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jpg" ContentType="image/p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C000"/>
  <w:body>
    <w:sdt>
      <w:sdtPr>
        <w:id w:val="991294603"/>
        <w:docPartObj>
          <w:docPartGallery w:val="Cover Pages"/>
          <w:docPartUnique/>
        </w:docPartObj>
      </w:sdtPr>
      <w:sdtContent>
        <w:p w:rsidR="007502CE" w:rsidRDefault="00235BD4">
          <w:r>
            <w:rPr>
              <w:noProof/>
            </w:rPr>
            <mc:AlternateContent>
              <mc:Choice Requires="wps">
                <w:drawing>
                  <wp:anchor distT="0" distB="0" distL="114300" distR="114300" simplePos="0" relativeHeight="251827200" behindDoc="0" locked="0" layoutInCell="1" allowOverlap="1" wp14:anchorId="47537DE2" wp14:editId="691117A6">
                    <wp:simplePos x="0" y="0"/>
                    <wp:positionH relativeFrom="column">
                      <wp:posOffset>-209550</wp:posOffset>
                    </wp:positionH>
                    <wp:positionV relativeFrom="paragraph">
                      <wp:posOffset>-210820</wp:posOffset>
                    </wp:positionV>
                    <wp:extent cx="1828800" cy="1828800"/>
                    <wp:effectExtent l="0" t="0" r="0" b="1905"/>
                    <wp:wrapNone/>
                    <wp:docPr id="21" name="Cuadro de texto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235BD4" w:rsidRPr="00235BD4" w:rsidRDefault="00235BD4" w:rsidP="00235BD4">
                                <w:pPr>
                                  <w:spacing w:after="200" w:line="276" w:lineRule="auto"/>
                                  <w:jc w:val="center"/>
                                  <w:rPr>
                                    <w:rFonts w:ascii="Di" w:hAnsi="Di"/>
                                    <w:b/>
                                    <w:outline/>
                                    <w:noProof/>
                                    <w:color w:val="4BACC6" w:themeColor="accent5"/>
                                    <w:sz w:val="96"/>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pPr>
                                <w:r w:rsidRPr="00235BD4">
                                  <w:rPr>
                                    <w:rFonts w:ascii="Di" w:hAnsi="Di"/>
                                    <w:b/>
                                    <w:outline/>
                                    <w:noProof/>
                                    <w:color w:val="4BACC6" w:themeColor="accent5"/>
                                    <w:sz w:val="96"/>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Mes de María juvenil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47537DE2" id="_x0000_t202" coordsize="21600,21600" o:spt="202" path="m,l,21600r21600,l21600,xe">
                    <v:stroke joinstyle="miter"/>
                    <v:path gradientshapeok="t" o:connecttype="rect"/>
                  </v:shapetype>
                  <v:shape id="Cuadro de texto 21" o:spid="_x0000_s1026" type="#_x0000_t202" style="position:absolute;margin-left:-16.5pt;margin-top:-16.6pt;width:2in;height:2in;z-index:25182720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WQnKQIAAF4EAAAOAAAAZHJzL2Uyb0RvYy54bWysVE2P2jAQvVfqf7B8LwFEWxoRVpQVVSW0&#10;uxJb7dk4DomUeCzbkNBf32eHsHTbU9WLM18ez8x7k8Vd19TspKyrSGd8MhpzprSkvNKHjP943nyY&#10;c+a80LmoSauMn5Xjd8v37xatSdWUSqpzZRmSaJe2JuOl9yZNEidL1Qg3IqM0nAXZRnio9pDkVrTI&#10;3tTJdDz+lLRkc2NJKudgve+dfBnzF4WS/rEonPKszjhq8/G08dyHM1kuRHqwwpSVvJQh/qGKRlQa&#10;j15T3Qsv2NFWf6RqKmnJUeFHkpqEiqKSKvaAbibjN93sSmFU7AXDceY6Jvf/0sqH05NlVZ7x6YQz&#10;LRpgtD6K3BLLFfOq88TgwZha41JE7wziffeVOsA92B2MofuusE34oi8GPwZ+vg4ZqZgMl+bT+XwM&#10;l4RvUJA/eb1urPPfFDUsCBm3QDEOV5y2zvehQ0h4TdOmquuIZK1/MyBnb1GRCpfboZO+4iD5bt9d&#10;2ttTfkZ3lnqaOCM3FSrYCuefhAUvUDW47h9xFDW1GaeLxFlJ9uff7CEecMHLWQueZVxjETirv2vA&#10;+GUymwVaRmX28fMUir317G89+tisCUQGUqgtiiHe14NYWGpesBCr8CZcQku8nHE/iGvfcx8LJdVq&#10;FYNARCP8Vu+MDKnDAMN0n7sXYc0FgkCEBxr4KNI3SPSx4aYzq6MHHhGmMN5+poA3KCBxBPqycGFL&#10;bvUY9fpbWP4CAAD//wMAUEsDBBQABgAIAAAAIQB/kKMD3QAAAAsBAAAPAAAAZHJzL2Rvd25yZXYu&#10;eG1sTI/BTsMwEETvSPyDtUjcWqdpg0KIU6ECZ6DwAW68xCHxOordNvD13fYCt9nd0eybcj25Xhxw&#10;DK0nBYt5AgKp9qalRsHnx8ssBxGiJqN7T6jgBwOsq+urUhfGH+kdD9vYCA6hUGgFNsahkDLUFp0O&#10;cz8g8e3Lj05HHsdGmlEfOdz1Mk2SO+l0S/zB6gE3Futuu3cK8sS9dt19+hbc6neR2c2Tfx6+lbq9&#10;mR4fQESc4p8ZzviMDhUz7fyeTBC9gtlyyV3iRaQg2JFmGW92Z7HKQVal/N+hOgEAAP//AwBQSwEC&#10;LQAUAAYACAAAACEAtoM4kv4AAADhAQAAEwAAAAAAAAAAAAAAAAAAAAAAW0NvbnRlbnRfVHlwZXNd&#10;LnhtbFBLAQItABQABgAIAAAAIQA4/SH/1gAAAJQBAAALAAAAAAAAAAAAAAAAAC8BAABfcmVscy8u&#10;cmVsc1BLAQItABQABgAIAAAAIQBCIWQnKQIAAF4EAAAOAAAAAAAAAAAAAAAAAC4CAABkcnMvZTJv&#10;RG9jLnhtbFBLAQItABQABgAIAAAAIQB/kKMD3QAAAAsBAAAPAAAAAAAAAAAAAAAAAIMEAABkcnMv&#10;ZG93bnJldi54bWxQSwUGAAAAAAQABADzAAAAjQUAAAAA&#10;" filled="f" stroked="f">
                    <v:fill o:detectmouseclick="t"/>
                    <v:textbox style="mso-fit-shape-to-text:t">
                      <w:txbxContent>
                        <w:p w:rsidR="00235BD4" w:rsidRPr="00235BD4" w:rsidRDefault="00235BD4" w:rsidP="00235BD4">
                          <w:pPr>
                            <w:spacing w:after="200" w:line="276" w:lineRule="auto"/>
                            <w:jc w:val="center"/>
                            <w:rPr>
                              <w:rFonts w:ascii="Di" w:hAnsi="Di"/>
                              <w:b/>
                              <w:outline/>
                              <w:noProof/>
                              <w:color w:val="4BACC6" w:themeColor="accent5"/>
                              <w:sz w:val="96"/>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pPr>
                          <w:r w:rsidRPr="00235BD4">
                            <w:rPr>
                              <w:rFonts w:ascii="Di" w:hAnsi="Di"/>
                              <w:b/>
                              <w:outline/>
                              <w:noProof/>
                              <w:color w:val="4BACC6" w:themeColor="accent5"/>
                              <w:sz w:val="96"/>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solidFill>
                                  <w14:srgbClr w14:val="FFFFFF"/>
                                </w14:solidFill>
                              </w14:textFill>
                            </w:rPr>
                            <w:t>Mes de María juvenil</w:t>
                          </w:r>
                        </w:p>
                      </w:txbxContent>
                    </v:textbox>
                  </v:shape>
                </w:pict>
              </mc:Fallback>
            </mc:AlternateContent>
          </w:r>
        </w:p>
        <w:p w:rsidR="007502CE" w:rsidRDefault="00235BD4">
          <w:pPr>
            <w:spacing w:after="200" w:line="276" w:lineRule="auto"/>
          </w:pPr>
          <w:r>
            <w:rPr>
              <w:noProof/>
              <w:lang w:val="es-CL" w:eastAsia="es-CL"/>
            </w:rPr>
            <w:drawing>
              <wp:anchor distT="0" distB="0" distL="114300" distR="114300" simplePos="0" relativeHeight="251656192" behindDoc="1" locked="0" layoutInCell="1" allowOverlap="1">
                <wp:simplePos x="0" y="0"/>
                <wp:positionH relativeFrom="margin">
                  <wp:align>right</wp:align>
                </wp:positionH>
                <wp:positionV relativeFrom="paragraph">
                  <wp:posOffset>420370</wp:posOffset>
                </wp:positionV>
                <wp:extent cx="4963786" cy="5244852"/>
                <wp:effectExtent l="323850" t="323850" r="332740" b="318135"/>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 Jesús por María.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63786" cy="5244852"/>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lang w:val="es-CL" w:eastAsia="es-CL"/>
            </w:rPr>
            <mc:AlternateContent>
              <mc:Choice Requires="wps">
                <w:drawing>
                  <wp:anchor distT="0" distB="0" distL="114300" distR="114300" simplePos="0" relativeHeight="251724800" behindDoc="1" locked="0" layoutInCell="1" allowOverlap="1">
                    <wp:simplePos x="0" y="0"/>
                    <wp:positionH relativeFrom="column">
                      <wp:posOffset>633048</wp:posOffset>
                    </wp:positionH>
                    <wp:positionV relativeFrom="paragraph">
                      <wp:posOffset>5360191</wp:posOffset>
                    </wp:positionV>
                    <wp:extent cx="5777913" cy="635004"/>
                    <wp:effectExtent l="0" t="0" r="0" b="0"/>
                    <wp:wrapNone/>
                    <wp:docPr id="56" name="Forma libr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77913" cy="635004"/>
                            </a:xfrm>
                            <a:custGeom>
                              <a:avLst/>
                              <a:gdLst>
                                <a:gd name="T0" fmla="*/ 4685030 w 607"/>
                                <a:gd name="T1" fmla="*/ 0 h 66"/>
                                <a:gd name="T2" fmla="*/ 1358427 w 607"/>
                                <a:gd name="T3" fmla="*/ 440373 h 66"/>
                                <a:gd name="T4" fmla="*/ 0 w 607"/>
                                <a:gd name="T5" fmla="*/ 370840 h 66"/>
                                <a:gd name="T6" fmla="*/ 1937302 w 607"/>
                                <a:gd name="T7" fmla="*/ 509905 h 66"/>
                                <a:gd name="T8" fmla="*/ 4685030 w 607"/>
                                <a:gd name="T9" fmla="*/ 208598 h 66"/>
                                <a:gd name="T10" fmla="*/ 4685030 w 607"/>
                                <a:gd name="T11" fmla="*/ 0 h 66"/>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chemeClr val="bg1">
                                <a:lumMod val="100000"/>
                                <a:lumOff val="0"/>
                                <a:alpha val="30196"/>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b" anchorCtr="0" upright="1">
                            <a:noAutofit/>
                          </wps:bodyPr>
                        </wps:wsp>
                      </a:graphicData>
                    </a:graphic>
                  </wp:anchor>
                </w:drawing>
              </mc:Choice>
              <mc:Fallback>
                <w:pict>
                  <v:shape w14:anchorId="09686F98" id="Forma libre 11" o:spid="_x0000_s1026" style="position:absolute;margin-left:49.85pt;margin-top:422.05pt;width:454.95pt;height:50pt;z-index:-251591680;visibility:visible;mso-wrap-style:square;mso-wrap-distance-left:9pt;mso-wrap-distance-top:0;mso-wrap-distance-right:9pt;mso-wrap-distance-bottom:0;mso-position-horizontal:absolute;mso-position-horizontal-relative:text;mso-position-vertical:absolute;mso-position-vertical-relative:text;v-text-anchor:bottom" coordsize="607,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rbXPgQAAI4LAAAOAAAAZHJzL2Uyb0RvYy54bWysVl2PqzYQfa/U/2DxWCmLARtCtNmr7t2m&#10;qrRtr3TTH+CACaiAqU0+9lb97x1/wMJuNruqmgdi7MPxzJnxeG4/nZsaHblUlWjXXnCDPcTbTORV&#10;u197f2w3i6WHVM/anNWi5WvviSvv0933392euhUPRSnqnEsEJK1anbq1V/Z9t/J9lZW8YepGdLyF&#10;xULIhvXwKvd+LtkJ2JvaDzGO/ZOQeSdFxpWC2Qe76N0Z/qLgWf97USjeo3rtgW29eUrz3Omnf3fL&#10;VnvJurLKnBnsP1jRsKqFTUeqB9YzdJDVK6qmyqRQouhvMtH4oiiqjBsfwJsAv/Dma8k6bnwBcVQ3&#10;yqT+P9rst+MXiap87dHYQy1rIEYbrTaqq53kKAi0RKdOrQD5tfsitZOqexTZnwoW/NmKflGAQbvT&#10;ryIHJnbohZHlXMhGfwkOo7NR/2lUn597lMEkTZIkDSIPZbAWRxRjovf22Wr4Ojuo/mcuDBM7Pqre&#10;Ri+HkdE+dw5sIdJFU0Mgf/ARiZcURxidUIwTF+8RGEyAGJUojl8iwgkiiOiShMllKjD8eU+CoyS6&#10;yEcmsDeMohNIlOAluWwZxGvcMEhhPxxetiyZAClOU0wvWgYndeS7Klo6AYZ4SdPlRb7g41F4PwzB&#10;NA4YQgk/FFMavQqYzqDRj+vIeSyucU5Dcp1zGpXryGlYXiEh6/dDXrNySPXs3LpchxFiusZuQRmd&#10;/J1Q+mTp1IfjszXHFkgAp1cn8GgGB1k1PHIn7TWczOCgmIbTN+F0BgcxNNwcu4vGxDM4ZKCGp2+y&#10;JzO4TjCNtzVq4Lf/TiYJF8DL0i89BKV/Zw96x3qtrlEQhugEpQfKBCrh3xrXiCPfCgPotcJmGbY1&#10;dwds9ryeHXZVds+/TdGEWiOJqWUQJsMRYTtLXUGys0Fi9bKz2o8Z4fzNfYLhMIIxcyLiJk1Uhz2d&#10;HctB3He5wX9Dbb4YWAJqM2YolNaMkMIJBjPs7Icsh1I6+WSgJ0snjDvWln6QPBwT6X3jdRCHKA3s&#10;A4+79ufkQzynMoMnOkHMJTRminHv+SJSoq7yTVXXOkVM38I/1xIdGXQcu31gMrY+NHAh2rlAly5n&#10;AcxDe2Ln3RSru5LZmQgHqdEBdhyJjS2zPWtzwluhbbD3pZ2Be9Vltr5hTTPydxqEBN+H6WITL5MF&#10;2RC6SOGGWcBO92mMSUoeNv9okwOyKqs85+1j1fKhMQrIxxoP16LZlsa0RvpcpTS01WFmvZL73aiX&#10;kWYIxAwmxaHNzXVfcpb/5MY9q2o79ucWG5XA7eHfCGGaFd2f2IZmJ/In6FWksE0hNLEwKIX85qET&#10;NIRrT/11YJJ7qP6lhY4rDQiB5OzNC6FJCC9yurKbrrA2AypdZqBM6+Hn3nadh05W+xJ2spnRih+h&#10;Ryoq3coY+6xV7gWaPuOBa1B1Vzl9N6jnNvruXwAAAP//AwBQSwMEFAAGAAgAAAAhAM5/qdHfAAAA&#10;CwEAAA8AAABkcnMvZG93bnJldi54bWxMj8FOhDAQhu8mvkMzJt7cFrNZASmbjYk3s3GRNeHWpSMQ&#10;6ZTQwuLbW056nPm//PNNtl9Mz2YcXWdJQrQRwJBqqztqJJQfrw8xMOcVadVbQgk/6GCf395kKtX2&#10;SiecC9+wUEIuVRJa74eUc1e3aJTb2AEpZF92NMqHcWy4HtU1lJuePwqx40Z1FC60asCXFuvvYjIS&#10;DnH1Ob3hcK7m9+p4PBXnMiojKe/vlsMzMI+L/4Nh1Q/qkAeni51IO9ZLSJKnQEqIt9sI2AoIkeyA&#10;XUK0rnie8f8/5L8AAAD//wMAUEsBAi0AFAAGAAgAAAAhALaDOJL+AAAA4QEAABMAAAAAAAAAAAAA&#10;AAAAAAAAAFtDb250ZW50X1R5cGVzXS54bWxQSwECLQAUAAYACAAAACEAOP0h/9YAAACUAQAACwAA&#10;AAAAAAAAAAAAAAAvAQAAX3JlbHMvLnJlbHNQSwECLQAUAAYACAAAACEAyCK21z4EAACOCwAADgAA&#10;AAAAAAAAAAAAAAAuAgAAZHJzL2Uyb0RvYy54bWxQSwECLQAUAAYACAAAACEAzn+p0d8AAAALAQAA&#10;DwAAAAAAAAAAAAAAAACYBgAAZHJzL2Rvd25yZXYueG1sUEsFBgAAAAAEAAQA8wAAAKQHAAAAAA==&#10;" path="m607,c450,44,300,57,176,57,109,57,49,53,,48,66,58,152,66,251,66,358,66,480,56,607,27,607,,607,,607,e" fillcolor="white [3212]" stroked="f">
                    <v:fill opacity="19789f"/>
                    <v:path arrowok="t" o:connecttype="custom" o:connectlocs="2147483646,0;2147483646,2147483646;0,2147483646;2147483646,2147483646;2147483646,2006978248;2147483646,0" o:connectangles="0,0,0,0,0,0"/>
                  </v:shape>
                </w:pict>
              </mc:Fallback>
            </mc:AlternateContent>
          </w:r>
          <w:r w:rsidR="0007388B">
            <w:rPr>
              <w:noProof/>
              <w:lang w:val="es-CL" w:eastAsia="es-CL"/>
            </w:rPr>
            <mc:AlternateContent>
              <mc:Choice Requires="wps">
                <w:drawing>
                  <wp:anchor distT="0" distB="0" distL="114300" distR="114300" simplePos="0" relativeHeight="251726848" behindDoc="0" locked="0" layoutInCell="1" allowOverlap="1">
                    <wp:simplePos x="0" y="0"/>
                    <wp:positionH relativeFrom="page">
                      <wp:posOffset>198408</wp:posOffset>
                    </wp:positionH>
                    <wp:positionV relativeFrom="page">
                      <wp:posOffset>7944928</wp:posOffset>
                    </wp:positionV>
                    <wp:extent cx="4045788" cy="479425"/>
                    <wp:effectExtent l="0" t="0" r="0" b="0"/>
                    <wp:wrapSquare wrapText="bothSides"/>
                    <wp:docPr id="129" name="Cuadro de texto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45788" cy="479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4F81BD" w:themeColor="accent1"/>
                                    <w:sz w:val="28"/>
                                    <w:szCs w:val="28"/>
                                  </w:rPr>
                                  <w:alias w:val="Subtítulo"/>
                                  <w:tag w:val=""/>
                                  <w:id w:val="1964762513"/>
                                  <w:showingPlcHdr/>
                                  <w:dataBinding w:prefixMappings="xmlns:ns0='http://purl.org/dc/elements/1.1/' xmlns:ns1='http://schemas.openxmlformats.org/package/2006/metadata/core-properties' " w:xpath="/ns1:coreProperties[1]/ns0:subject[1]" w:storeItemID="{6C3C8BC8-F283-45AE-878A-BAB7291924A1}"/>
                                  <w:text/>
                                </w:sdtPr>
                                <w:sdtContent>
                                  <w:p w:rsidR="00CA2AE2" w:rsidRDefault="00CA2AE2" w:rsidP="007502CE">
                                    <w:pPr>
                                      <w:pStyle w:val="Sinespaciado"/>
                                      <w:spacing w:before="40" w:after="40"/>
                                      <w:rPr>
                                        <w:caps/>
                                        <w:color w:val="4F81BD" w:themeColor="accent1"/>
                                        <w:sz w:val="28"/>
                                        <w:szCs w:val="28"/>
                                      </w:rPr>
                                    </w:pPr>
                                    <w:r>
                                      <w:rPr>
                                        <w:caps/>
                                        <w:color w:val="4F81BD" w:themeColor="accent1"/>
                                        <w:sz w:val="28"/>
                                        <w:szCs w:val="28"/>
                                      </w:rPr>
                                      <w:t xml:space="preserve">     </w:t>
                                    </w:r>
                                  </w:p>
                                </w:sdtContent>
                              </w:sdt>
                              <w:p w:rsidR="00CA2AE2" w:rsidRPr="0007388B" w:rsidRDefault="00CA2AE2">
                                <w:pPr>
                                  <w:pStyle w:val="Sinespaciado"/>
                                  <w:spacing w:before="40" w:after="40"/>
                                  <w:rPr>
                                    <w:caps/>
                                    <w:color w:val="244061" w:themeColor="accent1" w:themeShade="80"/>
                                    <w:sz w:val="24"/>
                                    <w:szCs w:val="24"/>
                                  </w:rPr>
                                </w:pPr>
                                <w:sdt>
                                  <w:sdtPr>
                                    <w:rPr>
                                      <w:caps/>
                                      <w:color w:val="244061" w:themeColor="accent1" w:themeShade="80"/>
                                      <w:sz w:val="24"/>
                                      <w:szCs w:val="24"/>
                                    </w:rPr>
                                    <w:alias w:val="Autor"/>
                                    <w:tag w:val=""/>
                                    <w:id w:val="1259401589"/>
                                    <w:dataBinding w:prefixMappings="xmlns:ns0='http://purl.org/dc/elements/1.1/' xmlns:ns1='http://schemas.openxmlformats.org/package/2006/metadata/core-properties' " w:xpath="/ns1:coreProperties[1]/ns0:creator[1]" w:storeItemID="{6C3C8BC8-F283-45AE-878A-BAB7291924A1}"/>
                                    <w:text/>
                                  </w:sdtPr>
                                  <w:sdtContent>
                                    <w:r w:rsidRPr="0007388B">
                                      <w:rPr>
                                        <w:caps/>
                                        <w:color w:val="244061" w:themeColor="accent1" w:themeShade="80"/>
                                        <w:sz w:val="24"/>
                                        <w:szCs w:val="24"/>
                                      </w:rPr>
                                      <w:t>P. Hugo Strahsburger</w:t>
                                    </w:r>
                                  </w:sdtContent>
                                </w:sdt>
                                <w:r w:rsidRPr="0007388B">
                                  <w:rPr>
                                    <w:caps/>
                                    <w:color w:val="244061" w:themeColor="accent1" w:themeShade="80"/>
                                    <w:sz w:val="24"/>
                                    <w:szCs w:val="24"/>
                                  </w:rPr>
                                  <w:t xml:space="preserve">  - equipo inspectorial de pastoral juvenil salesiana</w:t>
                                </w:r>
                              </w:p>
                            </w:txbxContent>
                          </wps:txbx>
                          <wps:bodyPr rot="0" spcFirstLastPara="0" vertOverflow="overflow" horzOverflow="overflow" vert="horz" wrap="square" lIns="914400" tIns="0" rIns="109728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id="Cuadro de texto 129" o:spid="_x0000_s1027" type="#_x0000_t202" style="position:absolute;margin-left:15.6pt;margin-top:625.6pt;width:318.55pt;height:37.75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GKRlgIAAIgFAAAOAAAAZHJzL2Uyb0RvYy54bWysVFtv2yAUfp+0/4B4X+xk6SVWnSpLlWlS&#10;1FZrpz4TDI1VzGFAYme/fgewk6rbS6e92Af4zv075+q6axTZC+tq0CUdj3JKhOZQ1fq5pD8eV58u&#10;KXGe6Yop0KKkB+Ho9fzjh6vWFGICW1CVsASNaFe0pqRb702RZY5vRcPcCIzQ+CjBNszj0T5nlWUt&#10;Wm9UNsnz86wFWxkLXDiHtzfpkc6jfSkF93dSOuGJKinG5uPXxu8mfLP5FSueLTPbmvdhsH+IomG1&#10;RqdHUzfMM7Kz9R+mmppbcCD9iEOTgZQ1FzEHzGacv8nmYcuMiLlgcZw5lsn9P7P8dn9vSV1h7yYz&#10;SjRrsEnLHasskEoQLzoPJDxhoVrjCsQ/GNTw3RfoUCkm7cwa+ItDSPYKkxQcokNhOmmb8MeUCSpi&#10;Lw7H+qMTwvFymk/PLi6RMRzfphez6eQs+M1O2sY6/1VAQ4JQUov9jRGw/dr5BB0gwZmGVa0U3rNC&#10;adKW9PzzWR4Vji9oXOkAEJEtvZmQRoo8Sv6gRDLyXUisVkwgXESeiqWyZM+QYYxzof24D1ppRAeU&#10;xCDeo9jjT1G9RznlMXgG7Y/KTa3BpoaF8TqFXb0MIcuE7xvpUt6hBL7bdIkmAxM2UB2QCBbSTDnD&#10;VzU2Zc2cv2cWhwhbjIvB3+FHKsDiQy9RsgX762/3AY/cxldKWhzKkrqfO2YFJeqbRtbPxtNpHsY4&#10;nlCwURjns4vJJR43w73eNUvAhoxx+xgexYD2ahClheYJV8ciOMQnpjm6LakfxKVPWwJXDxeLRQTh&#10;yBrm1/rB8IH6gW2P3ROzpqdkmJhbGCaXFW+YmbCROmax88jPSNtQ4lTQvvQ47pH4/WoK++T1OaJO&#10;C3T+GwAA//8DAFBLAwQUAAYACAAAACEAyzBLJd4AAAAMAQAADwAAAGRycy9kb3ducmV2LnhtbEyP&#10;zU7DMBCE70i8g7VI3KjzA6YKcSqEBBdONH2AbWySqLEdbDdx357tCW67M6PZb+tdMhNbtA+jsxLy&#10;TQZM286p0fYSDu37wxZYiGgVTs5qCRcdYNfc3tRYKbfaL73sY8+oxIYKJQwxzhXnoRu0wbBxs7bk&#10;fTtvMNLqe648rlRuJl5kmeAGR0sXBpz126C70/5sJKhFjSg+fb62bVp/xOPhI11OUt7fpdcXYFGn&#10;+BeGKz6hQ0NMR3e2KrBJQpkXlCS9eLpOlBBiWwI7klQW4hl4U/P/TzS/AAAA//8DAFBLAQItABQA&#10;BgAIAAAAIQC2gziS/gAAAOEBAAATAAAAAAAAAAAAAAAAAAAAAABbQ29udGVudF9UeXBlc10ueG1s&#10;UEsBAi0AFAAGAAgAAAAhADj9If/WAAAAlAEAAAsAAAAAAAAAAAAAAAAALwEAAF9yZWxzLy5yZWxz&#10;UEsBAi0AFAAGAAgAAAAhANiwYpGWAgAAiAUAAA4AAAAAAAAAAAAAAAAALgIAAGRycy9lMm9Eb2Mu&#10;eG1sUEsBAi0AFAAGAAgAAAAhAMswSyXeAAAADAEAAA8AAAAAAAAAAAAAAAAA8AQAAGRycy9kb3du&#10;cmV2LnhtbFBLBQYAAAAABAAEAPMAAAD7BQAAAAA=&#10;" filled="f" stroked="f" strokeweight=".5pt">
                    <v:path arrowok="t"/>
                    <v:textbox style="mso-fit-shape-to-text:t" inset="1in,0,86.4pt,0">
                      <w:txbxContent>
                        <w:sdt>
                          <w:sdtPr>
                            <w:rPr>
                              <w:caps/>
                              <w:color w:val="4F81BD" w:themeColor="accent1"/>
                              <w:sz w:val="28"/>
                              <w:szCs w:val="28"/>
                            </w:rPr>
                            <w:alias w:val="Subtítulo"/>
                            <w:tag w:val=""/>
                            <w:id w:val="1964762513"/>
                            <w:showingPlcHdr/>
                            <w:dataBinding w:prefixMappings="xmlns:ns0='http://purl.org/dc/elements/1.1/' xmlns:ns1='http://schemas.openxmlformats.org/package/2006/metadata/core-properties' " w:xpath="/ns1:coreProperties[1]/ns0:subject[1]" w:storeItemID="{6C3C8BC8-F283-45AE-878A-BAB7291924A1}"/>
                            <w:text/>
                          </w:sdtPr>
                          <w:sdtContent>
                            <w:p w:rsidR="00CA2AE2" w:rsidRDefault="00CA2AE2" w:rsidP="007502CE">
                              <w:pPr>
                                <w:pStyle w:val="Sinespaciado"/>
                                <w:spacing w:before="40" w:after="40"/>
                                <w:rPr>
                                  <w:caps/>
                                  <w:color w:val="4F81BD" w:themeColor="accent1"/>
                                  <w:sz w:val="28"/>
                                  <w:szCs w:val="28"/>
                                </w:rPr>
                              </w:pPr>
                              <w:r>
                                <w:rPr>
                                  <w:caps/>
                                  <w:color w:val="4F81BD" w:themeColor="accent1"/>
                                  <w:sz w:val="28"/>
                                  <w:szCs w:val="28"/>
                                </w:rPr>
                                <w:t xml:space="preserve">     </w:t>
                              </w:r>
                            </w:p>
                          </w:sdtContent>
                        </w:sdt>
                        <w:p w:rsidR="00CA2AE2" w:rsidRPr="0007388B" w:rsidRDefault="00CA2AE2">
                          <w:pPr>
                            <w:pStyle w:val="Sinespaciado"/>
                            <w:spacing w:before="40" w:after="40"/>
                            <w:rPr>
                              <w:caps/>
                              <w:color w:val="244061" w:themeColor="accent1" w:themeShade="80"/>
                              <w:sz w:val="24"/>
                              <w:szCs w:val="24"/>
                            </w:rPr>
                          </w:pPr>
                          <w:sdt>
                            <w:sdtPr>
                              <w:rPr>
                                <w:caps/>
                                <w:color w:val="244061" w:themeColor="accent1" w:themeShade="80"/>
                                <w:sz w:val="24"/>
                                <w:szCs w:val="24"/>
                              </w:rPr>
                              <w:alias w:val="Autor"/>
                              <w:tag w:val=""/>
                              <w:id w:val="1259401589"/>
                              <w:dataBinding w:prefixMappings="xmlns:ns0='http://purl.org/dc/elements/1.1/' xmlns:ns1='http://schemas.openxmlformats.org/package/2006/metadata/core-properties' " w:xpath="/ns1:coreProperties[1]/ns0:creator[1]" w:storeItemID="{6C3C8BC8-F283-45AE-878A-BAB7291924A1}"/>
                              <w:text/>
                            </w:sdtPr>
                            <w:sdtContent>
                              <w:r w:rsidRPr="0007388B">
                                <w:rPr>
                                  <w:caps/>
                                  <w:color w:val="244061" w:themeColor="accent1" w:themeShade="80"/>
                                  <w:sz w:val="24"/>
                                  <w:szCs w:val="24"/>
                                </w:rPr>
                                <w:t>P. Hugo Strahsburger</w:t>
                              </w:r>
                            </w:sdtContent>
                          </w:sdt>
                          <w:r w:rsidRPr="0007388B">
                            <w:rPr>
                              <w:caps/>
                              <w:color w:val="244061" w:themeColor="accent1" w:themeShade="80"/>
                              <w:sz w:val="24"/>
                              <w:szCs w:val="24"/>
                            </w:rPr>
                            <w:t xml:space="preserve">  - equipo inspectorial de pastoral juvenil salesiana</w:t>
                          </w:r>
                        </w:p>
                      </w:txbxContent>
                    </v:textbox>
                    <w10:wrap type="square" anchorx="page" anchory="page"/>
                  </v:shape>
                </w:pict>
              </mc:Fallback>
            </mc:AlternateContent>
          </w:r>
          <w:r w:rsidR="0007388B">
            <w:rPr>
              <w:noProof/>
              <w:lang w:val="es-CL" w:eastAsia="es-CL"/>
            </w:rPr>
            <mc:AlternateContent>
              <mc:Choice Requires="wps">
                <w:drawing>
                  <wp:anchor distT="45720" distB="45720" distL="182880" distR="182880" simplePos="0" relativeHeight="251748352" behindDoc="0" locked="0" layoutInCell="1" allowOverlap="0">
                    <wp:simplePos x="0" y="0"/>
                    <wp:positionH relativeFrom="margin">
                      <wp:posOffset>3312543</wp:posOffset>
                    </wp:positionH>
                    <wp:positionV relativeFrom="paragraph">
                      <wp:posOffset>6148669</wp:posOffset>
                    </wp:positionV>
                    <wp:extent cx="3010176" cy="2065655"/>
                    <wp:effectExtent l="38100" t="38100" r="38100" b="42545"/>
                    <wp:wrapNone/>
                    <wp:docPr id="215" name="Rectá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0176" cy="2065655"/>
                            </a:xfrm>
                            <a:prstGeom prst="rect">
                              <a:avLst/>
                            </a:prstGeom>
                            <a:solidFill>
                              <a:schemeClr val="tx2"/>
                            </a:solidFill>
                            <a:ln w="76200" cmpd="dbl">
                              <a:solidFill>
                                <a:schemeClr val="tx2"/>
                              </a:solidFill>
                              <a:miter lim="800000"/>
                              <a:headEnd/>
                              <a:tailEnd/>
                            </a:ln>
                          </wps:spPr>
                          <wps:txbx>
                            <w:txbxContent>
                              <w:p w:rsidR="00CA2AE2" w:rsidRDefault="00CA2AE2">
                                <w:pPr>
                                  <w:jc w:val="center"/>
                                  <w:rPr>
                                    <w:i/>
                                    <w:iCs/>
                                    <w:caps/>
                                    <w:color w:val="FFFFFF" w:themeColor="background1"/>
                                    <w:sz w:val="28"/>
                                  </w:rPr>
                                </w:pPr>
                                <w:r w:rsidRPr="00C50F68">
                                  <w:rPr>
                                    <w:i/>
                                    <w:iCs/>
                                    <w:caps/>
                                    <w:color w:val="FFFFFF" w:themeColor="background1"/>
                                    <w:sz w:val="28"/>
                                    <w:szCs w:val="28"/>
                                  </w:rPr>
                                  <w:t xml:space="preserve">“MARÍA, MADRE QUE ACOMPAÑA Y AYUDA A LOS JOVENES Y SUS FAMILIAS A ESCOGER CAMINOS EN UNA </w:t>
                                </w:r>
                                <w:r>
                                  <w:rPr>
                                    <w:i/>
                                    <w:iCs/>
                                    <w:caps/>
                                    <w:color w:val="FFFFFF" w:themeColor="background1"/>
                                    <w:sz w:val="28"/>
                                    <w:szCs w:val="28"/>
                                  </w:rPr>
                                  <w:t xml:space="preserve">NUEVA </w:t>
                                </w:r>
                                <w:r w:rsidRPr="00C50F68">
                                  <w:rPr>
                                    <w:i/>
                                    <w:iCs/>
                                    <w:caps/>
                                    <w:color w:val="FFFFFF" w:themeColor="background1"/>
                                    <w:sz w:val="28"/>
                                    <w:szCs w:val="28"/>
                                  </w:rPr>
                                  <w:t>REALIDAD SOCIAL EN CHILE”.</w:t>
                                </w:r>
                              </w:p>
                            </w:txbxContent>
                          </wps:txbx>
                          <wps:bodyPr rot="0" vert="horz" wrap="square" lIns="182880" tIns="182880" rIns="182880" bIns="182880" anchor="ctr" anchorCtr="0" upright="1">
                            <a:spAutoFit/>
                          </wps:bodyPr>
                        </wps:wsp>
                      </a:graphicData>
                    </a:graphic>
                    <wp14:sizeRelH relativeFrom="page">
                      <wp14:pctWidth>0</wp14:pctWidth>
                    </wp14:sizeRelH>
                    <wp14:sizeRelV relativeFrom="page">
                      <wp14:pctHeight>20000</wp14:pctHeight>
                    </wp14:sizeRelV>
                  </wp:anchor>
                </w:drawing>
              </mc:Choice>
              <mc:Fallback>
                <w:pict>
                  <v:rect id="Rectángulo 4" o:spid="_x0000_s1028" style="position:absolute;margin-left:260.85pt;margin-top:484.15pt;width:237pt;height:162.65pt;z-index:251748352;visibility:visible;mso-wrap-style:square;mso-width-percent:0;mso-height-percent:200;mso-wrap-distance-left:14.4pt;mso-wrap-distance-top:3.6pt;mso-wrap-distance-right:14.4pt;mso-wrap-distance-bottom:3.6pt;mso-position-horizontal:absolute;mso-position-horizontal-relative:margin;mso-position-vertical:absolute;mso-position-vertical-relative:text;mso-width-percent:0;mso-height-percent:2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R0RNQIAAGMEAAAOAAAAZHJzL2Uyb0RvYy54bWysVNuO0zAQfUfiHyy/01yg3Spqulp1KUJa&#10;YMXCB7iOk1j4xthtsvwN37I/xtjpdrfwgITIg+Wxx2fOnJnJ6nLUihwEeGlNTYtZTokw3DbSdDX9&#10;+mX7akmJD8w0TFkjanovPL1cv3yxGlwlSttb1QggCGJ8Nbia9iG4Kss874VmfmadMHjZWtAsoAld&#10;1gAbEF2rrMzzRTZYaBxYLrzH0+vpkq4TftsKHj61rReBqJoit5BWSOsurtl6xaoOmOslP9Jg/8BC&#10;M2kw6AnqmgVG9iD/gNKSg/W2DTNudWbbVnKRcsBsivy3bO565kTKBcXx7iST/3+w/OPhFohsaloW&#10;c0oM01ikzyjbw0/T7ZUlb6JEg/MVet65W4hJendj+TdPjN30zHTiCsAOvWANEiuif3b2IBoen5Ld&#10;8ME2iM/2wSa1xhZ0BEQdyJiKcn8qihgD4Xj4GnUpLhaUcLwr88V8MZ+nGKx6fO7Ah3fCahI3NQWk&#10;n+DZ4caHSIdVjy6JvlWy2UqlkhE7TWwUkAPDHgljeQT3z72UIUNNLxbYckhEO9Sr2akU5Mwv9e1f&#10;0bQM2PRK6pou8/jFkKyKCr41TdoHJtW0R/LKHCWNKk7VCONunMoW30aFd7a5R43BTj2OM4mb3sIP&#10;Sgbs75r673sGghL13sQ6LcvlMk7EmQVn1u7MYoYjXE15AEomYxOmUdo7kF2P8YpJEneFFd7KpP0T&#10;t2MS2MmpJMepi6Py3E5eT/+G9S8AAAD//wMAUEsDBBQABgAIAAAAIQBv1H2W4QAAAAwBAAAPAAAA&#10;ZHJzL2Rvd25yZXYueG1sTI/BTsMwDIbvSLxDZCQuiKVrtW7tmk5oiBPiwGDaNWu9pqJxqibb2rfH&#10;nNjR9qff319sRtuJCw6+daRgPotAIFWubqlR8P319rwC4YOmWneOUMGEHjbl/V2h89pd6RMvu9AI&#10;DiGfawUmhD6X0lcGrfYz1yPx7eQGqwOPQyPrQV853HYyjqJUWt0SfzC6x63B6md3tgqybgq0fMWP&#10;weyTavs+HcLT6aDU48P4sgYRcAz/MPzpszqU7HR0Z6q96BQs4vmSUQ5LVwkIJrJswZsjo3GWpCDL&#10;Qt6WKH8BAAD//wMAUEsBAi0AFAAGAAgAAAAhALaDOJL+AAAA4QEAABMAAAAAAAAAAAAAAAAAAAAA&#10;AFtDb250ZW50X1R5cGVzXS54bWxQSwECLQAUAAYACAAAACEAOP0h/9YAAACUAQAACwAAAAAAAAAA&#10;AAAAAAAvAQAAX3JlbHMvLnJlbHNQSwECLQAUAAYACAAAACEAY90dETUCAABjBAAADgAAAAAAAAAA&#10;AAAAAAAuAgAAZHJzL2Uyb0RvYy54bWxQSwECLQAUAAYACAAAACEAb9R9luEAAAAMAQAADwAAAAAA&#10;AAAAAAAAAACPBAAAZHJzL2Rvd25yZXYueG1sUEsFBgAAAAAEAAQA8wAAAJ0FAAAAAA==&#10;" o:allowoverlap="f" fillcolor="#1f497d [3215]" strokecolor="#1f497d [3215]" strokeweight="6pt">
                    <v:stroke linestyle="thinThin"/>
                    <v:textbox style="mso-fit-shape-to-text:t" inset="14.4pt,14.4pt,14.4pt,14.4pt">
                      <w:txbxContent>
                        <w:p w:rsidR="00CA2AE2" w:rsidRDefault="00CA2AE2">
                          <w:pPr>
                            <w:jc w:val="center"/>
                            <w:rPr>
                              <w:i/>
                              <w:iCs/>
                              <w:caps/>
                              <w:color w:val="FFFFFF" w:themeColor="background1"/>
                              <w:sz w:val="28"/>
                            </w:rPr>
                          </w:pPr>
                          <w:r w:rsidRPr="00C50F68">
                            <w:rPr>
                              <w:i/>
                              <w:iCs/>
                              <w:caps/>
                              <w:color w:val="FFFFFF" w:themeColor="background1"/>
                              <w:sz w:val="28"/>
                              <w:szCs w:val="28"/>
                            </w:rPr>
                            <w:t xml:space="preserve">“MARÍA, MADRE QUE ACOMPAÑA Y AYUDA A LOS JOVENES Y SUS FAMILIAS A ESCOGER CAMINOS EN UNA </w:t>
                          </w:r>
                          <w:r>
                            <w:rPr>
                              <w:i/>
                              <w:iCs/>
                              <w:caps/>
                              <w:color w:val="FFFFFF" w:themeColor="background1"/>
                              <w:sz w:val="28"/>
                              <w:szCs w:val="28"/>
                            </w:rPr>
                            <w:t xml:space="preserve">NUEVA </w:t>
                          </w:r>
                          <w:r w:rsidRPr="00C50F68">
                            <w:rPr>
                              <w:i/>
                              <w:iCs/>
                              <w:caps/>
                              <w:color w:val="FFFFFF" w:themeColor="background1"/>
                              <w:sz w:val="28"/>
                              <w:szCs w:val="28"/>
                            </w:rPr>
                            <w:t>REALIDAD SOCIAL EN CHILE”.</w:t>
                          </w:r>
                        </w:p>
                      </w:txbxContent>
                    </v:textbox>
                    <w10:wrap anchorx="margin"/>
                  </v:rect>
                </w:pict>
              </mc:Fallback>
            </mc:AlternateContent>
          </w:r>
          <w:r w:rsidR="00A50815">
            <w:rPr>
              <w:noProof/>
              <w:lang w:val="es-CL" w:eastAsia="es-CL"/>
            </w:rPr>
            <mc:AlternateContent>
              <mc:Choice Requires="wps">
                <w:drawing>
                  <wp:anchor distT="0" distB="0" distL="114300" distR="114300" simplePos="0" relativeHeight="251727872" behindDoc="0" locked="0" layoutInCell="1" allowOverlap="1">
                    <wp:simplePos x="0" y="0"/>
                    <wp:positionH relativeFrom="page">
                      <wp:align>center</wp:align>
                    </wp:positionH>
                    <wp:positionV relativeFrom="margin">
                      <wp:align>bottom</wp:align>
                    </wp:positionV>
                    <wp:extent cx="6858635" cy="139700"/>
                    <wp:effectExtent l="0" t="0" r="0" b="0"/>
                    <wp:wrapSquare wrapText="bothSides"/>
                    <wp:docPr id="128" name="Cuadro de texto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58635" cy="139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A2AE2" w:rsidRDefault="00CA2AE2">
                                <w:pPr>
                                  <w:pStyle w:val="Sinespaciado"/>
                                  <w:rPr>
                                    <w:color w:val="7F7F7F" w:themeColor="text1" w:themeTint="80"/>
                                    <w:sz w:val="18"/>
                                    <w:szCs w:val="18"/>
                                  </w:rPr>
                                </w:pPr>
                                <w:sdt>
                                  <w:sdtPr>
                                    <w:rPr>
                                      <w:caps/>
                                      <w:color w:val="7F7F7F" w:themeColor="text1" w:themeTint="80"/>
                                      <w:sz w:val="18"/>
                                      <w:szCs w:val="18"/>
                                    </w:rPr>
                                    <w:alias w:val="Compañía"/>
                                    <w:tag w:val=""/>
                                    <w:id w:val="-324971282"/>
                                    <w:dataBinding w:prefixMappings="xmlns:ns0='http://schemas.openxmlformats.org/officeDocument/2006/extended-properties' " w:xpath="/ns0:Properties[1]/ns0:Company[1]" w:storeItemID="{6668398D-A668-4E3E-A5EB-62B293D839F1}"/>
                                    <w:text/>
                                  </w:sdtPr>
                                  <w:sdtContent>
                                    <w:r>
                                      <w:rPr>
                                        <w:caps/>
                                        <w:color w:val="7F7F7F" w:themeColor="text1" w:themeTint="80"/>
                                        <w:sz w:val="18"/>
                                        <w:szCs w:val="18"/>
                                      </w:rPr>
                                      <w:t>Pastoral Juvenil Salesiana</w:t>
                                    </w:r>
                                  </w:sdtContent>
                                </w:sdt>
                                <w:r>
                                  <w:rPr>
                                    <w:caps/>
                                    <w:color w:val="7F7F7F" w:themeColor="text1" w:themeTint="80"/>
                                    <w:sz w:val="18"/>
                                    <w:szCs w:val="18"/>
                                    <w:lang w:val="es-ES"/>
                                  </w:rPr>
                                  <w:t> </w:t>
                                </w:r>
                                <w:r>
                                  <w:rPr>
                                    <w:color w:val="7F7F7F" w:themeColor="text1" w:themeTint="80"/>
                                    <w:sz w:val="18"/>
                                    <w:szCs w:val="18"/>
                                    <w:lang w:val="es-ES"/>
                                  </w:rPr>
                                  <w:t>| </w:t>
                                </w:r>
                              </w:p>
                            </w:txbxContent>
                          </wps:txbx>
                          <wps:bodyPr rot="0" spcFirstLastPara="0" vertOverflow="overflow" horzOverflow="overflow" vert="horz" wrap="square" lIns="914400" tIns="0" rIns="1097280" bIns="0" numCol="1" spcCol="0" rtlCol="0" fromWordArt="0" anchor="b" anchorCtr="0" forceAA="0" compatLnSpc="1">
                            <a:prstTxWarp prst="textNoShape">
                              <a:avLst/>
                            </a:prstTxWarp>
                            <a:spAutoFit/>
                          </wps:bodyPr>
                        </wps:wsp>
                      </a:graphicData>
                    </a:graphic>
                    <wp14:sizeRelH relativeFrom="margin">
                      <wp14:pctWidth>115400</wp14:pctWidth>
                    </wp14:sizeRelH>
                    <wp14:sizeRelV relativeFrom="margin">
                      <wp14:pctHeight>0</wp14:pctHeight>
                    </wp14:sizeRelV>
                  </wp:anchor>
                </w:drawing>
              </mc:Choice>
              <mc:Fallback>
                <w:pict>
                  <v:shape id="Cuadro de texto 128" o:spid="_x0000_s1029" type="#_x0000_t202" style="position:absolute;margin-left:0;margin-top:0;width:540.05pt;height:11pt;z-index:251727872;visibility:visible;mso-wrap-style:square;mso-width-percent:1154;mso-height-percent:0;mso-wrap-distance-left:9pt;mso-wrap-distance-top:0;mso-wrap-distance-right:9pt;mso-wrap-distance-bottom:0;mso-position-horizontal:center;mso-position-horizontal-relative:page;mso-position-vertical:bottom;mso-position-vertical-relative:margin;mso-width-percent:1154;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srWmAIAAIgFAAAOAAAAZHJzL2Uyb0RvYy54bWysVN9P2zAQfp+0/8Hy+0jSAisRKeqKmCZV&#10;gAYTz65j0wjb59luk+6v39lJWsT2wrSX5Gx/9/u7u7zqtCI74XwDpqLFSU6JMBzqxjxX9MfjzacZ&#10;JT4wUzMFRlR0Lzy9mn/8cNnaUkxgA6oWjqAR48vWVnQTgi2zzPON0MyfgBUGHyU4zQIe3XNWO9ai&#10;da2ySZ6fZy242jrgwnu8ve4f6TzZl1LwcCelF4GoimJsIX1d+q7jN5tfsvLZMbtp+BAG+4coNGsM&#10;Oj2YumaBka1r/jClG+7AgwwnHHQGUjZcpBwwmyJ/k83DhlmRcsHieHsok/9/Zvnt7t6RpsbeTbBV&#10;hmls0nLLagekFiSILgCJT1io1voS8Q8WNUL3BTpUSkl7uwL+4hGSvcL0Ch7RsTCddDr+MWWCitiL&#10;/aH+6IRwvDyfnc3Op2eUcHwrphef89Sg7KhtnQ9fBWgShYo67G+KgO1WPkT/rBwh0ZmBm0ap1GNl&#10;SIsepmd5Uji8oIYyESsSWwYzMY0+8iSFvRIRo8x3IbFaKYF4kXgqlsqRHUOGMc6FCUUsVrKL6IiS&#10;GMR7FAf8Mar3KPd5jJ7BhIOybgy4vmFxvI5h1y9jyLLHD430fd6xBKFbd4km05EJa6j3SAQH/Ux5&#10;y28abMqK+XDPHA4RthgXQ7jDj1SAxYdBomQD7tff7iMeuY2vlLQ4lBX1P7fMCUrUN4OsvyhOT5ET&#10;JKQTCi4JRX7xeTLD43q8N1u9BGxIgdvH8iRGdFCjKB3oJ1wdi+gQn5jh6Lai61Fchn5L4OrhYrFI&#10;IBxZy8LKPFg+Uj+y7bF7Ys4OlIwTcwvj5LLyDTN7bKKOXWwD8jPRNpa4L+hQehz3xKFhNcV98vqc&#10;UMcFOv8NAAD//wMAUEsDBBQABgAIAAAAIQA1TfDg2wAAAAUBAAAPAAAAZHJzL2Rvd25yZXYueG1s&#10;TI9BS8NAEIXvgv9hGcGL2N0GLCVmUqpYQU9aFTxOstMkmJ0N2W0b/71bL3oZeLzHe98Uq8n16sBj&#10;6LwgzGcGFEvtbScNwvvb5noJKkQSS70XRvjmAKvy/Kyg3PqjvPJhGxuVSiTkhNDGOORah7plR2Hm&#10;B5bk7fzoKCY5NtqOdEzlrteZMQvtqJO00NLA9y3XX9u9Q7Broxcfm8enl6rh3V24uXp++GTEy4tp&#10;fQsq8hT/wnDCT+hQJqbK78UG1SOkR+LvPXlmaeagKoQsM6DLQv+nL38AAAD//wMAUEsBAi0AFAAG&#10;AAgAAAAhALaDOJL+AAAA4QEAABMAAAAAAAAAAAAAAAAAAAAAAFtDb250ZW50X1R5cGVzXS54bWxQ&#10;SwECLQAUAAYACAAAACEAOP0h/9YAAACUAQAACwAAAAAAAAAAAAAAAAAvAQAAX3JlbHMvLnJlbHNQ&#10;SwECLQAUAAYACAAAACEAc2bK1pgCAACIBQAADgAAAAAAAAAAAAAAAAAuAgAAZHJzL2Uyb0RvYy54&#10;bWxQSwECLQAUAAYACAAAACEANU3w4NsAAAAFAQAADwAAAAAAAAAAAAAAAADyBAAAZHJzL2Rvd25y&#10;ZXYueG1sUEsFBgAAAAAEAAQA8wAAAPoFAAAAAA==&#10;" filled="f" stroked="f" strokeweight=".5pt">
                    <v:path arrowok="t"/>
                    <v:textbox style="mso-fit-shape-to-text:t" inset="1in,0,86.4pt,0">
                      <w:txbxContent>
                        <w:p w:rsidR="00CA2AE2" w:rsidRDefault="00CA2AE2">
                          <w:pPr>
                            <w:pStyle w:val="Sinespaciado"/>
                            <w:rPr>
                              <w:color w:val="7F7F7F" w:themeColor="text1" w:themeTint="80"/>
                              <w:sz w:val="18"/>
                              <w:szCs w:val="18"/>
                            </w:rPr>
                          </w:pPr>
                          <w:sdt>
                            <w:sdtPr>
                              <w:rPr>
                                <w:caps/>
                                <w:color w:val="7F7F7F" w:themeColor="text1" w:themeTint="80"/>
                                <w:sz w:val="18"/>
                                <w:szCs w:val="18"/>
                              </w:rPr>
                              <w:alias w:val="Compañía"/>
                              <w:tag w:val=""/>
                              <w:id w:val="-324971282"/>
                              <w:dataBinding w:prefixMappings="xmlns:ns0='http://schemas.openxmlformats.org/officeDocument/2006/extended-properties' " w:xpath="/ns0:Properties[1]/ns0:Company[1]" w:storeItemID="{6668398D-A668-4E3E-A5EB-62B293D839F1}"/>
                              <w:text/>
                            </w:sdtPr>
                            <w:sdtContent>
                              <w:r>
                                <w:rPr>
                                  <w:caps/>
                                  <w:color w:val="7F7F7F" w:themeColor="text1" w:themeTint="80"/>
                                  <w:sz w:val="18"/>
                                  <w:szCs w:val="18"/>
                                </w:rPr>
                                <w:t>Pastoral Juvenil Salesiana</w:t>
                              </w:r>
                            </w:sdtContent>
                          </w:sdt>
                          <w:r>
                            <w:rPr>
                              <w:caps/>
                              <w:color w:val="7F7F7F" w:themeColor="text1" w:themeTint="80"/>
                              <w:sz w:val="18"/>
                              <w:szCs w:val="18"/>
                              <w:lang w:val="es-ES"/>
                            </w:rPr>
                            <w:t> </w:t>
                          </w:r>
                          <w:r>
                            <w:rPr>
                              <w:color w:val="7F7F7F" w:themeColor="text1" w:themeTint="80"/>
                              <w:sz w:val="18"/>
                              <w:szCs w:val="18"/>
                              <w:lang w:val="es-ES"/>
                            </w:rPr>
                            <w:t>| </w:t>
                          </w:r>
                        </w:p>
                      </w:txbxContent>
                    </v:textbox>
                    <w10:wrap type="square" anchorx="page" anchory="margin"/>
                  </v:shape>
                </w:pict>
              </mc:Fallback>
            </mc:AlternateContent>
          </w:r>
          <w:r w:rsidR="00A50815">
            <w:rPr>
              <w:noProof/>
              <w:lang w:val="es-CL" w:eastAsia="es-CL"/>
            </w:rPr>
            <mc:AlternateContent>
              <mc:Choice Requires="wps">
                <w:drawing>
                  <wp:anchor distT="0" distB="0" distL="114300" distR="114300" simplePos="0" relativeHeight="251725824" behindDoc="0" locked="0" layoutInCell="1" allowOverlap="1">
                    <wp:simplePos x="0" y="0"/>
                    <wp:positionH relativeFrom="margin">
                      <wp:align>right</wp:align>
                    </wp:positionH>
                    <mc:AlternateContent>
                      <mc:Choice Requires="wp14">
                        <wp:positionV relativeFrom="page">
                          <wp14:pctPosVOffset>2300</wp14:pctPosVOffset>
                        </wp:positionV>
                      </mc:Choice>
                      <mc:Fallback>
                        <wp:positionV relativeFrom="page">
                          <wp:posOffset>231140</wp:posOffset>
                        </wp:positionV>
                      </mc:Fallback>
                    </mc:AlternateContent>
                    <wp:extent cx="584835" cy="982345"/>
                    <wp:effectExtent l="0" t="0" r="0" b="0"/>
                    <wp:wrapNone/>
                    <wp:docPr id="130" name="Rectángulo 1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84835" cy="98234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b/>
                                    <w:color w:val="FFFFFF" w:themeColor="background1"/>
                                    <w:sz w:val="36"/>
                                    <w:szCs w:val="24"/>
                                  </w:rPr>
                                  <w:alias w:val="Año"/>
                                  <w:tag w:val=""/>
                                  <w:id w:val="-1953391851"/>
                                  <w:dataBinding w:prefixMappings="xmlns:ns0='http://schemas.microsoft.com/office/2006/coverPageProps' " w:xpath="/ns0:CoverPageProperties[1]/ns0:PublishDate[1]" w:storeItemID="{55AF091B-3C7A-41E3-B477-F2FDAA23CFDA}"/>
                                  <w:date w:fullDate="2018-01-01T00:00:00Z">
                                    <w:dateFormat w:val="yyyy"/>
                                    <w:lid w:val="es-ES"/>
                                    <w:storeMappedDataAs w:val="dateTime"/>
                                    <w:calendar w:val="gregorian"/>
                                  </w:date>
                                </w:sdtPr>
                                <w:sdtContent>
                                  <w:p w:rsidR="00CA2AE2" w:rsidRPr="007502CE" w:rsidRDefault="00CA2AE2">
                                    <w:pPr>
                                      <w:pStyle w:val="Sinespaciado"/>
                                      <w:jc w:val="right"/>
                                      <w:rPr>
                                        <w:b/>
                                        <w:color w:val="FFFFFF" w:themeColor="background1"/>
                                        <w:sz w:val="36"/>
                                        <w:szCs w:val="24"/>
                                      </w:rPr>
                                    </w:pPr>
                                    <w:r w:rsidRPr="007502CE">
                                      <w:rPr>
                                        <w:b/>
                                        <w:color w:val="FFFFFF" w:themeColor="background1"/>
                                        <w:sz w:val="36"/>
                                        <w:szCs w:val="24"/>
                                      </w:rPr>
                                      <w:t>201</w:t>
                                    </w:r>
                                    <w:r>
                                      <w:rPr>
                                        <w:b/>
                                        <w:color w:val="FFFFFF" w:themeColor="background1"/>
                                        <w:sz w:val="36"/>
                                        <w:szCs w:val="24"/>
                                      </w:rPr>
                                      <w:t>8</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id="Rectángulo 130" o:spid="_x0000_s1030" style="position:absolute;margin-left:-5.15pt;margin-top:0;width:46.05pt;height:77.35pt;z-index:251725824;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hfCogIAAJIFAAAOAAAAZHJzL2Uyb0RvYy54bWysVN1u0zAUvkfiHSzfs7RdCyVaOlWdhpCq&#10;MW1Du3Ydu4lwfIztNilvw7PwYhzbaVa2iQtELqz4/Hznx985F5ddo8heWFeDLuj4bESJ0BzKWm8L&#10;+vXh+t2cEueZLpkCLQp6EI5eLt6+uWhNLiZQgSqFJQiiXd6aglbemzzLHK9Ew9wZGKFRKcE2zOPV&#10;brPSshbRG5VNRqP3WQu2NBa4cA6lV0lJFxFfSsH9Fymd8EQVFHPz8bTx3IQzW1ywfGuZqWrep8H+&#10;IYuG1RqDDlBXzDOys/ULqKbmFhxIf8ahyUDKmotYA1YzHj2r5r5iRsRasDnODG1y/w+W3+xvLalL&#10;fLtz7I9mDT7SHbbt10+93SkgQYxNao3L0fbe3NpQpjNr4N8c0bCqmN6KpTPogyDBNvvDOFxc79ZJ&#10;2wR3rJt08REOwyOIzhOOwtl8Oj+fUcJR9XE+OZ/OIibLj87GOv9JQEPCT0EtBo6tZ/u18yE8y48m&#10;IZbS4dRwXSuVtEESc0xpxQT9QYlkfSck9gMTmUTUyESxUpbsGXKIcS60HydVxUqRxLMRfn2eg0dM&#10;RWkEDMgS4w/YPUBg+UvslGVvH1xFJPLgPPpbYsl58IiRQfvBuak12NcAFFbVR072xyal1oQu+W7T&#10;Ra5Mg2WQbKA8IH8spMFyhl/X+Cpr5vwtszhJyCncDv4LHlJBW1Do/yipwP54TR7skeCopaTFySyo&#10;+75jVlCiPmuk/nT2YRJG+fRiTy+b04veNSvAhxvjHjI8/qKz9er4Ky00j7hEliEqqpjmGLugm+Pv&#10;yqd9gUuIi+UyGuHwGubX+t7wAB26HDj30D0ya3piemT0DRxnmOXP+Jlsg6eG5c6DrCN5n7ra9x8H&#10;PxKpX1Jhs5zeo9XTKl38BgAA//8DAFBLAwQUAAYACAAAACEAU1ea9NsAAAAEAQAADwAAAGRycy9k&#10;b3ducmV2LnhtbEyPT0vDQBDF74LfYRnBi9hNiv8asyki9OCtpoLXSXabhGRnS3aapn56Ry96eTC8&#10;x3u/ydezH9TkxtgFMpAuElCO6mA7agx87Da3T6AiI1kcAjkDZxdhXVxe5JjZcKJ3N5XcKCmhmKGB&#10;lvmQaR3r1nmMi3BwJN4+jB5ZzrHRdsSTlPtBL5PkQXvsSBZaPLjX1tV9efQGKtunm3S75+lzh2+r&#10;m/7MX9vSmOur+eUZFLuZ/8Lwgy/oUAhTFY5koxoMyCP8q+KtlimoSjL3d4+gi1z/hy++AQAA//8D&#10;AFBLAQItABQABgAIAAAAIQC2gziS/gAAAOEBAAATAAAAAAAAAAAAAAAAAAAAAABbQ29udGVudF9U&#10;eXBlc10ueG1sUEsBAi0AFAAGAAgAAAAhADj9If/WAAAAlAEAAAsAAAAAAAAAAAAAAAAALwEAAF9y&#10;ZWxzLy5yZWxzUEsBAi0AFAAGAAgAAAAhABxaF8KiAgAAkgUAAA4AAAAAAAAAAAAAAAAALgIAAGRy&#10;cy9lMm9Eb2MueG1sUEsBAi0AFAAGAAgAAAAhAFNXmvTbAAAABAEAAA8AAAAAAAAAAAAAAAAA/AQA&#10;AGRycy9kb3ducmV2LnhtbFBLBQYAAAAABAAEAPMAAAAEBgAAAAA=&#10;" fillcolor="#4f81bd [3204]" stroked="f" strokeweight="2pt">
                    <v:path arrowok="t"/>
                    <o:lock v:ext="edit" aspectratio="t"/>
                    <v:textbox inset="3.6pt,,3.6pt">
                      <w:txbxContent>
                        <w:sdt>
                          <w:sdtPr>
                            <w:rPr>
                              <w:b/>
                              <w:color w:val="FFFFFF" w:themeColor="background1"/>
                              <w:sz w:val="36"/>
                              <w:szCs w:val="24"/>
                            </w:rPr>
                            <w:alias w:val="Año"/>
                            <w:tag w:val=""/>
                            <w:id w:val="-1953391851"/>
                            <w:dataBinding w:prefixMappings="xmlns:ns0='http://schemas.microsoft.com/office/2006/coverPageProps' " w:xpath="/ns0:CoverPageProperties[1]/ns0:PublishDate[1]" w:storeItemID="{55AF091B-3C7A-41E3-B477-F2FDAA23CFDA}"/>
                            <w:date w:fullDate="2018-01-01T00:00:00Z">
                              <w:dateFormat w:val="yyyy"/>
                              <w:lid w:val="es-ES"/>
                              <w:storeMappedDataAs w:val="dateTime"/>
                              <w:calendar w:val="gregorian"/>
                            </w:date>
                          </w:sdtPr>
                          <w:sdtContent>
                            <w:p w:rsidR="00CA2AE2" w:rsidRPr="007502CE" w:rsidRDefault="00CA2AE2">
                              <w:pPr>
                                <w:pStyle w:val="Sinespaciado"/>
                                <w:jc w:val="right"/>
                                <w:rPr>
                                  <w:b/>
                                  <w:color w:val="FFFFFF" w:themeColor="background1"/>
                                  <w:sz w:val="36"/>
                                  <w:szCs w:val="24"/>
                                </w:rPr>
                              </w:pPr>
                              <w:r w:rsidRPr="007502CE">
                                <w:rPr>
                                  <w:b/>
                                  <w:color w:val="FFFFFF" w:themeColor="background1"/>
                                  <w:sz w:val="36"/>
                                  <w:szCs w:val="24"/>
                                </w:rPr>
                                <w:t>201</w:t>
                              </w:r>
                              <w:r>
                                <w:rPr>
                                  <w:b/>
                                  <w:color w:val="FFFFFF" w:themeColor="background1"/>
                                  <w:sz w:val="36"/>
                                  <w:szCs w:val="24"/>
                                </w:rPr>
                                <w:t>8</w:t>
                              </w:r>
                            </w:p>
                          </w:sdtContent>
                        </w:sdt>
                      </w:txbxContent>
                    </v:textbox>
                    <w10:wrap anchorx="margin" anchory="page"/>
                  </v:rect>
                </w:pict>
              </mc:Fallback>
            </mc:AlternateContent>
          </w:r>
          <w:r w:rsidR="007502CE">
            <w:br w:type="page"/>
          </w:r>
        </w:p>
      </w:sdtContent>
    </w:sdt>
    <w:p w:rsidR="007502CE" w:rsidRDefault="00A50815">
      <w:r>
        <w:rPr>
          <w:noProof/>
          <w:lang w:val="es-CL" w:eastAsia="es-CL"/>
        </w:rPr>
        <w:lastRenderedPageBreak/>
        <mc:AlternateContent>
          <mc:Choice Requires="wps">
            <w:drawing>
              <wp:anchor distT="0" distB="0" distL="114300" distR="114300" simplePos="0" relativeHeight="251684864" behindDoc="0" locked="0" layoutInCell="0" allowOverlap="1">
                <wp:simplePos x="0" y="0"/>
                <wp:positionH relativeFrom="page">
                  <wp:posOffset>911860</wp:posOffset>
                </wp:positionH>
                <wp:positionV relativeFrom="page">
                  <wp:posOffset>1161415</wp:posOffset>
                </wp:positionV>
                <wp:extent cx="2863850" cy="7468235"/>
                <wp:effectExtent l="0" t="0" r="0" b="0"/>
                <wp:wrapNone/>
                <wp:docPr id="53" name="Text Box 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850" cy="7468235"/>
                        </a:xfrm>
                        <a:prstGeom prst="rect">
                          <a:avLst/>
                        </a:prstGeom>
                        <a:solidFill>
                          <a:schemeClr val="bg1">
                            <a:lumMod val="95000"/>
                            <a:lumOff val="0"/>
                          </a:schemeClr>
                        </a:solidFill>
                        <a:ln>
                          <a:noFill/>
                        </a:ln>
                        <a:extLst>
                          <a:ext uri="{91240B29-F687-4F45-9708-019B960494DF}">
                            <a14:hiddenLine xmlns:a14="http://schemas.microsoft.com/office/drawing/2010/main" w="9525">
                              <a:solidFill>
                                <a:schemeClr val="bg1">
                                  <a:lumMod val="75000"/>
                                  <a:lumOff val="0"/>
                                </a:schemeClr>
                              </a:solidFill>
                              <a:miter lim="800000"/>
                              <a:headEnd/>
                              <a:tailEnd/>
                            </a14:hiddenLine>
                          </a:ext>
                        </a:extLst>
                      </wps:spPr>
                      <wps:txbx>
                        <w:txbxContent>
                          <w:p w:rsidR="00CA2AE2" w:rsidRPr="007479F2" w:rsidRDefault="00CA2AE2">
                            <w:pPr>
                              <w:pStyle w:val="Ttulodebarralateral"/>
                              <w:rPr>
                                <w:color w:val="1F497D" w:themeColor="text2"/>
                              </w:rPr>
                            </w:pPr>
                            <w:r w:rsidRPr="007479F2">
                              <w:rPr>
                                <w:color w:val="1F497D" w:themeColor="text2"/>
                              </w:rPr>
                              <w:t>Contenido</w:t>
                            </w:r>
                          </w:p>
                          <w:p w:rsidR="00CA2AE2" w:rsidRPr="00A50815" w:rsidRDefault="00CA2AE2">
                            <w:pPr>
                              <w:pStyle w:val="Subttulodebarralateral"/>
                            </w:pPr>
                            <w:bookmarkStart w:id="0" w:name="OLE_LINK1"/>
                            <w:bookmarkStart w:id="1" w:name="OLE_LINK2"/>
                            <w:r w:rsidRPr="00A50815">
                              <w:rPr>
                                <w:sz w:val="28"/>
                                <w:szCs w:val="28"/>
                              </w:rPr>
                              <w:t xml:space="preserve">“MARÍA, MADRE QUE ACOMPAÑA Y AYUDA A LOS JOVENES Y SUS FAMILIAS A ESCOGER CAMINOS EN </w:t>
                            </w:r>
                            <w:r>
                              <w:rPr>
                                <w:sz w:val="28"/>
                                <w:szCs w:val="28"/>
                              </w:rPr>
                              <w:t xml:space="preserve">UNA </w:t>
                            </w:r>
                            <w:r w:rsidRPr="00875C81">
                              <w:rPr>
                                <w:sz w:val="28"/>
                                <w:szCs w:val="28"/>
                              </w:rPr>
                              <w:t>NUEVA REALIDAD SOCIAL</w:t>
                            </w:r>
                            <w:r w:rsidRPr="00A50815">
                              <w:rPr>
                                <w:sz w:val="28"/>
                                <w:szCs w:val="28"/>
                              </w:rPr>
                              <w:t xml:space="preserve"> EN CHILE”.</w:t>
                            </w:r>
                            <w:bookmarkEnd w:id="0"/>
                            <w:bookmarkEnd w:id="1"/>
                          </w:p>
                          <w:p w:rsidR="00CA2AE2" w:rsidRDefault="00CA2AE2">
                            <w:pPr>
                              <w:pStyle w:val="Contenido"/>
                            </w:pPr>
                          </w:p>
                          <w:p w:rsidR="00CA2AE2" w:rsidRPr="00A50815" w:rsidRDefault="00CA2AE2">
                            <w:pPr>
                              <w:pStyle w:val="Contenido"/>
                              <w:rPr>
                                <w:b/>
                                <w:sz w:val="24"/>
                                <w:szCs w:val="20"/>
                              </w:rPr>
                            </w:pPr>
                            <w:r w:rsidRPr="00A50815">
                              <w:rPr>
                                <w:b/>
                                <w:sz w:val="24"/>
                                <w:szCs w:val="20"/>
                              </w:rPr>
                              <w:t xml:space="preserve">Primera Semana: </w:t>
                            </w:r>
                          </w:p>
                          <w:p w:rsidR="00CA2AE2" w:rsidRPr="00A50815" w:rsidRDefault="00CA2AE2">
                            <w:pPr>
                              <w:pStyle w:val="Contenido"/>
                              <w:rPr>
                                <w:sz w:val="24"/>
                                <w:szCs w:val="20"/>
                              </w:rPr>
                            </w:pPr>
                            <w:r w:rsidRPr="00A50815">
                              <w:rPr>
                                <w:sz w:val="24"/>
                                <w:szCs w:val="20"/>
                              </w:rPr>
                              <w:t xml:space="preserve">MARIA, LUZ PARA LOS JOVENES </w:t>
                            </w:r>
                          </w:p>
                          <w:p w:rsidR="00CA2AE2" w:rsidRPr="00A50815" w:rsidRDefault="00CA2AE2">
                            <w:pPr>
                              <w:pStyle w:val="Contenido"/>
                              <w:rPr>
                                <w:sz w:val="24"/>
                                <w:szCs w:val="20"/>
                              </w:rPr>
                            </w:pPr>
                            <w:r w:rsidRPr="00A50815">
                              <w:rPr>
                                <w:sz w:val="24"/>
                                <w:szCs w:val="20"/>
                              </w:rPr>
                              <w:t>DE LA IGLESIA CHILENA</w:t>
                            </w:r>
                            <w:r w:rsidRPr="00A50815">
                              <w:rPr>
                                <w:sz w:val="24"/>
                                <w:szCs w:val="20"/>
                              </w:rPr>
                              <w:tab/>
                            </w:r>
                            <w:r w:rsidRPr="00A50815">
                              <w:rPr>
                                <w:sz w:val="24"/>
                                <w:szCs w:val="20"/>
                              </w:rPr>
                              <w:tab/>
                            </w:r>
                            <w:r>
                              <w:rPr>
                                <w:sz w:val="24"/>
                                <w:szCs w:val="20"/>
                              </w:rPr>
                              <w:tab/>
                            </w:r>
                            <w:r w:rsidR="00B72086">
                              <w:rPr>
                                <w:sz w:val="24"/>
                                <w:szCs w:val="20"/>
                              </w:rPr>
                              <w:t>6</w:t>
                            </w:r>
                          </w:p>
                          <w:p w:rsidR="00CA2AE2" w:rsidRPr="00A50815" w:rsidRDefault="00CA2AE2">
                            <w:pPr>
                              <w:pStyle w:val="Contenido"/>
                              <w:rPr>
                                <w:b/>
                                <w:sz w:val="24"/>
                                <w:szCs w:val="20"/>
                              </w:rPr>
                            </w:pPr>
                            <w:r w:rsidRPr="00A50815">
                              <w:rPr>
                                <w:b/>
                                <w:sz w:val="24"/>
                                <w:szCs w:val="20"/>
                              </w:rPr>
                              <w:t>Segunda Semana:</w:t>
                            </w:r>
                          </w:p>
                          <w:p w:rsidR="00CA2AE2" w:rsidRPr="00A50815" w:rsidRDefault="00CA2AE2">
                            <w:pPr>
                              <w:pStyle w:val="Contenido"/>
                              <w:rPr>
                                <w:sz w:val="24"/>
                                <w:szCs w:val="20"/>
                              </w:rPr>
                            </w:pPr>
                            <w:r w:rsidRPr="00A50815">
                              <w:rPr>
                                <w:sz w:val="24"/>
                                <w:szCs w:val="20"/>
                              </w:rPr>
                              <w:t>MARÍA, AYUDA A LOS JÓVENES A CONSTRUIR LA PAZ EN SITUACIONES DE VIOLENCIA</w:t>
                            </w:r>
                            <w:r w:rsidRPr="00A50815">
                              <w:rPr>
                                <w:sz w:val="24"/>
                                <w:szCs w:val="20"/>
                              </w:rPr>
                              <w:tab/>
                            </w:r>
                            <w:r w:rsidRPr="00A50815">
                              <w:rPr>
                                <w:sz w:val="24"/>
                                <w:szCs w:val="20"/>
                              </w:rPr>
                              <w:tab/>
                            </w:r>
                            <w:r>
                              <w:rPr>
                                <w:sz w:val="24"/>
                                <w:szCs w:val="20"/>
                              </w:rPr>
                              <w:tab/>
                            </w:r>
                            <w:r w:rsidRPr="00A50815">
                              <w:rPr>
                                <w:sz w:val="24"/>
                                <w:szCs w:val="20"/>
                              </w:rPr>
                              <w:t>17</w:t>
                            </w:r>
                          </w:p>
                          <w:p w:rsidR="00CA2AE2" w:rsidRPr="00A50815" w:rsidRDefault="00CA2AE2">
                            <w:pPr>
                              <w:pStyle w:val="Contenido"/>
                              <w:rPr>
                                <w:b/>
                                <w:sz w:val="24"/>
                                <w:szCs w:val="20"/>
                              </w:rPr>
                            </w:pPr>
                            <w:r w:rsidRPr="00A50815">
                              <w:rPr>
                                <w:b/>
                                <w:sz w:val="24"/>
                                <w:szCs w:val="20"/>
                              </w:rPr>
                              <w:t>Tercera Semana:</w:t>
                            </w:r>
                          </w:p>
                          <w:p w:rsidR="00CA2AE2" w:rsidRPr="00A50815" w:rsidRDefault="00CA2AE2">
                            <w:pPr>
                              <w:pStyle w:val="Contenido"/>
                              <w:rPr>
                                <w:sz w:val="24"/>
                                <w:szCs w:val="20"/>
                              </w:rPr>
                            </w:pPr>
                            <w:r w:rsidRPr="00A50815">
                              <w:rPr>
                                <w:sz w:val="24"/>
                                <w:szCs w:val="20"/>
                              </w:rPr>
                              <w:t xml:space="preserve">MARÍA NOS AYUDA A CRECER EN EL AMOR JUVENIL </w:t>
                            </w:r>
                            <w:r w:rsidRPr="00A50815">
                              <w:rPr>
                                <w:sz w:val="24"/>
                                <w:szCs w:val="20"/>
                              </w:rPr>
                              <w:tab/>
                            </w:r>
                            <w:r w:rsidRPr="00A50815">
                              <w:rPr>
                                <w:sz w:val="24"/>
                                <w:szCs w:val="20"/>
                              </w:rPr>
                              <w:tab/>
                            </w:r>
                            <w:r>
                              <w:rPr>
                                <w:sz w:val="24"/>
                                <w:szCs w:val="20"/>
                              </w:rPr>
                              <w:tab/>
                            </w:r>
                            <w:r w:rsidR="00B72086">
                              <w:rPr>
                                <w:sz w:val="24"/>
                                <w:szCs w:val="20"/>
                              </w:rPr>
                              <w:t>28</w:t>
                            </w:r>
                          </w:p>
                          <w:p w:rsidR="00CA2AE2" w:rsidRPr="00A50815" w:rsidRDefault="00CA2AE2">
                            <w:pPr>
                              <w:pStyle w:val="Contenido"/>
                              <w:rPr>
                                <w:b/>
                                <w:sz w:val="24"/>
                                <w:szCs w:val="20"/>
                              </w:rPr>
                            </w:pPr>
                            <w:r w:rsidRPr="00A50815">
                              <w:rPr>
                                <w:b/>
                                <w:sz w:val="24"/>
                                <w:szCs w:val="20"/>
                              </w:rPr>
                              <w:t>Cuarta Semana:</w:t>
                            </w:r>
                          </w:p>
                          <w:p w:rsidR="00CA2AE2" w:rsidRPr="00A50815" w:rsidRDefault="00CA2AE2">
                            <w:pPr>
                              <w:pStyle w:val="Contenido"/>
                              <w:rPr>
                                <w:sz w:val="24"/>
                                <w:szCs w:val="20"/>
                              </w:rPr>
                            </w:pPr>
                            <w:r w:rsidRPr="00A50815">
                              <w:rPr>
                                <w:sz w:val="24"/>
                                <w:szCs w:val="20"/>
                              </w:rPr>
                              <w:t xml:space="preserve">MARÍA NOS LLEVA A CRISTO MODELO DE TODO JOVEN QUE BUSCA REALIZARSE Y SENTIRSE BIEN EN ESTA SOCIEDAD </w:t>
                            </w:r>
                            <w:r w:rsidRPr="00A50815">
                              <w:rPr>
                                <w:sz w:val="24"/>
                                <w:szCs w:val="20"/>
                              </w:rPr>
                              <w:tab/>
                            </w:r>
                            <w:r w:rsidRPr="00A50815">
                              <w:rPr>
                                <w:sz w:val="24"/>
                                <w:szCs w:val="20"/>
                              </w:rPr>
                              <w:tab/>
                            </w:r>
                            <w:r>
                              <w:rPr>
                                <w:sz w:val="24"/>
                                <w:szCs w:val="20"/>
                              </w:rPr>
                              <w:tab/>
                            </w:r>
                            <w:r w:rsidR="00B72086">
                              <w:rPr>
                                <w:sz w:val="24"/>
                                <w:szCs w:val="20"/>
                              </w:rPr>
                              <w:t>39</w:t>
                            </w:r>
                          </w:p>
                          <w:p w:rsidR="00CA2AE2" w:rsidRDefault="00CA2AE2">
                            <w:pPr>
                              <w:pStyle w:val="Subttulodebarralateral"/>
                              <w:rPr>
                                <w:sz w:val="24"/>
                              </w:rPr>
                            </w:pPr>
                          </w:p>
                          <w:p w:rsidR="00CA2AE2" w:rsidRPr="00A50815" w:rsidRDefault="00CA2AE2">
                            <w:pPr>
                              <w:pStyle w:val="Subttulodebarralateral"/>
                              <w:rPr>
                                <w:sz w:val="24"/>
                              </w:rPr>
                            </w:pPr>
                            <w:r w:rsidRPr="00A50815">
                              <w:rPr>
                                <w:sz w:val="24"/>
                              </w:rPr>
                              <w:t>Anexo</w:t>
                            </w:r>
                          </w:p>
                          <w:p w:rsidR="00CA2AE2" w:rsidRPr="00A50815" w:rsidRDefault="00CA2AE2">
                            <w:pPr>
                              <w:pStyle w:val="Contenido"/>
                              <w:rPr>
                                <w:sz w:val="20"/>
                                <w:szCs w:val="20"/>
                              </w:rPr>
                            </w:pPr>
                            <w:r>
                              <w:rPr>
                                <w:sz w:val="24"/>
                                <w:szCs w:val="20"/>
                              </w:rPr>
                              <w:t>Oraciones y cantos</w:t>
                            </w:r>
                            <w:r w:rsidRPr="00A50815">
                              <w:rPr>
                                <w:sz w:val="24"/>
                                <w:szCs w:val="20"/>
                              </w:rPr>
                              <w:tab/>
                            </w:r>
                            <w:r w:rsidRPr="00A50815">
                              <w:rPr>
                                <w:sz w:val="24"/>
                                <w:szCs w:val="20"/>
                              </w:rPr>
                              <w:tab/>
                            </w:r>
                            <w:r>
                              <w:rPr>
                                <w:sz w:val="24"/>
                                <w:szCs w:val="20"/>
                              </w:rPr>
                              <w:tab/>
                            </w:r>
                            <w:r w:rsidR="00B72086">
                              <w:rPr>
                                <w:sz w:val="24"/>
                                <w:szCs w:val="20"/>
                              </w:rPr>
                              <w:t>50</w:t>
                            </w:r>
                          </w:p>
                          <w:p w:rsidR="00CA2AE2" w:rsidRDefault="00CA2AE2">
                            <w:pPr>
                              <w:pStyle w:val="Contenido"/>
                            </w:pPr>
                          </w:p>
                        </w:txbxContent>
                      </wps:txbx>
                      <wps:bodyPr rot="0" vert="horz" wrap="square" lIns="182880" tIns="91440" rIns="18288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3" o:spid="_x0000_s1031" type="#_x0000_t202" style="position:absolute;margin-left:71.8pt;margin-top:91.45pt;width:225.5pt;height:588.0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WUpgIAAIgFAAAOAAAAZHJzL2Uyb0RvYy54bWysVNuO2yAQfa/Uf0C8Z32JndjWOqu9NFWl&#10;7UXa7QcQjGNUDC6Q2Nuq/94BknTTqlK16osNM/jMnMPxXF5NvUB7pg1XssbJRYwRk1Q1XG5r/Plx&#10;PSswMpbIhgglWY2fmMFXq9evLsehYqnqlGiYRgAiTTUONe6sHaooMrRjPTEXamASkq3SPbGw1duo&#10;0WQE9F5EaRwvolHpZtCKMmMgeheSeOXx25ZR+7FtDbNI1Bh6s/6p/XPjntHqklRbTYaO00Mb5AVd&#10;9IRLKHqCuiOWoJ3mf0D1nGplVGsvqOoj1bacMs8B2CTxb2weOjIwzwXEMcNJJvP/YOmH/SeNeFPj&#10;fI6RJD3c0SObLLpRE8oWcyfQOJgKzj0McNJOkICL9mTNcK/oF4Okuu2I3LJrrdXYMdJAg4n7Mnr2&#10;acAxDmQzvlcNFCI7qzzQ1OreqQd6IECHi3o6XY5rhkIwLRbzIocUhdwyWxTpPPc1SHX8fNDGvmWq&#10;R25RYw237+HJ/t5Y1w6pjkdcNaMEb9ZcCL9xjmO3QqM9Aa9stoGi2PXQa4iVeRwfHANh8FUI+xBA&#10;e886BF/oDFxIV0IqVyz0ESLADTpzOcfS++V7maRZfJOWs/WiWM6ydZbPymVczOKkvCkXcVZmd+sf&#10;jlaSVR1vGibvuWRH7ybZv3nj8BcF13n3orHGZZ7mXrGz7k/E/i7N8sXS9NzCABC8r3EB8h4Fdi56&#10;IxsQi1SWcBHW0TlpLzQod3x7Lb3nnM2C4ey0mYK/j1beqOYJTKgVWATsBMMLFp3S3zAaYRDU2Hzd&#10;Ec0wEu+kM3KRFoUbHX5XJlkGG32W2jxPEUkBrMYWo7C8tWHe7AbNtx3UCs6S6hrs33JvTPefhL6A&#10;i9vA7+5ZHUaTmyfP9/7UrwG6+gkAAP//AwBQSwMEFAAGAAgAAAAhAEEeG7ffAAAADAEAAA8AAABk&#10;cnMvZG93bnJldi54bWxMj0tPwzAQhO9I/Adrkbig1u5TTYhTQaHiwImm3N14SSL8iGynDf+e7QmO&#10;M/vt7GyxHa1hZwyx807CbCqAoau97lwj4VjtJxtgMSmnlfEOJfxghG15e1OoXPuL+8DzITWMQlzM&#10;lYQ2pT7nPNYtWhWnvkdHsy8frEokQ8N1UBcKt4bPhVhzqzpHF1rV467F+vswWKqxeX59iLN6eOvi&#10;e9i9VEZU+08p7+/Gp0dgCcf0B8O1Pu1ASZ1OfnA6MkN6uVgTeg2bZ8CIWGVLck7kLFaZAF4W/P8T&#10;5S8AAAD//wMAUEsBAi0AFAAGAAgAAAAhALaDOJL+AAAA4QEAABMAAAAAAAAAAAAAAAAAAAAAAFtD&#10;b250ZW50X1R5cGVzXS54bWxQSwECLQAUAAYACAAAACEAOP0h/9YAAACUAQAACwAAAAAAAAAAAAAA&#10;AAAvAQAAX3JlbHMvLnJlbHNQSwECLQAUAAYACAAAACEA7tZllKYCAACIBQAADgAAAAAAAAAAAAAA&#10;AAAuAgAAZHJzL2Uyb0RvYy54bWxQSwECLQAUAAYACAAAACEAQR4bt98AAAAMAQAADwAAAAAAAAAA&#10;AAAAAAAABQAAZHJzL2Rvd25yZXYueG1sUEsFBgAAAAAEAAQA8wAAAAwGAAAAAA==&#10;" o:allowincell="f" fillcolor="#f2f2f2 [3052]" stroked="f" strokecolor="#bfbfbf [2412]">
                <v:textbox inset="14.4pt,7.2pt,14.4pt,7.2pt">
                  <w:txbxContent>
                    <w:p w:rsidR="00CA2AE2" w:rsidRPr="007479F2" w:rsidRDefault="00CA2AE2">
                      <w:pPr>
                        <w:pStyle w:val="Ttulodebarralateral"/>
                        <w:rPr>
                          <w:color w:val="1F497D" w:themeColor="text2"/>
                        </w:rPr>
                      </w:pPr>
                      <w:r w:rsidRPr="007479F2">
                        <w:rPr>
                          <w:color w:val="1F497D" w:themeColor="text2"/>
                        </w:rPr>
                        <w:t>Contenido</w:t>
                      </w:r>
                    </w:p>
                    <w:p w:rsidR="00CA2AE2" w:rsidRPr="00A50815" w:rsidRDefault="00CA2AE2">
                      <w:pPr>
                        <w:pStyle w:val="Subttulodebarralateral"/>
                      </w:pPr>
                      <w:bookmarkStart w:id="2" w:name="OLE_LINK1"/>
                      <w:bookmarkStart w:id="3" w:name="OLE_LINK2"/>
                      <w:r w:rsidRPr="00A50815">
                        <w:rPr>
                          <w:sz w:val="28"/>
                          <w:szCs w:val="28"/>
                        </w:rPr>
                        <w:t xml:space="preserve">“MARÍA, MADRE QUE ACOMPAÑA Y AYUDA A LOS JOVENES Y SUS FAMILIAS A ESCOGER CAMINOS EN </w:t>
                      </w:r>
                      <w:r>
                        <w:rPr>
                          <w:sz w:val="28"/>
                          <w:szCs w:val="28"/>
                        </w:rPr>
                        <w:t xml:space="preserve">UNA </w:t>
                      </w:r>
                      <w:r w:rsidRPr="00875C81">
                        <w:rPr>
                          <w:sz w:val="28"/>
                          <w:szCs w:val="28"/>
                        </w:rPr>
                        <w:t>NUEVA REALIDAD SOCIAL</w:t>
                      </w:r>
                      <w:r w:rsidRPr="00A50815">
                        <w:rPr>
                          <w:sz w:val="28"/>
                          <w:szCs w:val="28"/>
                        </w:rPr>
                        <w:t xml:space="preserve"> EN CHILE”.</w:t>
                      </w:r>
                      <w:bookmarkEnd w:id="2"/>
                      <w:bookmarkEnd w:id="3"/>
                    </w:p>
                    <w:p w:rsidR="00CA2AE2" w:rsidRDefault="00CA2AE2">
                      <w:pPr>
                        <w:pStyle w:val="Contenido"/>
                      </w:pPr>
                    </w:p>
                    <w:p w:rsidR="00CA2AE2" w:rsidRPr="00A50815" w:rsidRDefault="00CA2AE2">
                      <w:pPr>
                        <w:pStyle w:val="Contenido"/>
                        <w:rPr>
                          <w:b/>
                          <w:sz w:val="24"/>
                          <w:szCs w:val="20"/>
                        </w:rPr>
                      </w:pPr>
                      <w:r w:rsidRPr="00A50815">
                        <w:rPr>
                          <w:b/>
                          <w:sz w:val="24"/>
                          <w:szCs w:val="20"/>
                        </w:rPr>
                        <w:t xml:space="preserve">Primera Semana: </w:t>
                      </w:r>
                    </w:p>
                    <w:p w:rsidR="00CA2AE2" w:rsidRPr="00A50815" w:rsidRDefault="00CA2AE2">
                      <w:pPr>
                        <w:pStyle w:val="Contenido"/>
                        <w:rPr>
                          <w:sz w:val="24"/>
                          <w:szCs w:val="20"/>
                        </w:rPr>
                      </w:pPr>
                      <w:r w:rsidRPr="00A50815">
                        <w:rPr>
                          <w:sz w:val="24"/>
                          <w:szCs w:val="20"/>
                        </w:rPr>
                        <w:t xml:space="preserve">MARIA, LUZ PARA LOS JOVENES </w:t>
                      </w:r>
                    </w:p>
                    <w:p w:rsidR="00CA2AE2" w:rsidRPr="00A50815" w:rsidRDefault="00CA2AE2">
                      <w:pPr>
                        <w:pStyle w:val="Contenido"/>
                        <w:rPr>
                          <w:sz w:val="24"/>
                          <w:szCs w:val="20"/>
                        </w:rPr>
                      </w:pPr>
                      <w:r w:rsidRPr="00A50815">
                        <w:rPr>
                          <w:sz w:val="24"/>
                          <w:szCs w:val="20"/>
                        </w:rPr>
                        <w:t>DE LA IGLESIA CHILENA</w:t>
                      </w:r>
                      <w:r w:rsidRPr="00A50815">
                        <w:rPr>
                          <w:sz w:val="24"/>
                          <w:szCs w:val="20"/>
                        </w:rPr>
                        <w:tab/>
                      </w:r>
                      <w:r w:rsidRPr="00A50815">
                        <w:rPr>
                          <w:sz w:val="24"/>
                          <w:szCs w:val="20"/>
                        </w:rPr>
                        <w:tab/>
                      </w:r>
                      <w:r>
                        <w:rPr>
                          <w:sz w:val="24"/>
                          <w:szCs w:val="20"/>
                        </w:rPr>
                        <w:tab/>
                      </w:r>
                      <w:r w:rsidR="00B72086">
                        <w:rPr>
                          <w:sz w:val="24"/>
                          <w:szCs w:val="20"/>
                        </w:rPr>
                        <w:t>6</w:t>
                      </w:r>
                    </w:p>
                    <w:p w:rsidR="00CA2AE2" w:rsidRPr="00A50815" w:rsidRDefault="00CA2AE2">
                      <w:pPr>
                        <w:pStyle w:val="Contenido"/>
                        <w:rPr>
                          <w:b/>
                          <w:sz w:val="24"/>
                          <w:szCs w:val="20"/>
                        </w:rPr>
                      </w:pPr>
                      <w:r w:rsidRPr="00A50815">
                        <w:rPr>
                          <w:b/>
                          <w:sz w:val="24"/>
                          <w:szCs w:val="20"/>
                        </w:rPr>
                        <w:t>Segunda Semana:</w:t>
                      </w:r>
                    </w:p>
                    <w:p w:rsidR="00CA2AE2" w:rsidRPr="00A50815" w:rsidRDefault="00CA2AE2">
                      <w:pPr>
                        <w:pStyle w:val="Contenido"/>
                        <w:rPr>
                          <w:sz w:val="24"/>
                          <w:szCs w:val="20"/>
                        </w:rPr>
                      </w:pPr>
                      <w:r w:rsidRPr="00A50815">
                        <w:rPr>
                          <w:sz w:val="24"/>
                          <w:szCs w:val="20"/>
                        </w:rPr>
                        <w:t>MARÍA, AYUDA A LOS JÓVENES A CONSTRUIR LA PAZ EN SITUACIONES DE VIOLENCIA</w:t>
                      </w:r>
                      <w:r w:rsidRPr="00A50815">
                        <w:rPr>
                          <w:sz w:val="24"/>
                          <w:szCs w:val="20"/>
                        </w:rPr>
                        <w:tab/>
                      </w:r>
                      <w:r w:rsidRPr="00A50815">
                        <w:rPr>
                          <w:sz w:val="24"/>
                          <w:szCs w:val="20"/>
                        </w:rPr>
                        <w:tab/>
                      </w:r>
                      <w:r>
                        <w:rPr>
                          <w:sz w:val="24"/>
                          <w:szCs w:val="20"/>
                        </w:rPr>
                        <w:tab/>
                      </w:r>
                      <w:r w:rsidRPr="00A50815">
                        <w:rPr>
                          <w:sz w:val="24"/>
                          <w:szCs w:val="20"/>
                        </w:rPr>
                        <w:t>17</w:t>
                      </w:r>
                    </w:p>
                    <w:p w:rsidR="00CA2AE2" w:rsidRPr="00A50815" w:rsidRDefault="00CA2AE2">
                      <w:pPr>
                        <w:pStyle w:val="Contenido"/>
                        <w:rPr>
                          <w:b/>
                          <w:sz w:val="24"/>
                          <w:szCs w:val="20"/>
                        </w:rPr>
                      </w:pPr>
                      <w:r w:rsidRPr="00A50815">
                        <w:rPr>
                          <w:b/>
                          <w:sz w:val="24"/>
                          <w:szCs w:val="20"/>
                        </w:rPr>
                        <w:t>Tercera Semana:</w:t>
                      </w:r>
                    </w:p>
                    <w:p w:rsidR="00CA2AE2" w:rsidRPr="00A50815" w:rsidRDefault="00CA2AE2">
                      <w:pPr>
                        <w:pStyle w:val="Contenido"/>
                        <w:rPr>
                          <w:sz w:val="24"/>
                          <w:szCs w:val="20"/>
                        </w:rPr>
                      </w:pPr>
                      <w:r w:rsidRPr="00A50815">
                        <w:rPr>
                          <w:sz w:val="24"/>
                          <w:szCs w:val="20"/>
                        </w:rPr>
                        <w:t xml:space="preserve">MARÍA NOS AYUDA A CRECER EN EL AMOR JUVENIL </w:t>
                      </w:r>
                      <w:r w:rsidRPr="00A50815">
                        <w:rPr>
                          <w:sz w:val="24"/>
                          <w:szCs w:val="20"/>
                        </w:rPr>
                        <w:tab/>
                      </w:r>
                      <w:r w:rsidRPr="00A50815">
                        <w:rPr>
                          <w:sz w:val="24"/>
                          <w:szCs w:val="20"/>
                        </w:rPr>
                        <w:tab/>
                      </w:r>
                      <w:r>
                        <w:rPr>
                          <w:sz w:val="24"/>
                          <w:szCs w:val="20"/>
                        </w:rPr>
                        <w:tab/>
                      </w:r>
                      <w:r w:rsidR="00B72086">
                        <w:rPr>
                          <w:sz w:val="24"/>
                          <w:szCs w:val="20"/>
                        </w:rPr>
                        <w:t>28</w:t>
                      </w:r>
                    </w:p>
                    <w:p w:rsidR="00CA2AE2" w:rsidRPr="00A50815" w:rsidRDefault="00CA2AE2">
                      <w:pPr>
                        <w:pStyle w:val="Contenido"/>
                        <w:rPr>
                          <w:b/>
                          <w:sz w:val="24"/>
                          <w:szCs w:val="20"/>
                        </w:rPr>
                      </w:pPr>
                      <w:r w:rsidRPr="00A50815">
                        <w:rPr>
                          <w:b/>
                          <w:sz w:val="24"/>
                          <w:szCs w:val="20"/>
                        </w:rPr>
                        <w:t>Cuarta Semana:</w:t>
                      </w:r>
                    </w:p>
                    <w:p w:rsidR="00CA2AE2" w:rsidRPr="00A50815" w:rsidRDefault="00CA2AE2">
                      <w:pPr>
                        <w:pStyle w:val="Contenido"/>
                        <w:rPr>
                          <w:sz w:val="24"/>
                          <w:szCs w:val="20"/>
                        </w:rPr>
                      </w:pPr>
                      <w:r w:rsidRPr="00A50815">
                        <w:rPr>
                          <w:sz w:val="24"/>
                          <w:szCs w:val="20"/>
                        </w:rPr>
                        <w:t xml:space="preserve">MARÍA NOS LLEVA A CRISTO MODELO DE TODO JOVEN QUE BUSCA REALIZARSE Y SENTIRSE BIEN EN ESTA SOCIEDAD </w:t>
                      </w:r>
                      <w:r w:rsidRPr="00A50815">
                        <w:rPr>
                          <w:sz w:val="24"/>
                          <w:szCs w:val="20"/>
                        </w:rPr>
                        <w:tab/>
                      </w:r>
                      <w:r w:rsidRPr="00A50815">
                        <w:rPr>
                          <w:sz w:val="24"/>
                          <w:szCs w:val="20"/>
                        </w:rPr>
                        <w:tab/>
                      </w:r>
                      <w:r>
                        <w:rPr>
                          <w:sz w:val="24"/>
                          <w:szCs w:val="20"/>
                        </w:rPr>
                        <w:tab/>
                      </w:r>
                      <w:r w:rsidR="00B72086">
                        <w:rPr>
                          <w:sz w:val="24"/>
                          <w:szCs w:val="20"/>
                        </w:rPr>
                        <w:t>39</w:t>
                      </w:r>
                    </w:p>
                    <w:p w:rsidR="00CA2AE2" w:rsidRDefault="00CA2AE2">
                      <w:pPr>
                        <w:pStyle w:val="Subttulodebarralateral"/>
                        <w:rPr>
                          <w:sz w:val="24"/>
                        </w:rPr>
                      </w:pPr>
                    </w:p>
                    <w:p w:rsidR="00CA2AE2" w:rsidRPr="00A50815" w:rsidRDefault="00CA2AE2">
                      <w:pPr>
                        <w:pStyle w:val="Subttulodebarralateral"/>
                        <w:rPr>
                          <w:sz w:val="24"/>
                        </w:rPr>
                      </w:pPr>
                      <w:r w:rsidRPr="00A50815">
                        <w:rPr>
                          <w:sz w:val="24"/>
                        </w:rPr>
                        <w:t>Anexo</w:t>
                      </w:r>
                    </w:p>
                    <w:p w:rsidR="00CA2AE2" w:rsidRPr="00A50815" w:rsidRDefault="00CA2AE2">
                      <w:pPr>
                        <w:pStyle w:val="Contenido"/>
                        <w:rPr>
                          <w:sz w:val="20"/>
                          <w:szCs w:val="20"/>
                        </w:rPr>
                      </w:pPr>
                      <w:r>
                        <w:rPr>
                          <w:sz w:val="24"/>
                          <w:szCs w:val="20"/>
                        </w:rPr>
                        <w:t>Oraciones y cantos</w:t>
                      </w:r>
                      <w:r w:rsidRPr="00A50815">
                        <w:rPr>
                          <w:sz w:val="24"/>
                          <w:szCs w:val="20"/>
                        </w:rPr>
                        <w:tab/>
                      </w:r>
                      <w:r w:rsidRPr="00A50815">
                        <w:rPr>
                          <w:sz w:val="24"/>
                          <w:szCs w:val="20"/>
                        </w:rPr>
                        <w:tab/>
                      </w:r>
                      <w:r>
                        <w:rPr>
                          <w:sz w:val="24"/>
                          <w:szCs w:val="20"/>
                        </w:rPr>
                        <w:tab/>
                      </w:r>
                      <w:r w:rsidR="00B72086">
                        <w:rPr>
                          <w:sz w:val="24"/>
                          <w:szCs w:val="20"/>
                        </w:rPr>
                        <w:t>50</w:t>
                      </w:r>
                    </w:p>
                    <w:p w:rsidR="00CA2AE2" w:rsidRDefault="00CA2AE2">
                      <w:pPr>
                        <w:pStyle w:val="Contenido"/>
                      </w:pPr>
                    </w:p>
                  </w:txbxContent>
                </v:textbox>
                <w10:wrap anchorx="page" anchory="page"/>
              </v:shape>
            </w:pict>
          </mc:Fallback>
        </mc:AlternateContent>
      </w:r>
      <w:r>
        <w:rPr>
          <w:noProof/>
          <w:lang w:val="es-CL" w:eastAsia="es-CL"/>
        </w:rPr>
        <w:drawing>
          <wp:anchor distT="0" distB="0" distL="114300" distR="114300" simplePos="0" relativeHeight="251658240" behindDoc="1" locked="0" layoutInCell="1" allowOverlap="1">
            <wp:simplePos x="0" y="0"/>
            <wp:positionH relativeFrom="column">
              <wp:posOffset>5080</wp:posOffset>
            </wp:positionH>
            <wp:positionV relativeFrom="paragraph">
              <wp:posOffset>-10878527</wp:posOffset>
            </wp:positionV>
            <wp:extent cx="1840865" cy="1003300"/>
            <wp:effectExtent l="0" t="0" r="0" b="0"/>
            <wp:wrapNone/>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logo (1).jpg"/>
                    <pic:cNvPicPr/>
                  </pic:nvPicPr>
                  <pic:blipFill>
                    <a:blip r:embed="rId11">
                      <a:extLst>
                        <a:ext uri="{28A0092B-C50C-407E-A947-70E740481C1C}">
                          <a14:useLocalDpi xmlns:a14="http://schemas.microsoft.com/office/drawing/2010/main" val="0"/>
                        </a:ext>
                      </a:extLst>
                    </a:blip>
                    <a:stretch>
                      <a:fillRect/>
                    </a:stretch>
                  </pic:blipFill>
                  <pic:spPr>
                    <a:xfrm>
                      <a:off x="0" y="0"/>
                      <a:ext cx="1840865" cy="1003300"/>
                    </a:xfrm>
                    <a:prstGeom prst="rect">
                      <a:avLst/>
                    </a:prstGeom>
                  </pic:spPr>
                </pic:pic>
              </a:graphicData>
            </a:graphic>
            <wp14:sizeRelH relativeFrom="margin">
              <wp14:pctWidth>0</wp14:pctWidth>
            </wp14:sizeRelH>
            <wp14:sizeRelV relativeFrom="margin">
              <wp14:pctHeight>0</wp14:pctHeight>
            </wp14:sizeRelV>
          </wp:anchor>
        </w:drawing>
      </w:r>
    </w:p>
    <w:tbl>
      <w:tblPr>
        <w:tblStyle w:val="Tablaconcuadrcula"/>
        <w:tblpPr w:leftFromText="187" w:rightFromText="187" w:vertAnchor="page" w:horzAnchor="page" w:tblpXSpec="center" w:tblpY="1139"/>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 w:type="dxa"/>
          <w:left w:w="144" w:type="dxa"/>
          <w:bottom w:w="14" w:type="dxa"/>
          <w:right w:w="144" w:type="dxa"/>
        </w:tblCellMar>
        <w:tblLook w:val="04A0" w:firstRow="1" w:lastRow="0" w:firstColumn="1" w:lastColumn="0" w:noHBand="0" w:noVBand="1"/>
      </w:tblPr>
      <w:tblGrid>
        <w:gridCol w:w="6480"/>
        <w:gridCol w:w="3240"/>
      </w:tblGrid>
      <w:tr w:rsidR="0023229C">
        <w:trPr>
          <w:trHeight w:hRule="exact" w:val="576"/>
        </w:trPr>
        <w:tc>
          <w:tcPr>
            <w:tcW w:w="6480" w:type="dxa"/>
            <w:shd w:val="clear" w:color="auto" w:fill="auto"/>
            <w:vAlign w:val="bottom"/>
          </w:tcPr>
          <w:p w:rsidR="00713DC3" w:rsidRDefault="00A50815" w:rsidP="007502CE">
            <w:r>
              <w:rPr>
                <w:noProof/>
                <w:lang w:val="es-CL" w:eastAsia="es-CL"/>
              </w:rPr>
              <mc:AlternateContent>
                <mc:Choice Requires="wps">
                  <w:drawing>
                    <wp:anchor distT="0" distB="0" distL="114300" distR="114300" simplePos="0" relativeHeight="251688960" behindDoc="0" locked="1" layoutInCell="0" allowOverlap="1">
                      <wp:simplePos x="0" y="0"/>
                      <wp:positionH relativeFrom="page">
                        <wp:posOffset>3871595</wp:posOffset>
                      </wp:positionH>
                      <wp:positionV relativeFrom="page">
                        <wp:posOffset>790575</wp:posOffset>
                      </wp:positionV>
                      <wp:extent cx="2114550" cy="6781800"/>
                      <wp:effectExtent l="0" t="0" r="0" b="0"/>
                      <wp:wrapNone/>
                      <wp:docPr id="51"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14550" cy="678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A2AE2" w:rsidRDefault="00CA2AE2">
                                  <w:r w:rsidRPr="00A50815">
                                    <w:rPr>
                                      <w:noProof/>
                                      <w:lang w:val="es-CL" w:eastAsia="es-CL"/>
                                    </w:rPr>
                                    <w:drawing>
                                      <wp:inline distT="0" distB="0" distL="0" distR="0">
                                        <wp:extent cx="2114550" cy="6229350"/>
                                        <wp:effectExtent l="0"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14550" cy="62293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7" o:spid="_x0000_s1032" type="#_x0000_t202" style="position:absolute;margin-left:304.85pt;margin-top:62.25pt;width:166.5pt;height:534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hntgIAALQFAAAOAAAAZHJzL2Uyb0RvYy54bWysVG1vmzAQ/j5p/8HydwpkQACVVG0I06Tu&#10;RWr3AxwwwRrYzHYC3bT/vrMJSdN+mbbxwTp858fP3T2+65uxa9GBSsUEz7B/5WFEeSkqxncZ/vpY&#10;ODFGShNekVZwmuEnqvDN6u2b66FP6UI0oq2oRADCVTr0GW607lPXVWVDO6KuRE85OGshO6LhV+7c&#10;SpIB0LvWXXhe5A5CVr0UJVUKdvPJiVcWv65pqT/XtaIatRkGbtqu0q5bs7qra5LuJOkbVh5pkL9g&#10;0RHG4dITVE40QXvJXkF1rJRCiVpflaJzRV2zktocIBvfe5HNQ0N6anOB4qj+VCb1/2DLT4cvErEq&#10;w6GPEScd9OiRjhrdiREF0dIUaOhVCnEPPUTqERzQaJus6u9F+U0hLtYN4Tt6K6UYGkoqIOibk+6z&#10;oxOOMiDb4aOo4CKy18ICjbXsTPWgHgjQoVFPp+YYMiVsLnw/CENwleCLlrEfe7Z9Lknn471U+j0V&#10;HTJGhiV038KTw73Shg5J5xBzGxcFa1urgJZfbEDgtAOXw1HjMzRsQ38mXrKJN3HgBIto4wRenju3&#10;xTpwosJfhvm7fL3O/V/mXj9IG1ZVlJtrZnH5wZ817yjzSRYneSnRssrAGUpK7rbrVqIDAXEX9rNF&#10;B885zL2kYYsAubxIyV8E3t0icYooXjpBEYROsvRix/OTuyTygiTIi8uU7hmn/54SGjKchItwUtOZ&#10;9IvcPPu9zo2kHdMwPlrWZRjkAJ8JIqnR4IZX1taEtZP9rBSG/rkU0O650VaxRqSTXPW4He3riAyw&#10;UfNWVE8gYSlAYCBGGH1gNEL+wGiAMZJh9X1PJMWo/cDhGZiZMxtyNrazQXgJRzOsMZrMtZ5m076X&#10;bNcA8vTQuLiFp1IzK+Izi+MDg9FgczmOMTN7nv/bqPOwXf0GAAD//wMAUEsDBBQABgAIAAAAIQBd&#10;xdIH4AAAAAwBAAAPAAAAZHJzL2Rvd25yZXYueG1sTI/BTsMwEETvSPyDtUjcqN2oDSTEqSoEJ6SK&#10;NBw4OrGbWI3XIXbb8PdsT3DcmafZmWIzu4GdzRSsRwnLhQBmsPXaYifhs357eAIWokKtBo9Gwo8J&#10;sClvbwqVa3/Bypz3sWMUgiFXEvoYx5zz0PbGqbDwo0HyDn5yKtI5dVxP6kLhbuCJECl3yiJ96NVo&#10;XnrTHvcnJ2H7hdWr/d41H9WhsnWdCXxPj1Le383bZ2DRzPEPhmt9qg4ldWr8CXVgg4RUZI+EkpGs&#10;1sCIyFYJKQ0pyyxZAy8L/n9E+QsAAP//AwBQSwECLQAUAAYACAAAACEAtoM4kv4AAADhAQAAEwAA&#10;AAAAAAAAAAAAAAAAAAAAW0NvbnRlbnRfVHlwZXNdLnhtbFBLAQItABQABgAIAAAAIQA4/SH/1gAA&#10;AJQBAAALAAAAAAAAAAAAAAAAAC8BAABfcmVscy8ucmVsc1BLAQItABQABgAIAAAAIQAK/DhntgIA&#10;ALQFAAAOAAAAAAAAAAAAAAAAAC4CAABkcnMvZTJvRG9jLnhtbFBLAQItABQABgAIAAAAIQBdxdIH&#10;4AAAAAwBAAAPAAAAAAAAAAAAAAAAABAFAABkcnMvZG93bnJldi54bWxQSwUGAAAAAAQABADzAAAA&#10;HQYAAAAA&#10;" o:allowincell="f" filled="f" stroked="f">
                      <v:textbox inset="0,0,0,0">
                        <w:txbxContent>
                          <w:p w:rsidR="00CA2AE2" w:rsidRDefault="00CA2AE2">
                            <w:r w:rsidRPr="00A50815">
                              <w:rPr>
                                <w:noProof/>
                                <w:lang w:val="es-CL" w:eastAsia="es-CL"/>
                              </w:rPr>
                              <w:drawing>
                                <wp:inline distT="0" distB="0" distL="0" distR="0">
                                  <wp:extent cx="2114550" cy="6229350"/>
                                  <wp:effectExtent l="0"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14550" cy="6229350"/>
                                          </a:xfrm>
                                          <a:prstGeom prst="rect">
                                            <a:avLst/>
                                          </a:prstGeom>
                                          <a:noFill/>
                                          <a:ln>
                                            <a:noFill/>
                                          </a:ln>
                                        </pic:spPr>
                                      </pic:pic>
                                    </a:graphicData>
                                  </a:graphic>
                                </wp:inline>
                              </w:drawing>
                            </w:r>
                          </w:p>
                        </w:txbxContent>
                      </v:textbox>
                      <w10:wrap anchorx="page" anchory="page"/>
                      <w10:anchorlock/>
                    </v:shape>
                  </w:pict>
                </mc:Fallback>
              </mc:AlternateContent>
            </w:r>
            <w:sdt>
              <w:sdtPr>
                <w:rPr>
                  <w:rStyle w:val="Nombredelacompaa-Carcterdeportada"/>
                </w:rPr>
                <w:alias w:val="Compañía"/>
                <w:tag w:val="Compañía"/>
                <w:id w:val="2448584"/>
                <w:placeholder>
                  <w:docPart w:val="C1FD6973362C4375ADC52A9F72B23086"/>
                </w:placeholder>
                <w:dataBinding w:prefixMappings="xmlns:ns0='http://schemas.openxmlformats.org/officeDocument/2006/extended-properties'" w:xpath="/ns0:Properties[1]/ns0:Company[1]" w:storeItemID="{6668398D-A668-4E3E-A5EB-62B293D839F1}"/>
                <w:text/>
              </w:sdtPr>
              <w:sdtContent>
                <w:r w:rsidR="007502CE">
                  <w:rPr>
                    <w:rStyle w:val="Nombredelacompaa-Carcterdeportada"/>
                  </w:rPr>
                  <w:t>Pastoral Juvenil Salesiana</w:t>
                </w:r>
              </w:sdtContent>
            </w:sdt>
            <w:r w:rsidR="00B37353">
              <w:rPr>
                <w:rStyle w:val="Nombredelacompaa-Carcterdeportada"/>
              </w:rPr>
              <w:t xml:space="preserve"> | </w:t>
            </w:r>
          </w:p>
        </w:tc>
        <w:tc>
          <w:tcPr>
            <w:tcW w:w="3240" w:type="dxa"/>
            <w:shd w:val="clear" w:color="auto" w:fill="auto"/>
            <w:tcMar>
              <w:top w:w="0" w:type="dxa"/>
              <w:left w:w="0" w:type="dxa"/>
              <w:bottom w:w="0" w:type="dxa"/>
              <w:right w:w="0" w:type="dxa"/>
            </w:tcMar>
            <w:vAlign w:val="bottom"/>
          </w:tcPr>
          <w:p w:rsidR="00713DC3" w:rsidRDefault="00713DC3">
            <w:pPr>
              <w:pStyle w:val="Volumendelboletn"/>
            </w:pPr>
          </w:p>
        </w:tc>
      </w:tr>
    </w:tbl>
    <w:p w:rsidR="0065156B" w:rsidRDefault="0065156B">
      <w:pPr>
        <w:spacing w:after="200" w:line="276" w:lineRule="auto"/>
      </w:pPr>
    </w:p>
    <w:p w:rsidR="0065156B" w:rsidRDefault="0065156B">
      <w:pPr>
        <w:spacing w:after="200" w:line="276" w:lineRule="auto"/>
      </w:pPr>
      <w:r>
        <w:br w:type="page"/>
      </w:r>
    </w:p>
    <w:p w:rsidR="00713DC3" w:rsidRDefault="00A50815" w:rsidP="0065156B">
      <w:pPr>
        <w:pStyle w:val="Puesto"/>
      </w:pPr>
      <w:r w:rsidRPr="00AC5DC9">
        <w:rPr>
          <w:noProof/>
          <w:color w:val="002060"/>
          <w:lang w:val="es-CL" w:eastAsia="es-CL"/>
        </w:rPr>
        <w:lastRenderedPageBreak/>
        <mc:AlternateContent>
          <mc:Choice Requires="wps">
            <w:drawing>
              <wp:anchor distT="0" distB="0" distL="114300" distR="114300" simplePos="0" relativeHeight="251729920" behindDoc="1" locked="1" layoutInCell="0" allowOverlap="1">
                <wp:simplePos x="0" y="0"/>
                <wp:positionH relativeFrom="margin">
                  <wp:posOffset>0</wp:posOffset>
                </wp:positionH>
                <wp:positionV relativeFrom="margin">
                  <wp:posOffset>-145415</wp:posOffset>
                </wp:positionV>
                <wp:extent cx="5943600" cy="8607425"/>
                <wp:effectExtent l="0" t="0" r="38100" b="60325"/>
                <wp:wrapTopAndBottom/>
                <wp:docPr id="50"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0742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CA10E0" w:rsidRDefault="00CA2AE2" w:rsidP="00CA10E0">
                            <w:pPr>
                              <w:pStyle w:val="Puesto"/>
                              <w:rPr>
                                <w:color w:val="002060"/>
                              </w:rPr>
                            </w:pPr>
                            <w:r>
                              <w:rPr>
                                <w:color w:val="002060"/>
                              </w:rPr>
                              <w:t>Esquema</w:t>
                            </w:r>
                          </w:p>
                          <w:p w:rsidR="00CA2AE2" w:rsidRDefault="00CA2AE2" w:rsidP="00CA10E0"/>
                          <w:p w:rsidR="00CA2AE2" w:rsidRDefault="00CA2AE2" w:rsidP="00CA10E0"/>
                          <w:p w:rsidR="00CA2AE2" w:rsidRDefault="00CA2AE2" w:rsidP="00CA10E0">
                            <w:pPr>
                              <w:jc w:val="right"/>
                              <w:rPr>
                                <w:sz w:val="22"/>
                              </w:rPr>
                            </w:pPr>
                            <w:r w:rsidRPr="005271F6">
                              <w:rPr>
                                <w:sz w:val="22"/>
                              </w:rPr>
                              <w:t xml:space="preserve">“MARIA, MADRE QUE ACOMPAÑA Y AYUDA A LOS JOVENES Y SUS FAMILIAS </w:t>
                            </w:r>
                          </w:p>
                          <w:p w:rsidR="00CA2AE2" w:rsidRPr="005271F6" w:rsidRDefault="00CA2AE2" w:rsidP="00CA10E0">
                            <w:pPr>
                              <w:jc w:val="right"/>
                              <w:rPr>
                                <w:sz w:val="22"/>
                              </w:rPr>
                            </w:pPr>
                            <w:r w:rsidRPr="005271F6">
                              <w:rPr>
                                <w:sz w:val="22"/>
                              </w:rPr>
                              <w:t xml:space="preserve">A ESCOGER CAMINOS EN UNA </w:t>
                            </w:r>
                            <w:r w:rsidRPr="00875C81">
                              <w:rPr>
                                <w:sz w:val="22"/>
                              </w:rPr>
                              <w:t>NUEVA REALIDAD SOCIAL</w:t>
                            </w:r>
                            <w:r w:rsidRPr="005271F6">
                              <w:rPr>
                                <w:sz w:val="22"/>
                              </w:rPr>
                              <w:t xml:space="preserve"> EN CHILE”</w:t>
                            </w:r>
                          </w:p>
                          <w:p w:rsidR="00CA2AE2" w:rsidRDefault="00CA2AE2" w:rsidP="00AC5DC9"/>
                          <w:p w:rsidR="00CA2AE2" w:rsidRDefault="00CA2AE2" w:rsidP="00AC5DC9"/>
                          <w:p w:rsidR="00CA2AE2" w:rsidRPr="00EE1884" w:rsidRDefault="00CA2AE2" w:rsidP="003331EC">
                            <w:pPr>
                              <w:jc w:val="both"/>
                              <w:rPr>
                                <w:sz w:val="24"/>
                                <w:szCs w:val="24"/>
                              </w:rPr>
                            </w:pPr>
                            <w:r w:rsidRPr="00EE1884">
                              <w:rPr>
                                <w:b/>
                                <w:sz w:val="24"/>
                                <w:szCs w:val="24"/>
                              </w:rPr>
                              <w:t>PRIMERA SEMANA:</w:t>
                            </w:r>
                            <w:r w:rsidRPr="00EE1884">
                              <w:rPr>
                                <w:sz w:val="24"/>
                                <w:szCs w:val="24"/>
                              </w:rPr>
                              <w:t xml:space="preserve"> </w:t>
                            </w:r>
                            <w:r>
                              <w:rPr>
                                <w:sz w:val="24"/>
                                <w:szCs w:val="24"/>
                              </w:rPr>
                              <w:t>MARÍ</w:t>
                            </w:r>
                            <w:r w:rsidRPr="00EE1884">
                              <w:rPr>
                                <w:sz w:val="24"/>
                                <w:szCs w:val="24"/>
                              </w:rPr>
                              <w:t>A</w:t>
                            </w:r>
                            <w:r>
                              <w:rPr>
                                <w:sz w:val="24"/>
                                <w:szCs w:val="24"/>
                              </w:rPr>
                              <w:t>,</w:t>
                            </w:r>
                            <w:r w:rsidRPr="00EE1884">
                              <w:rPr>
                                <w:sz w:val="24"/>
                                <w:szCs w:val="24"/>
                              </w:rPr>
                              <w:t xml:space="preserve"> LUZ PARA LOS JÓVENES DE LA IGLESIA CHILENA</w:t>
                            </w:r>
                          </w:p>
                          <w:p w:rsidR="00CA2AE2" w:rsidRPr="00EE1884" w:rsidRDefault="00CA2AE2" w:rsidP="007E19B0">
                            <w:pPr>
                              <w:pStyle w:val="Prrafodelista"/>
                              <w:numPr>
                                <w:ilvl w:val="0"/>
                                <w:numId w:val="17"/>
                              </w:numPr>
                              <w:jc w:val="both"/>
                              <w:rPr>
                                <w:sz w:val="24"/>
                                <w:szCs w:val="24"/>
                              </w:rPr>
                            </w:pPr>
                            <w:r w:rsidRPr="00EE1884">
                              <w:rPr>
                                <w:sz w:val="24"/>
                                <w:szCs w:val="24"/>
                              </w:rPr>
                              <w:t>Nuevas situaciones sociales que impactan en Chile</w:t>
                            </w:r>
                          </w:p>
                          <w:p w:rsidR="00CA2AE2" w:rsidRPr="00EE1884" w:rsidRDefault="00CA2AE2" w:rsidP="007E19B0">
                            <w:pPr>
                              <w:pStyle w:val="Prrafodelista"/>
                              <w:numPr>
                                <w:ilvl w:val="0"/>
                                <w:numId w:val="17"/>
                              </w:numPr>
                              <w:jc w:val="both"/>
                              <w:rPr>
                                <w:sz w:val="24"/>
                                <w:szCs w:val="24"/>
                              </w:rPr>
                            </w:pPr>
                            <w:r w:rsidRPr="00EE1884">
                              <w:rPr>
                                <w:sz w:val="24"/>
                                <w:szCs w:val="24"/>
                              </w:rPr>
                              <w:t>Nuevas situaciones en la iglesia que nos invitan a reaccionar</w:t>
                            </w:r>
                          </w:p>
                          <w:p w:rsidR="00CA2AE2" w:rsidRPr="00EE1884" w:rsidRDefault="00CA2AE2" w:rsidP="007E19B0">
                            <w:pPr>
                              <w:pStyle w:val="Prrafodelista"/>
                              <w:numPr>
                                <w:ilvl w:val="0"/>
                                <w:numId w:val="17"/>
                              </w:numPr>
                              <w:jc w:val="both"/>
                              <w:rPr>
                                <w:sz w:val="24"/>
                                <w:szCs w:val="24"/>
                              </w:rPr>
                            </w:pPr>
                            <w:r w:rsidRPr="00EE1884">
                              <w:rPr>
                                <w:sz w:val="24"/>
                                <w:szCs w:val="24"/>
                              </w:rPr>
                              <w:t>Asumir como Iglesia las situaciones dolorosas actuales</w:t>
                            </w:r>
                          </w:p>
                          <w:p w:rsidR="00CA2AE2" w:rsidRPr="00EE1884" w:rsidRDefault="00CA2AE2" w:rsidP="007E19B0">
                            <w:pPr>
                              <w:pStyle w:val="Prrafodelista"/>
                              <w:numPr>
                                <w:ilvl w:val="0"/>
                                <w:numId w:val="17"/>
                              </w:numPr>
                              <w:jc w:val="both"/>
                              <w:rPr>
                                <w:sz w:val="24"/>
                                <w:szCs w:val="24"/>
                              </w:rPr>
                            </w:pPr>
                            <w:r w:rsidRPr="00EE1884">
                              <w:rPr>
                                <w:sz w:val="24"/>
                                <w:szCs w:val="24"/>
                              </w:rPr>
                              <w:t xml:space="preserve">La iglesia invita a los jóvenes a participar en su misión </w:t>
                            </w:r>
                          </w:p>
                          <w:p w:rsidR="00CA2AE2" w:rsidRPr="00EE1884" w:rsidRDefault="00CA2AE2" w:rsidP="007E19B0">
                            <w:pPr>
                              <w:pStyle w:val="Prrafodelista"/>
                              <w:numPr>
                                <w:ilvl w:val="0"/>
                                <w:numId w:val="17"/>
                              </w:numPr>
                              <w:jc w:val="both"/>
                              <w:rPr>
                                <w:sz w:val="24"/>
                                <w:szCs w:val="24"/>
                              </w:rPr>
                            </w:pPr>
                            <w:r w:rsidRPr="00EE1884">
                              <w:rPr>
                                <w:sz w:val="24"/>
                                <w:szCs w:val="24"/>
                              </w:rPr>
                              <w:t>La Iglesia confía en los jóvenes evangelizadores de la compleja realidad juvenil</w:t>
                            </w:r>
                          </w:p>
                          <w:p w:rsidR="00CA2AE2" w:rsidRPr="003331EC" w:rsidRDefault="00CA2AE2" w:rsidP="003331EC">
                            <w:pPr>
                              <w:jc w:val="both"/>
                              <w:rPr>
                                <w:sz w:val="18"/>
                                <w:szCs w:val="24"/>
                              </w:rPr>
                            </w:pPr>
                          </w:p>
                          <w:p w:rsidR="00CA2AE2" w:rsidRPr="00EE1884" w:rsidRDefault="00CA2AE2" w:rsidP="003331EC">
                            <w:pPr>
                              <w:jc w:val="both"/>
                              <w:rPr>
                                <w:sz w:val="24"/>
                                <w:szCs w:val="24"/>
                              </w:rPr>
                            </w:pPr>
                            <w:r w:rsidRPr="00EE1884">
                              <w:rPr>
                                <w:b/>
                                <w:sz w:val="24"/>
                                <w:szCs w:val="24"/>
                              </w:rPr>
                              <w:t>SEGUNDA SEMANA:</w:t>
                            </w:r>
                            <w:r w:rsidRPr="00EE1884">
                              <w:rPr>
                                <w:sz w:val="24"/>
                                <w:szCs w:val="24"/>
                              </w:rPr>
                              <w:t xml:space="preserve"> MARÍA, AYUDA A LOS JÓVENES A CONSTRUIR LA PAZ EN SITUACIONES DE VIOLENCIA</w:t>
                            </w:r>
                          </w:p>
                          <w:p w:rsidR="00CA2AE2" w:rsidRPr="00EE1884" w:rsidRDefault="00CA2AE2" w:rsidP="007E19B0">
                            <w:pPr>
                              <w:pStyle w:val="Prrafodelista"/>
                              <w:numPr>
                                <w:ilvl w:val="0"/>
                                <w:numId w:val="18"/>
                              </w:numPr>
                              <w:jc w:val="both"/>
                              <w:rPr>
                                <w:sz w:val="24"/>
                                <w:szCs w:val="24"/>
                              </w:rPr>
                            </w:pPr>
                            <w:r w:rsidRPr="00EE1884">
                              <w:rPr>
                                <w:sz w:val="24"/>
                                <w:szCs w:val="24"/>
                              </w:rPr>
                              <w:t>Bienaventurados los que construyen la paz</w:t>
                            </w:r>
                          </w:p>
                          <w:p w:rsidR="00CA2AE2" w:rsidRPr="00EE1884" w:rsidRDefault="00CA2AE2" w:rsidP="007E19B0">
                            <w:pPr>
                              <w:pStyle w:val="Prrafodelista"/>
                              <w:numPr>
                                <w:ilvl w:val="0"/>
                                <w:numId w:val="18"/>
                              </w:numPr>
                              <w:jc w:val="both"/>
                              <w:rPr>
                                <w:sz w:val="24"/>
                                <w:szCs w:val="24"/>
                              </w:rPr>
                            </w:pPr>
                            <w:r w:rsidRPr="00EE1884">
                              <w:rPr>
                                <w:sz w:val="24"/>
                                <w:szCs w:val="24"/>
                              </w:rPr>
                              <w:t xml:space="preserve">Jóvenes constructores de paz en contextos de marginación </w:t>
                            </w:r>
                          </w:p>
                          <w:p w:rsidR="00CA2AE2" w:rsidRPr="00EE1884" w:rsidRDefault="00CA2AE2" w:rsidP="007E19B0">
                            <w:pPr>
                              <w:pStyle w:val="Prrafodelista"/>
                              <w:numPr>
                                <w:ilvl w:val="0"/>
                                <w:numId w:val="18"/>
                              </w:numPr>
                              <w:jc w:val="both"/>
                              <w:rPr>
                                <w:sz w:val="24"/>
                                <w:szCs w:val="24"/>
                              </w:rPr>
                            </w:pPr>
                            <w:r w:rsidRPr="00EE1884">
                              <w:rPr>
                                <w:sz w:val="24"/>
                                <w:szCs w:val="24"/>
                              </w:rPr>
                              <w:t>Jóvenes constructores de paz dentro de un mercado materialista y especulación económica</w:t>
                            </w:r>
                          </w:p>
                          <w:p w:rsidR="00CA2AE2" w:rsidRPr="00EE1884" w:rsidRDefault="00CA2AE2" w:rsidP="007E19B0">
                            <w:pPr>
                              <w:pStyle w:val="Prrafodelista"/>
                              <w:numPr>
                                <w:ilvl w:val="0"/>
                                <w:numId w:val="18"/>
                              </w:numPr>
                              <w:jc w:val="both"/>
                              <w:rPr>
                                <w:sz w:val="24"/>
                                <w:szCs w:val="24"/>
                              </w:rPr>
                            </w:pPr>
                            <w:r w:rsidRPr="00EE1884">
                              <w:rPr>
                                <w:sz w:val="24"/>
                                <w:szCs w:val="24"/>
                              </w:rPr>
                              <w:t>Jóvenes constructores de paz en contexto de drogas y adicciones</w:t>
                            </w:r>
                          </w:p>
                          <w:p w:rsidR="00CA2AE2" w:rsidRPr="00EE1884" w:rsidRDefault="00CA2AE2" w:rsidP="007E19B0">
                            <w:pPr>
                              <w:pStyle w:val="Prrafodelista"/>
                              <w:numPr>
                                <w:ilvl w:val="0"/>
                                <w:numId w:val="18"/>
                              </w:numPr>
                              <w:jc w:val="both"/>
                              <w:rPr>
                                <w:sz w:val="24"/>
                                <w:szCs w:val="24"/>
                              </w:rPr>
                            </w:pPr>
                            <w:r w:rsidRPr="00EE1884">
                              <w:rPr>
                                <w:sz w:val="24"/>
                                <w:szCs w:val="24"/>
                              </w:rPr>
                              <w:t>Jóvenes constructores de paz en contexto de drogas y adicciones</w:t>
                            </w:r>
                          </w:p>
                          <w:p w:rsidR="00CA2AE2" w:rsidRPr="003331EC" w:rsidRDefault="00CA2AE2" w:rsidP="003331EC">
                            <w:pPr>
                              <w:jc w:val="both"/>
                              <w:rPr>
                                <w:sz w:val="18"/>
                                <w:szCs w:val="18"/>
                              </w:rPr>
                            </w:pPr>
                          </w:p>
                          <w:p w:rsidR="00CA2AE2" w:rsidRPr="00EE1884" w:rsidRDefault="00CA2AE2" w:rsidP="003331EC">
                            <w:pPr>
                              <w:jc w:val="both"/>
                              <w:rPr>
                                <w:sz w:val="24"/>
                                <w:szCs w:val="24"/>
                              </w:rPr>
                            </w:pPr>
                            <w:r w:rsidRPr="00EE1884">
                              <w:rPr>
                                <w:b/>
                                <w:sz w:val="24"/>
                                <w:szCs w:val="24"/>
                              </w:rPr>
                              <w:t>TERCERA SEMANA:</w:t>
                            </w:r>
                            <w:r w:rsidRPr="00EE1884">
                              <w:rPr>
                                <w:sz w:val="24"/>
                                <w:szCs w:val="24"/>
                              </w:rPr>
                              <w:t xml:space="preserve"> MARÍA NOS AYUDA A CRECER EN EL AMOR JUVENIL</w:t>
                            </w:r>
                          </w:p>
                          <w:p w:rsidR="00CA2AE2" w:rsidRPr="00EE1884" w:rsidRDefault="00CA2AE2" w:rsidP="007E19B0">
                            <w:pPr>
                              <w:pStyle w:val="Prrafodelista"/>
                              <w:numPr>
                                <w:ilvl w:val="0"/>
                                <w:numId w:val="19"/>
                              </w:numPr>
                              <w:jc w:val="both"/>
                              <w:rPr>
                                <w:sz w:val="24"/>
                                <w:szCs w:val="24"/>
                              </w:rPr>
                            </w:pPr>
                            <w:r w:rsidRPr="00EE1884">
                              <w:rPr>
                                <w:sz w:val="24"/>
                                <w:szCs w:val="24"/>
                              </w:rPr>
                              <w:t>Distintos modelos de amor</w:t>
                            </w:r>
                          </w:p>
                          <w:p w:rsidR="00CA2AE2" w:rsidRPr="00EE1884" w:rsidRDefault="00CA2AE2" w:rsidP="007E19B0">
                            <w:pPr>
                              <w:pStyle w:val="Prrafodelista"/>
                              <w:numPr>
                                <w:ilvl w:val="0"/>
                                <w:numId w:val="19"/>
                              </w:numPr>
                              <w:jc w:val="both"/>
                              <w:rPr>
                                <w:sz w:val="24"/>
                                <w:szCs w:val="24"/>
                              </w:rPr>
                            </w:pPr>
                            <w:r w:rsidRPr="00EE1884">
                              <w:rPr>
                                <w:sz w:val="24"/>
                                <w:szCs w:val="24"/>
                              </w:rPr>
                              <w:t>Aprender a amar aceptando y escuchando a los demás</w:t>
                            </w:r>
                          </w:p>
                          <w:p w:rsidR="00CA2AE2" w:rsidRPr="00EE1884" w:rsidRDefault="00CA2AE2" w:rsidP="007E19B0">
                            <w:pPr>
                              <w:pStyle w:val="Prrafodelista"/>
                              <w:numPr>
                                <w:ilvl w:val="0"/>
                                <w:numId w:val="19"/>
                              </w:numPr>
                              <w:jc w:val="both"/>
                              <w:rPr>
                                <w:sz w:val="24"/>
                                <w:szCs w:val="24"/>
                              </w:rPr>
                            </w:pPr>
                            <w:r w:rsidRPr="00EE1884">
                              <w:rPr>
                                <w:sz w:val="24"/>
                                <w:szCs w:val="24"/>
                              </w:rPr>
                              <w:t xml:space="preserve">Amarse a uno mismo como Dios me ama   </w:t>
                            </w:r>
                          </w:p>
                          <w:p w:rsidR="00CA2AE2" w:rsidRPr="00EE1884" w:rsidRDefault="00CA2AE2" w:rsidP="007E19B0">
                            <w:pPr>
                              <w:pStyle w:val="Prrafodelista"/>
                              <w:numPr>
                                <w:ilvl w:val="0"/>
                                <w:numId w:val="19"/>
                              </w:numPr>
                              <w:jc w:val="both"/>
                              <w:rPr>
                                <w:sz w:val="24"/>
                                <w:szCs w:val="24"/>
                              </w:rPr>
                            </w:pPr>
                            <w:r w:rsidRPr="00EE1884">
                              <w:rPr>
                                <w:sz w:val="24"/>
                                <w:szCs w:val="24"/>
                              </w:rPr>
                              <w:t xml:space="preserve">El interés por la comunicación con los demás </w:t>
                            </w:r>
                          </w:p>
                          <w:p w:rsidR="00CA2AE2" w:rsidRPr="00EE1884" w:rsidRDefault="00CA2AE2" w:rsidP="007E19B0">
                            <w:pPr>
                              <w:pStyle w:val="Prrafodelista"/>
                              <w:numPr>
                                <w:ilvl w:val="0"/>
                                <w:numId w:val="19"/>
                              </w:numPr>
                              <w:jc w:val="both"/>
                              <w:rPr>
                                <w:sz w:val="24"/>
                                <w:szCs w:val="24"/>
                              </w:rPr>
                            </w:pPr>
                            <w:r w:rsidRPr="00EE1884">
                              <w:rPr>
                                <w:sz w:val="24"/>
                                <w:szCs w:val="24"/>
                              </w:rPr>
                              <w:t xml:space="preserve">La familia educa al amor recíproco </w:t>
                            </w:r>
                          </w:p>
                          <w:p w:rsidR="00CA2AE2" w:rsidRPr="003331EC" w:rsidRDefault="00CA2AE2" w:rsidP="003331EC">
                            <w:pPr>
                              <w:jc w:val="both"/>
                              <w:rPr>
                                <w:sz w:val="18"/>
                                <w:szCs w:val="18"/>
                              </w:rPr>
                            </w:pPr>
                          </w:p>
                          <w:p w:rsidR="00CA2AE2" w:rsidRPr="00EE1884" w:rsidRDefault="00CA2AE2" w:rsidP="003331EC">
                            <w:pPr>
                              <w:jc w:val="both"/>
                              <w:rPr>
                                <w:sz w:val="24"/>
                                <w:szCs w:val="24"/>
                              </w:rPr>
                            </w:pPr>
                            <w:r>
                              <w:rPr>
                                <w:b/>
                                <w:sz w:val="24"/>
                                <w:szCs w:val="24"/>
                              </w:rPr>
                              <w:t>CUARTA SEMANA</w:t>
                            </w:r>
                            <w:r w:rsidRPr="00EE1884">
                              <w:rPr>
                                <w:b/>
                                <w:sz w:val="24"/>
                                <w:szCs w:val="24"/>
                              </w:rPr>
                              <w:t>:</w:t>
                            </w:r>
                            <w:r w:rsidRPr="00EE1884">
                              <w:rPr>
                                <w:sz w:val="24"/>
                                <w:szCs w:val="24"/>
                              </w:rPr>
                              <w:t xml:space="preserve"> MARÍA NOS LLEVA A CRISTO MODELO DE TODO JOVEN QUE BUSCA REALIZARSE Y SENTIRSE BIEN EN ESTA SOCIEDAD</w:t>
                            </w:r>
                          </w:p>
                          <w:p w:rsidR="00CA2AE2" w:rsidRPr="003331EC" w:rsidRDefault="00CA2AE2" w:rsidP="007E19B0">
                            <w:pPr>
                              <w:pStyle w:val="Prrafodelista"/>
                              <w:numPr>
                                <w:ilvl w:val="0"/>
                                <w:numId w:val="20"/>
                              </w:numPr>
                              <w:jc w:val="both"/>
                              <w:rPr>
                                <w:sz w:val="24"/>
                                <w:szCs w:val="24"/>
                              </w:rPr>
                            </w:pPr>
                            <w:r w:rsidRPr="003331EC">
                              <w:rPr>
                                <w:sz w:val="24"/>
                                <w:szCs w:val="24"/>
                              </w:rPr>
                              <w:t xml:space="preserve">Cristo invita a seguirlo como joven laico o laica en medio de los jóvenes </w:t>
                            </w:r>
                          </w:p>
                          <w:p w:rsidR="00CA2AE2" w:rsidRPr="003331EC" w:rsidRDefault="00CA2AE2" w:rsidP="007E19B0">
                            <w:pPr>
                              <w:pStyle w:val="Prrafodelista"/>
                              <w:numPr>
                                <w:ilvl w:val="0"/>
                                <w:numId w:val="20"/>
                              </w:numPr>
                              <w:jc w:val="both"/>
                              <w:rPr>
                                <w:sz w:val="24"/>
                                <w:szCs w:val="24"/>
                              </w:rPr>
                            </w:pPr>
                            <w:r w:rsidRPr="003331EC">
                              <w:rPr>
                                <w:sz w:val="24"/>
                                <w:szCs w:val="24"/>
                              </w:rPr>
                              <w:t>Cristo  invita a ser su discípulo y dejarse enseñar por El para ir</w:t>
                            </w:r>
                            <w:r>
                              <w:rPr>
                                <w:sz w:val="24"/>
                                <w:szCs w:val="24"/>
                              </w:rPr>
                              <w:t xml:space="preserve"> </w:t>
                            </w:r>
                            <w:r w:rsidRPr="003331EC">
                              <w:rPr>
                                <w:sz w:val="24"/>
                                <w:szCs w:val="24"/>
                              </w:rPr>
                              <w:t xml:space="preserve"> la realidad juvenil con otros ojos</w:t>
                            </w:r>
                          </w:p>
                          <w:p w:rsidR="00CA2AE2" w:rsidRPr="003331EC" w:rsidRDefault="00CA2AE2" w:rsidP="007E19B0">
                            <w:pPr>
                              <w:pStyle w:val="Prrafodelista"/>
                              <w:numPr>
                                <w:ilvl w:val="0"/>
                                <w:numId w:val="20"/>
                              </w:numPr>
                              <w:jc w:val="both"/>
                              <w:rPr>
                                <w:sz w:val="24"/>
                                <w:szCs w:val="24"/>
                              </w:rPr>
                            </w:pPr>
                            <w:r w:rsidRPr="003331EC">
                              <w:rPr>
                                <w:sz w:val="24"/>
                                <w:szCs w:val="24"/>
                              </w:rPr>
                              <w:t>Cristo invita a ser su profeta y llevar su mensaje en un mundo difícil pero hambriento de Dios</w:t>
                            </w:r>
                          </w:p>
                          <w:p w:rsidR="00CA2AE2" w:rsidRPr="003331EC" w:rsidRDefault="00CA2AE2" w:rsidP="007E19B0">
                            <w:pPr>
                              <w:pStyle w:val="Prrafodelista"/>
                              <w:numPr>
                                <w:ilvl w:val="0"/>
                                <w:numId w:val="20"/>
                              </w:numPr>
                              <w:jc w:val="both"/>
                              <w:rPr>
                                <w:sz w:val="24"/>
                                <w:szCs w:val="24"/>
                              </w:rPr>
                            </w:pPr>
                            <w:r w:rsidRPr="003331EC">
                              <w:rPr>
                                <w:sz w:val="24"/>
                                <w:szCs w:val="24"/>
                              </w:rPr>
                              <w:t>Cristo invita a dejarlo todo para seguirlo como religioso o religiosa, o sacerdote, para donarse totalmente a los demás</w:t>
                            </w:r>
                          </w:p>
                          <w:p w:rsidR="00CA2AE2" w:rsidRPr="003331EC" w:rsidRDefault="00CA2AE2" w:rsidP="007E19B0">
                            <w:pPr>
                              <w:pStyle w:val="Prrafodelista"/>
                              <w:numPr>
                                <w:ilvl w:val="0"/>
                                <w:numId w:val="20"/>
                              </w:numPr>
                              <w:jc w:val="both"/>
                              <w:rPr>
                                <w:sz w:val="24"/>
                                <w:szCs w:val="24"/>
                                <w:lang w:val="es-ES"/>
                              </w:rPr>
                            </w:pPr>
                            <w:r w:rsidRPr="003331EC">
                              <w:rPr>
                                <w:sz w:val="24"/>
                                <w:szCs w:val="24"/>
                              </w:rPr>
                              <w:t>María nos invita a proclamar a Cristo como Camino, Verdad y Vida para los jóvenes y los pobres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1" o:spid="_x0000_s1033" style="position:absolute;margin-left:0;margin-top:-11.45pt;width:468pt;height:677.75pt;z-index:-2515865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cZJ3wIAAGcGAAAOAAAAZHJzL2Uyb0RvYy54bWysVW1v0zAQ/o7Ef7D8nSXt+q6l07QxhDRg&#10;oiA+u46TWDi2sd2m49dzPrdZ2IaEEP0Q2Xfn55577cXloVVkL5yXRhd0dJZTIjQ3pdR1Qb9+uX2z&#10;oMQHpkumjBYFfRCeXq5fv7ro7EqMTWNUKRwBEO1XnS1oE4JdZZnnjWiZPzNWaFBWxrUswNXVWelY&#10;B+itysZ5Pss640rrDBfeg/QmKeka8atK8PCpqrwIRBUUuAX8Ovxu4zdbX7BV7ZhtJD/SYP/AomVS&#10;g9Me6oYFRnZOPoNqJXfGmyqccdNmpqokFxgDRDPKn0SzaZgVGAskx9s+Tf7/wfKP+3tHZFnQKaRH&#10;sxZq9BmyxnStBJnmo5ihzvoVGG7svYsxentn+HdPtLluwE5cOWe6RrASeKF99tuDePHwlGy7D6YE&#10;fLYLBpN1qFwbASEN5IA1eehrIg6BcBBOl5PzWQ7cOOgWs3w+GU8jp4ytTs+t8+GdMC2Jh4I6oI/w&#10;bH/nQzI9mRxLVN5KpYgz4ZsMDWY5MkelhzfpQKyBgHIUYz+Ka+XInkEnqZCs1a6FkJJslMdfaiiQ&#10;Q9slOYqAbQ+B3Gs/dHJ8G0W9WXrNOBc6TJHE0NvkZWeQqcThRYcgrE/xKakJFA8SjFCQYM+ZEtAI&#10;qYTYypinyEpp0oFmPAd0ZGmU7JV/SbnnBnCD/PSRPKPsh05aGWBRKNlCF8Qgj5mObfdWlzjGgUmV&#10;zgCldOQpcAUcS2p2ALFpyo6UMjbKeHG+hPVUStgH54t8li/nlDBVwyLjwdEn/fFiI/ypPNNHhsNY&#10;j6SZsg1L9e0Nn0Xfs8V+GQSC0xUHKg1mOGwPOMDz06huTfkA4wbtjTMF2xkOjXE/Kelg0xXU/9gx&#10;JyhR7zV0+HI0mcTViJfJdD6GixtqtkMN0xygChogVXi8Dmmd7qyTdQOe0mhocwVjXkkcwLgCEisI&#10;Jl5gm6UxSJs3rsvhHa0e/x/WvwAAAP//AwBQSwMEFAAGAAgAAAAhAODU2T/eAAAACQEAAA8AAABk&#10;cnMvZG93bnJldi54bWxMj8FOwzAQRO9I/IO1SNxapw6K0hCnQkggLj0QWnF14yWJGq+j2E3D37Oc&#10;4Lgzo9k35W5xg5hxCr0nDZt1AgKp8banVsPh42WVgwjRkDWDJ9TwjQF21e1NaQrrr/SOcx1bwSUU&#10;CqOhi3EspAxNh86EtR+R2PvykzORz6mVdjJXLneDVEmSSWd64g+dGfG5w+ZcX5yG2h3HOX/dh093&#10;eFBv9rif8yZqfX+3PD2CiLjEvzD84jM6VMx08heyQQwaeEjUsFJqC4LtbZqxcuJcmqoMZFXK/wuq&#10;HwAAAP//AwBQSwECLQAUAAYACAAAACEAtoM4kv4AAADhAQAAEwAAAAAAAAAAAAAAAAAAAAAAW0Nv&#10;bnRlbnRfVHlwZXNdLnhtbFBLAQItABQABgAIAAAAIQA4/SH/1gAAAJQBAAALAAAAAAAAAAAAAAAA&#10;AC8BAABfcmVscy8ucmVsc1BLAQItABQABgAIAAAAIQCgVcZJ3wIAAGcGAAAOAAAAAAAAAAAAAAAA&#10;AC4CAABkcnMvZTJvRG9jLnhtbFBLAQItABQABgAIAAAAIQDg1Nk/3gAAAAkBAAAPAAAAAAAAAAAA&#10;AAAAADkFAABkcnMvZG93bnJldi54bWxQSwUGAAAAAAQABADzAAAARAYAAAAA&#10;" o:allowincell="f" fillcolor="white [3201]" strokecolor="#92cddc [1944]" strokeweight="1pt">
                <v:fill color2="#b6dde8 [1304]" rotate="t" focus="100%" type="gradient"/>
                <v:shadow on="t" color="#205867 [1608]" opacity=".5" offset="1pt"/>
                <v:textbox>
                  <w:txbxContent>
                    <w:p w:rsidR="00CA2AE2" w:rsidRPr="00CA10E0" w:rsidRDefault="00CA2AE2" w:rsidP="00CA10E0">
                      <w:pPr>
                        <w:pStyle w:val="Puesto"/>
                        <w:rPr>
                          <w:color w:val="002060"/>
                        </w:rPr>
                      </w:pPr>
                      <w:r>
                        <w:rPr>
                          <w:color w:val="002060"/>
                        </w:rPr>
                        <w:t>Esquema</w:t>
                      </w:r>
                    </w:p>
                    <w:p w:rsidR="00CA2AE2" w:rsidRDefault="00CA2AE2" w:rsidP="00CA10E0"/>
                    <w:p w:rsidR="00CA2AE2" w:rsidRDefault="00CA2AE2" w:rsidP="00CA10E0"/>
                    <w:p w:rsidR="00CA2AE2" w:rsidRDefault="00CA2AE2" w:rsidP="00CA10E0">
                      <w:pPr>
                        <w:jc w:val="right"/>
                        <w:rPr>
                          <w:sz w:val="22"/>
                        </w:rPr>
                      </w:pPr>
                      <w:r w:rsidRPr="005271F6">
                        <w:rPr>
                          <w:sz w:val="22"/>
                        </w:rPr>
                        <w:t xml:space="preserve">“MARIA, MADRE QUE ACOMPAÑA Y AYUDA A LOS JOVENES Y SUS FAMILIAS </w:t>
                      </w:r>
                    </w:p>
                    <w:p w:rsidR="00CA2AE2" w:rsidRPr="005271F6" w:rsidRDefault="00CA2AE2" w:rsidP="00CA10E0">
                      <w:pPr>
                        <w:jc w:val="right"/>
                        <w:rPr>
                          <w:sz w:val="22"/>
                        </w:rPr>
                      </w:pPr>
                      <w:r w:rsidRPr="005271F6">
                        <w:rPr>
                          <w:sz w:val="22"/>
                        </w:rPr>
                        <w:t xml:space="preserve">A ESCOGER CAMINOS EN UNA </w:t>
                      </w:r>
                      <w:r w:rsidRPr="00875C81">
                        <w:rPr>
                          <w:sz w:val="22"/>
                        </w:rPr>
                        <w:t>NUEVA REALIDAD SOCIAL</w:t>
                      </w:r>
                      <w:r w:rsidRPr="005271F6">
                        <w:rPr>
                          <w:sz w:val="22"/>
                        </w:rPr>
                        <w:t xml:space="preserve"> EN CHILE”</w:t>
                      </w:r>
                    </w:p>
                    <w:p w:rsidR="00CA2AE2" w:rsidRDefault="00CA2AE2" w:rsidP="00AC5DC9"/>
                    <w:p w:rsidR="00CA2AE2" w:rsidRDefault="00CA2AE2" w:rsidP="00AC5DC9"/>
                    <w:p w:rsidR="00CA2AE2" w:rsidRPr="00EE1884" w:rsidRDefault="00CA2AE2" w:rsidP="003331EC">
                      <w:pPr>
                        <w:jc w:val="both"/>
                        <w:rPr>
                          <w:sz w:val="24"/>
                          <w:szCs w:val="24"/>
                        </w:rPr>
                      </w:pPr>
                      <w:r w:rsidRPr="00EE1884">
                        <w:rPr>
                          <w:b/>
                          <w:sz w:val="24"/>
                          <w:szCs w:val="24"/>
                        </w:rPr>
                        <w:t>PRIMERA SEMANA:</w:t>
                      </w:r>
                      <w:r w:rsidRPr="00EE1884">
                        <w:rPr>
                          <w:sz w:val="24"/>
                          <w:szCs w:val="24"/>
                        </w:rPr>
                        <w:t xml:space="preserve"> </w:t>
                      </w:r>
                      <w:r>
                        <w:rPr>
                          <w:sz w:val="24"/>
                          <w:szCs w:val="24"/>
                        </w:rPr>
                        <w:t>MARÍ</w:t>
                      </w:r>
                      <w:r w:rsidRPr="00EE1884">
                        <w:rPr>
                          <w:sz w:val="24"/>
                          <w:szCs w:val="24"/>
                        </w:rPr>
                        <w:t>A</w:t>
                      </w:r>
                      <w:r>
                        <w:rPr>
                          <w:sz w:val="24"/>
                          <w:szCs w:val="24"/>
                        </w:rPr>
                        <w:t>,</w:t>
                      </w:r>
                      <w:r w:rsidRPr="00EE1884">
                        <w:rPr>
                          <w:sz w:val="24"/>
                          <w:szCs w:val="24"/>
                        </w:rPr>
                        <w:t xml:space="preserve"> LUZ PARA LOS JÓVENES DE LA IGLESIA CHILENA</w:t>
                      </w:r>
                    </w:p>
                    <w:p w:rsidR="00CA2AE2" w:rsidRPr="00EE1884" w:rsidRDefault="00CA2AE2" w:rsidP="007E19B0">
                      <w:pPr>
                        <w:pStyle w:val="Prrafodelista"/>
                        <w:numPr>
                          <w:ilvl w:val="0"/>
                          <w:numId w:val="17"/>
                        </w:numPr>
                        <w:jc w:val="both"/>
                        <w:rPr>
                          <w:sz w:val="24"/>
                          <w:szCs w:val="24"/>
                        </w:rPr>
                      </w:pPr>
                      <w:r w:rsidRPr="00EE1884">
                        <w:rPr>
                          <w:sz w:val="24"/>
                          <w:szCs w:val="24"/>
                        </w:rPr>
                        <w:t>Nuevas situaciones sociales que impactan en Chile</w:t>
                      </w:r>
                    </w:p>
                    <w:p w:rsidR="00CA2AE2" w:rsidRPr="00EE1884" w:rsidRDefault="00CA2AE2" w:rsidP="007E19B0">
                      <w:pPr>
                        <w:pStyle w:val="Prrafodelista"/>
                        <w:numPr>
                          <w:ilvl w:val="0"/>
                          <w:numId w:val="17"/>
                        </w:numPr>
                        <w:jc w:val="both"/>
                        <w:rPr>
                          <w:sz w:val="24"/>
                          <w:szCs w:val="24"/>
                        </w:rPr>
                      </w:pPr>
                      <w:r w:rsidRPr="00EE1884">
                        <w:rPr>
                          <w:sz w:val="24"/>
                          <w:szCs w:val="24"/>
                        </w:rPr>
                        <w:t>Nuevas situaciones en la iglesia que nos invitan a reaccionar</w:t>
                      </w:r>
                    </w:p>
                    <w:p w:rsidR="00CA2AE2" w:rsidRPr="00EE1884" w:rsidRDefault="00CA2AE2" w:rsidP="007E19B0">
                      <w:pPr>
                        <w:pStyle w:val="Prrafodelista"/>
                        <w:numPr>
                          <w:ilvl w:val="0"/>
                          <w:numId w:val="17"/>
                        </w:numPr>
                        <w:jc w:val="both"/>
                        <w:rPr>
                          <w:sz w:val="24"/>
                          <w:szCs w:val="24"/>
                        </w:rPr>
                      </w:pPr>
                      <w:r w:rsidRPr="00EE1884">
                        <w:rPr>
                          <w:sz w:val="24"/>
                          <w:szCs w:val="24"/>
                        </w:rPr>
                        <w:t>Asumir como Iglesia las situaciones dolorosas actuales</w:t>
                      </w:r>
                    </w:p>
                    <w:p w:rsidR="00CA2AE2" w:rsidRPr="00EE1884" w:rsidRDefault="00CA2AE2" w:rsidP="007E19B0">
                      <w:pPr>
                        <w:pStyle w:val="Prrafodelista"/>
                        <w:numPr>
                          <w:ilvl w:val="0"/>
                          <w:numId w:val="17"/>
                        </w:numPr>
                        <w:jc w:val="both"/>
                        <w:rPr>
                          <w:sz w:val="24"/>
                          <w:szCs w:val="24"/>
                        </w:rPr>
                      </w:pPr>
                      <w:r w:rsidRPr="00EE1884">
                        <w:rPr>
                          <w:sz w:val="24"/>
                          <w:szCs w:val="24"/>
                        </w:rPr>
                        <w:t xml:space="preserve">La iglesia invita a los jóvenes a participar en su misión </w:t>
                      </w:r>
                    </w:p>
                    <w:p w:rsidR="00CA2AE2" w:rsidRPr="00EE1884" w:rsidRDefault="00CA2AE2" w:rsidP="007E19B0">
                      <w:pPr>
                        <w:pStyle w:val="Prrafodelista"/>
                        <w:numPr>
                          <w:ilvl w:val="0"/>
                          <w:numId w:val="17"/>
                        </w:numPr>
                        <w:jc w:val="both"/>
                        <w:rPr>
                          <w:sz w:val="24"/>
                          <w:szCs w:val="24"/>
                        </w:rPr>
                      </w:pPr>
                      <w:r w:rsidRPr="00EE1884">
                        <w:rPr>
                          <w:sz w:val="24"/>
                          <w:szCs w:val="24"/>
                        </w:rPr>
                        <w:t>La Iglesia confía en los jóvenes evangelizadores de la compleja realidad juvenil</w:t>
                      </w:r>
                    </w:p>
                    <w:p w:rsidR="00CA2AE2" w:rsidRPr="003331EC" w:rsidRDefault="00CA2AE2" w:rsidP="003331EC">
                      <w:pPr>
                        <w:jc w:val="both"/>
                        <w:rPr>
                          <w:sz w:val="18"/>
                          <w:szCs w:val="24"/>
                        </w:rPr>
                      </w:pPr>
                    </w:p>
                    <w:p w:rsidR="00CA2AE2" w:rsidRPr="00EE1884" w:rsidRDefault="00CA2AE2" w:rsidP="003331EC">
                      <w:pPr>
                        <w:jc w:val="both"/>
                        <w:rPr>
                          <w:sz w:val="24"/>
                          <w:szCs w:val="24"/>
                        </w:rPr>
                      </w:pPr>
                      <w:r w:rsidRPr="00EE1884">
                        <w:rPr>
                          <w:b/>
                          <w:sz w:val="24"/>
                          <w:szCs w:val="24"/>
                        </w:rPr>
                        <w:t>SEGUNDA SEMANA:</w:t>
                      </w:r>
                      <w:r w:rsidRPr="00EE1884">
                        <w:rPr>
                          <w:sz w:val="24"/>
                          <w:szCs w:val="24"/>
                        </w:rPr>
                        <w:t xml:space="preserve"> MARÍA, AYUDA A LOS JÓVENES A CONSTRUIR LA PAZ EN SITUACIONES DE VIOLENCIA</w:t>
                      </w:r>
                    </w:p>
                    <w:p w:rsidR="00CA2AE2" w:rsidRPr="00EE1884" w:rsidRDefault="00CA2AE2" w:rsidP="007E19B0">
                      <w:pPr>
                        <w:pStyle w:val="Prrafodelista"/>
                        <w:numPr>
                          <w:ilvl w:val="0"/>
                          <w:numId w:val="18"/>
                        </w:numPr>
                        <w:jc w:val="both"/>
                        <w:rPr>
                          <w:sz w:val="24"/>
                          <w:szCs w:val="24"/>
                        </w:rPr>
                      </w:pPr>
                      <w:r w:rsidRPr="00EE1884">
                        <w:rPr>
                          <w:sz w:val="24"/>
                          <w:szCs w:val="24"/>
                        </w:rPr>
                        <w:t>Bienaventurados los que construyen la paz</w:t>
                      </w:r>
                    </w:p>
                    <w:p w:rsidR="00CA2AE2" w:rsidRPr="00EE1884" w:rsidRDefault="00CA2AE2" w:rsidP="007E19B0">
                      <w:pPr>
                        <w:pStyle w:val="Prrafodelista"/>
                        <w:numPr>
                          <w:ilvl w:val="0"/>
                          <w:numId w:val="18"/>
                        </w:numPr>
                        <w:jc w:val="both"/>
                        <w:rPr>
                          <w:sz w:val="24"/>
                          <w:szCs w:val="24"/>
                        </w:rPr>
                      </w:pPr>
                      <w:r w:rsidRPr="00EE1884">
                        <w:rPr>
                          <w:sz w:val="24"/>
                          <w:szCs w:val="24"/>
                        </w:rPr>
                        <w:t xml:space="preserve">Jóvenes constructores de paz en contextos de marginación </w:t>
                      </w:r>
                    </w:p>
                    <w:p w:rsidR="00CA2AE2" w:rsidRPr="00EE1884" w:rsidRDefault="00CA2AE2" w:rsidP="007E19B0">
                      <w:pPr>
                        <w:pStyle w:val="Prrafodelista"/>
                        <w:numPr>
                          <w:ilvl w:val="0"/>
                          <w:numId w:val="18"/>
                        </w:numPr>
                        <w:jc w:val="both"/>
                        <w:rPr>
                          <w:sz w:val="24"/>
                          <w:szCs w:val="24"/>
                        </w:rPr>
                      </w:pPr>
                      <w:r w:rsidRPr="00EE1884">
                        <w:rPr>
                          <w:sz w:val="24"/>
                          <w:szCs w:val="24"/>
                        </w:rPr>
                        <w:t>Jóvenes constructores de paz dentro de un mercado materialista y especulación económica</w:t>
                      </w:r>
                    </w:p>
                    <w:p w:rsidR="00CA2AE2" w:rsidRPr="00EE1884" w:rsidRDefault="00CA2AE2" w:rsidP="007E19B0">
                      <w:pPr>
                        <w:pStyle w:val="Prrafodelista"/>
                        <w:numPr>
                          <w:ilvl w:val="0"/>
                          <w:numId w:val="18"/>
                        </w:numPr>
                        <w:jc w:val="both"/>
                        <w:rPr>
                          <w:sz w:val="24"/>
                          <w:szCs w:val="24"/>
                        </w:rPr>
                      </w:pPr>
                      <w:r w:rsidRPr="00EE1884">
                        <w:rPr>
                          <w:sz w:val="24"/>
                          <w:szCs w:val="24"/>
                        </w:rPr>
                        <w:t>Jóvenes constructores de paz en contexto de drogas y adicciones</w:t>
                      </w:r>
                    </w:p>
                    <w:p w:rsidR="00CA2AE2" w:rsidRPr="00EE1884" w:rsidRDefault="00CA2AE2" w:rsidP="007E19B0">
                      <w:pPr>
                        <w:pStyle w:val="Prrafodelista"/>
                        <w:numPr>
                          <w:ilvl w:val="0"/>
                          <w:numId w:val="18"/>
                        </w:numPr>
                        <w:jc w:val="both"/>
                        <w:rPr>
                          <w:sz w:val="24"/>
                          <w:szCs w:val="24"/>
                        </w:rPr>
                      </w:pPr>
                      <w:r w:rsidRPr="00EE1884">
                        <w:rPr>
                          <w:sz w:val="24"/>
                          <w:szCs w:val="24"/>
                        </w:rPr>
                        <w:t>Jóvenes constructores de paz en contexto de drogas y adicciones</w:t>
                      </w:r>
                    </w:p>
                    <w:p w:rsidR="00CA2AE2" w:rsidRPr="003331EC" w:rsidRDefault="00CA2AE2" w:rsidP="003331EC">
                      <w:pPr>
                        <w:jc w:val="both"/>
                        <w:rPr>
                          <w:sz w:val="18"/>
                          <w:szCs w:val="18"/>
                        </w:rPr>
                      </w:pPr>
                    </w:p>
                    <w:p w:rsidR="00CA2AE2" w:rsidRPr="00EE1884" w:rsidRDefault="00CA2AE2" w:rsidP="003331EC">
                      <w:pPr>
                        <w:jc w:val="both"/>
                        <w:rPr>
                          <w:sz w:val="24"/>
                          <w:szCs w:val="24"/>
                        </w:rPr>
                      </w:pPr>
                      <w:r w:rsidRPr="00EE1884">
                        <w:rPr>
                          <w:b/>
                          <w:sz w:val="24"/>
                          <w:szCs w:val="24"/>
                        </w:rPr>
                        <w:t>TERCERA SEMANA:</w:t>
                      </w:r>
                      <w:r w:rsidRPr="00EE1884">
                        <w:rPr>
                          <w:sz w:val="24"/>
                          <w:szCs w:val="24"/>
                        </w:rPr>
                        <w:t xml:space="preserve"> MARÍA NOS AYUDA A CRECER EN EL AMOR JUVENIL</w:t>
                      </w:r>
                    </w:p>
                    <w:p w:rsidR="00CA2AE2" w:rsidRPr="00EE1884" w:rsidRDefault="00CA2AE2" w:rsidP="007E19B0">
                      <w:pPr>
                        <w:pStyle w:val="Prrafodelista"/>
                        <w:numPr>
                          <w:ilvl w:val="0"/>
                          <w:numId w:val="19"/>
                        </w:numPr>
                        <w:jc w:val="both"/>
                        <w:rPr>
                          <w:sz w:val="24"/>
                          <w:szCs w:val="24"/>
                        </w:rPr>
                      </w:pPr>
                      <w:r w:rsidRPr="00EE1884">
                        <w:rPr>
                          <w:sz w:val="24"/>
                          <w:szCs w:val="24"/>
                        </w:rPr>
                        <w:t>Distintos modelos de amor</w:t>
                      </w:r>
                    </w:p>
                    <w:p w:rsidR="00CA2AE2" w:rsidRPr="00EE1884" w:rsidRDefault="00CA2AE2" w:rsidP="007E19B0">
                      <w:pPr>
                        <w:pStyle w:val="Prrafodelista"/>
                        <w:numPr>
                          <w:ilvl w:val="0"/>
                          <w:numId w:val="19"/>
                        </w:numPr>
                        <w:jc w:val="both"/>
                        <w:rPr>
                          <w:sz w:val="24"/>
                          <w:szCs w:val="24"/>
                        </w:rPr>
                      </w:pPr>
                      <w:r w:rsidRPr="00EE1884">
                        <w:rPr>
                          <w:sz w:val="24"/>
                          <w:szCs w:val="24"/>
                        </w:rPr>
                        <w:t>Aprender a amar aceptando y escuchando a los demás</w:t>
                      </w:r>
                    </w:p>
                    <w:p w:rsidR="00CA2AE2" w:rsidRPr="00EE1884" w:rsidRDefault="00CA2AE2" w:rsidP="007E19B0">
                      <w:pPr>
                        <w:pStyle w:val="Prrafodelista"/>
                        <w:numPr>
                          <w:ilvl w:val="0"/>
                          <w:numId w:val="19"/>
                        </w:numPr>
                        <w:jc w:val="both"/>
                        <w:rPr>
                          <w:sz w:val="24"/>
                          <w:szCs w:val="24"/>
                        </w:rPr>
                      </w:pPr>
                      <w:r w:rsidRPr="00EE1884">
                        <w:rPr>
                          <w:sz w:val="24"/>
                          <w:szCs w:val="24"/>
                        </w:rPr>
                        <w:t xml:space="preserve">Amarse a uno mismo como Dios me ama   </w:t>
                      </w:r>
                    </w:p>
                    <w:p w:rsidR="00CA2AE2" w:rsidRPr="00EE1884" w:rsidRDefault="00CA2AE2" w:rsidP="007E19B0">
                      <w:pPr>
                        <w:pStyle w:val="Prrafodelista"/>
                        <w:numPr>
                          <w:ilvl w:val="0"/>
                          <w:numId w:val="19"/>
                        </w:numPr>
                        <w:jc w:val="both"/>
                        <w:rPr>
                          <w:sz w:val="24"/>
                          <w:szCs w:val="24"/>
                        </w:rPr>
                      </w:pPr>
                      <w:r w:rsidRPr="00EE1884">
                        <w:rPr>
                          <w:sz w:val="24"/>
                          <w:szCs w:val="24"/>
                        </w:rPr>
                        <w:t xml:space="preserve">El interés por la comunicación con los demás </w:t>
                      </w:r>
                    </w:p>
                    <w:p w:rsidR="00CA2AE2" w:rsidRPr="00EE1884" w:rsidRDefault="00CA2AE2" w:rsidP="007E19B0">
                      <w:pPr>
                        <w:pStyle w:val="Prrafodelista"/>
                        <w:numPr>
                          <w:ilvl w:val="0"/>
                          <w:numId w:val="19"/>
                        </w:numPr>
                        <w:jc w:val="both"/>
                        <w:rPr>
                          <w:sz w:val="24"/>
                          <w:szCs w:val="24"/>
                        </w:rPr>
                      </w:pPr>
                      <w:r w:rsidRPr="00EE1884">
                        <w:rPr>
                          <w:sz w:val="24"/>
                          <w:szCs w:val="24"/>
                        </w:rPr>
                        <w:t xml:space="preserve">La familia educa al amor recíproco </w:t>
                      </w:r>
                    </w:p>
                    <w:p w:rsidR="00CA2AE2" w:rsidRPr="003331EC" w:rsidRDefault="00CA2AE2" w:rsidP="003331EC">
                      <w:pPr>
                        <w:jc w:val="both"/>
                        <w:rPr>
                          <w:sz w:val="18"/>
                          <w:szCs w:val="18"/>
                        </w:rPr>
                      </w:pPr>
                    </w:p>
                    <w:p w:rsidR="00CA2AE2" w:rsidRPr="00EE1884" w:rsidRDefault="00CA2AE2" w:rsidP="003331EC">
                      <w:pPr>
                        <w:jc w:val="both"/>
                        <w:rPr>
                          <w:sz w:val="24"/>
                          <w:szCs w:val="24"/>
                        </w:rPr>
                      </w:pPr>
                      <w:r>
                        <w:rPr>
                          <w:b/>
                          <w:sz w:val="24"/>
                          <w:szCs w:val="24"/>
                        </w:rPr>
                        <w:t>CUARTA SEMANA</w:t>
                      </w:r>
                      <w:r w:rsidRPr="00EE1884">
                        <w:rPr>
                          <w:b/>
                          <w:sz w:val="24"/>
                          <w:szCs w:val="24"/>
                        </w:rPr>
                        <w:t>:</w:t>
                      </w:r>
                      <w:r w:rsidRPr="00EE1884">
                        <w:rPr>
                          <w:sz w:val="24"/>
                          <w:szCs w:val="24"/>
                        </w:rPr>
                        <w:t xml:space="preserve"> MARÍA NOS LLEVA A CRISTO MODELO DE TODO JOVEN QUE BUSCA REALIZARSE Y SENTIRSE BIEN EN ESTA SOCIEDAD</w:t>
                      </w:r>
                    </w:p>
                    <w:p w:rsidR="00CA2AE2" w:rsidRPr="003331EC" w:rsidRDefault="00CA2AE2" w:rsidP="007E19B0">
                      <w:pPr>
                        <w:pStyle w:val="Prrafodelista"/>
                        <w:numPr>
                          <w:ilvl w:val="0"/>
                          <w:numId w:val="20"/>
                        </w:numPr>
                        <w:jc w:val="both"/>
                        <w:rPr>
                          <w:sz w:val="24"/>
                          <w:szCs w:val="24"/>
                        </w:rPr>
                      </w:pPr>
                      <w:r w:rsidRPr="003331EC">
                        <w:rPr>
                          <w:sz w:val="24"/>
                          <w:szCs w:val="24"/>
                        </w:rPr>
                        <w:t xml:space="preserve">Cristo invita a seguirlo como joven laico o laica en medio de los jóvenes </w:t>
                      </w:r>
                    </w:p>
                    <w:p w:rsidR="00CA2AE2" w:rsidRPr="003331EC" w:rsidRDefault="00CA2AE2" w:rsidP="007E19B0">
                      <w:pPr>
                        <w:pStyle w:val="Prrafodelista"/>
                        <w:numPr>
                          <w:ilvl w:val="0"/>
                          <w:numId w:val="20"/>
                        </w:numPr>
                        <w:jc w:val="both"/>
                        <w:rPr>
                          <w:sz w:val="24"/>
                          <w:szCs w:val="24"/>
                        </w:rPr>
                      </w:pPr>
                      <w:r w:rsidRPr="003331EC">
                        <w:rPr>
                          <w:sz w:val="24"/>
                          <w:szCs w:val="24"/>
                        </w:rPr>
                        <w:t>Cristo  invita a ser su discípulo y dejarse enseñar por El para ir</w:t>
                      </w:r>
                      <w:r>
                        <w:rPr>
                          <w:sz w:val="24"/>
                          <w:szCs w:val="24"/>
                        </w:rPr>
                        <w:t xml:space="preserve"> </w:t>
                      </w:r>
                      <w:r w:rsidRPr="003331EC">
                        <w:rPr>
                          <w:sz w:val="24"/>
                          <w:szCs w:val="24"/>
                        </w:rPr>
                        <w:t xml:space="preserve"> la realidad juvenil con otros ojos</w:t>
                      </w:r>
                    </w:p>
                    <w:p w:rsidR="00CA2AE2" w:rsidRPr="003331EC" w:rsidRDefault="00CA2AE2" w:rsidP="007E19B0">
                      <w:pPr>
                        <w:pStyle w:val="Prrafodelista"/>
                        <w:numPr>
                          <w:ilvl w:val="0"/>
                          <w:numId w:val="20"/>
                        </w:numPr>
                        <w:jc w:val="both"/>
                        <w:rPr>
                          <w:sz w:val="24"/>
                          <w:szCs w:val="24"/>
                        </w:rPr>
                      </w:pPr>
                      <w:r w:rsidRPr="003331EC">
                        <w:rPr>
                          <w:sz w:val="24"/>
                          <w:szCs w:val="24"/>
                        </w:rPr>
                        <w:t>Cristo invita a ser su profeta y llevar su mensaje en un mundo difícil pero hambriento de Dios</w:t>
                      </w:r>
                    </w:p>
                    <w:p w:rsidR="00CA2AE2" w:rsidRPr="003331EC" w:rsidRDefault="00CA2AE2" w:rsidP="007E19B0">
                      <w:pPr>
                        <w:pStyle w:val="Prrafodelista"/>
                        <w:numPr>
                          <w:ilvl w:val="0"/>
                          <w:numId w:val="20"/>
                        </w:numPr>
                        <w:jc w:val="both"/>
                        <w:rPr>
                          <w:sz w:val="24"/>
                          <w:szCs w:val="24"/>
                        </w:rPr>
                      </w:pPr>
                      <w:r w:rsidRPr="003331EC">
                        <w:rPr>
                          <w:sz w:val="24"/>
                          <w:szCs w:val="24"/>
                        </w:rPr>
                        <w:t>Cristo invita a dejarlo todo para seguirlo como religioso o religiosa, o sacerdote, para donarse totalmente a los demás</w:t>
                      </w:r>
                    </w:p>
                    <w:p w:rsidR="00CA2AE2" w:rsidRPr="003331EC" w:rsidRDefault="00CA2AE2" w:rsidP="007E19B0">
                      <w:pPr>
                        <w:pStyle w:val="Prrafodelista"/>
                        <w:numPr>
                          <w:ilvl w:val="0"/>
                          <w:numId w:val="20"/>
                        </w:numPr>
                        <w:jc w:val="both"/>
                        <w:rPr>
                          <w:sz w:val="24"/>
                          <w:szCs w:val="24"/>
                          <w:lang w:val="es-ES"/>
                        </w:rPr>
                      </w:pPr>
                      <w:r w:rsidRPr="003331EC">
                        <w:rPr>
                          <w:sz w:val="24"/>
                          <w:szCs w:val="24"/>
                        </w:rPr>
                        <w:t>María nos invita a proclamar a Cristo como Camino, Verdad y Vida para los jóvenes y los pobres</w:t>
                      </w:r>
                    </w:p>
                  </w:txbxContent>
                </v:textbox>
                <w10:wrap type="topAndBottom" anchorx="margin" anchory="margin"/>
                <w10:anchorlock/>
              </v:rect>
            </w:pict>
          </mc:Fallback>
        </mc:AlternateContent>
      </w:r>
    </w:p>
    <w:p w:rsidR="0065156B" w:rsidRDefault="00CA10E0" w:rsidP="0065156B">
      <w:r>
        <w:rPr>
          <w:noProof/>
          <w:lang w:val="es-CL" w:eastAsia="es-CL"/>
        </w:rPr>
        <w:lastRenderedPageBreak/>
        <mc:AlternateContent>
          <mc:Choice Requires="wps">
            <w:drawing>
              <wp:anchor distT="0" distB="0" distL="114300" distR="114300" simplePos="0" relativeHeight="251754496" behindDoc="1" locked="0" layoutInCell="0" allowOverlap="1" wp14:anchorId="4D777F2D" wp14:editId="7C56C167">
                <wp:simplePos x="0" y="0"/>
                <wp:positionH relativeFrom="margin">
                  <wp:align>right</wp:align>
                </wp:positionH>
                <wp:positionV relativeFrom="margin">
                  <wp:posOffset>-130810</wp:posOffset>
                </wp:positionV>
                <wp:extent cx="5905500" cy="8592185"/>
                <wp:effectExtent l="0" t="0" r="38100" b="56515"/>
                <wp:wrapTopAndBottom/>
                <wp:docPr id="57"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0" cy="859218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CA10E0" w:rsidRDefault="00CA2AE2" w:rsidP="00CA10E0">
                            <w:pPr>
                              <w:pStyle w:val="Puesto"/>
                              <w:rPr>
                                <w:color w:val="002060"/>
                              </w:rPr>
                            </w:pPr>
                            <w:r w:rsidRPr="00CA10E0">
                              <w:rPr>
                                <w:color w:val="002060"/>
                              </w:rPr>
                              <w:t>Presentación</w:t>
                            </w:r>
                          </w:p>
                          <w:p w:rsidR="00CA2AE2" w:rsidRDefault="00CA2AE2" w:rsidP="00CA10E0"/>
                          <w:p w:rsidR="00CA2AE2" w:rsidRPr="00AC5DC9" w:rsidRDefault="00CA2AE2" w:rsidP="00CA10E0"/>
                          <w:p w:rsidR="00CA2AE2" w:rsidRDefault="00CA2AE2" w:rsidP="00CA10E0"/>
                          <w:p w:rsidR="00CA2AE2" w:rsidRDefault="00CA2AE2" w:rsidP="00CA10E0"/>
                          <w:p w:rsidR="00CA2AE2" w:rsidRDefault="00CA2AE2" w:rsidP="00CA10E0">
                            <w:pPr>
                              <w:jc w:val="right"/>
                              <w:rPr>
                                <w:sz w:val="22"/>
                              </w:rPr>
                            </w:pPr>
                            <w:r w:rsidRPr="005271F6">
                              <w:rPr>
                                <w:sz w:val="22"/>
                              </w:rPr>
                              <w:t xml:space="preserve">“MARIA, MADRE QUE ACOMPAÑA Y AYUDA A LOS JOVENES Y SUS FAMILIAS </w:t>
                            </w:r>
                          </w:p>
                          <w:p w:rsidR="00CA2AE2" w:rsidRPr="005271F6" w:rsidRDefault="00CA2AE2" w:rsidP="00CA10E0">
                            <w:pPr>
                              <w:jc w:val="right"/>
                              <w:rPr>
                                <w:sz w:val="22"/>
                              </w:rPr>
                            </w:pPr>
                            <w:r w:rsidRPr="005271F6">
                              <w:rPr>
                                <w:sz w:val="22"/>
                              </w:rPr>
                              <w:t xml:space="preserve">A ESCOGER CAMINOS EN UNA </w:t>
                            </w:r>
                            <w:r w:rsidRPr="00875C81">
                              <w:rPr>
                                <w:sz w:val="22"/>
                              </w:rPr>
                              <w:t>NUEVA REALIDAD SOCIAL</w:t>
                            </w:r>
                            <w:r w:rsidRPr="005271F6">
                              <w:rPr>
                                <w:sz w:val="22"/>
                              </w:rPr>
                              <w:t xml:space="preserve"> EN CHILE”</w:t>
                            </w:r>
                          </w:p>
                          <w:p w:rsidR="00CA2AE2" w:rsidRDefault="00CA2AE2" w:rsidP="00CA10E0">
                            <w:pPr>
                              <w:rPr>
                                <w:sz w:val="24"/>
                              </w:rPr>
                            </w:pPr>
                          </w:p>
                          <w:p w:rsidR="00CA2AE2" w:rsidRDefault="00CA2AE2" w:rsidP="00CA10E0">
                            <w:pPr>
                              <w:rPr>
                                <w:sz w:val="24"/>
                              </w:rPr>
                            </w:pPr>
                          </w:p>
                          <w:p w:rsidR="00CA2AE2" w:rsidRDefault="00CA2AE2" w:rsidP="00CA10E0">
                            <w:pPr>
                              <w:rPr>
                                <w:sz w:val="24"/>
                              </w:rPr>
                            </w:pPr>
                          </w:p>
                          <w:p w:rsidR="00CA2AE2" w:rsidRDefault="00CA2AE2" w:rsidP="002028D9">
                            <w:pPr>
                              <w:jc w:val="both"/>
                              <w:rPr>
                                <w:sz w:val="24"/>
                              </w:rPr>
                            </w:pPr>
                            <w:r w:rsidRPr="002028D9">
                              <w:rPr>
                                <w:sz w:val="24"/>
                              </w:rPr>
                              <w:t>Nuevamente queremos ofrecer a los jóvenes y adolescentes cristianos de parroquias, colegios y otras instituciones de la Iglesia Chilena este Mes de María juvenil y familiar</w:t>
                            </w:r>
                            <w:r>
                              <w:rPr>
                                <w:sz w:val="24"/>
                              </w:rPr>
                              <w:t>.</w:t>
                            </w:r>
                          </w:p>
                          <w:p w:rsidR="00CA2AE2" w:rsidRPr="002028D9" w:rsidRDefault="00CA2AE2" w:rsidP="002028D9">
                            <w:pPr>
                              <w:jc w:val="both"/>
                              <w:rPr>
                                <w:sz w:val="24"/>
                              </w:rPr>
                            </w:pPr>
                          </w:p>
                          <w:p w:rsidR="00CA2AE2" w:rsidRDefault="00CA2AE2" w:rsidP="002028D9">
                            <w:pPr>
                              <w:jc w:val="both"/>
                              <w:rPr>
                                <w:sz w:val="24"/>
                              </w:rPr>
                            </w:pPr>
                            <w:r w:rsidRPr="002028D9">
                              <w:rPr>
                                <w:sz w:val="24"/>
                              </w:rPr>
                              <w:t>Es una manera de llegar al corazón juvenil con una propuesta evangelizadora actual y apoyada por la espiritualidad de María, que anima, orienta y ofrece elementos de reflexión y de discernimiento, en especial llevando a Jesús, centro de la vida cristiana  de un pueblo creyente que camina en difíciles momentos de la Iglesia chilena.</w:t>
                            </w:r>
                          </w:p>
                          <w:p w:rsidR="00B72086" w:rsidRPr="002028D9" w:rsidRDefault="00B72086" w:rsidP="002028D9">
                            <w:pPr>
                              <w:jc w:val="both"/>
                              <w:rPr>
                                <w:sz w:val="24"/>
                              </w:rPr>
                            </w:pPr>
                          </w:p>
                          <w:p w:rsidR="00CA2AE2" w:rsidRPr="002028D9" w:rsidRDefault="00CA2AE2" w:rsidP="002028D9">
                            <w:pPr>
                              <w:jc w:val="both"/>
                              <w:rPr>
                                <w:sz w:val="24"/>
                              </w:rPr>
                            </w:pPr>
                            <w:r w:rsidRPr="002028D9">
                              <w:rPr>
                                <w:sz w:val="24"/>
                              </w:rPr>
                              <w:t xml:space="preserve">Nos interesa llegar a las inquietudes, sueños y problemas de los preadolescentes, adolescentes, y jóvenes más adultos, para animarlos y decirles que no están solos. Y además compartir sus inquietudes en el contexto social y cultural de la juventud chilena de hoy.  Dentro de lo que viven los chilenos y chilenas en nuestra Patria, ayudarles a encontrar los señales del Dios de la historia, a veces imperceptibles, pero siempre presentes. </w:t>
                            </w:r>
                          </w:p>
                          <w:p w:rsidR="00B72086" w:rsidRDefault="00B72086" w:rsidP="002028D9">
                            <w:pPr>
                              <w:jc w:val="both"/>
                              <w:rPr>
                                <w:sz w:val="24"/>
                              </w:rPr>
                            </w:pPr>
                          </w:p>
                          <w:p w:rsidR="00CA2AE2" w:rsidRPr="002028D9" w:rsidRDefault="00CA2AE2" w:rsidP="002028D9">
                            <w:pPr>
                              <w:jc w:val="both"/>
                              <w:rPr>
                                <w:sz w:val="24"/>
                              </w:rPr>
                            </w:pPr>
                            <w:r w:rsidRPr="002028D9">
                              <w:rPr>
                                <w:sz w:val="24"/>
                              </w:rPr>
                              <w:t>Y no estamos solos, ya que en este año 2018, nos anima el Papa Francisco que exhorta a los jóvenes de Chile: “La Virgen del Carmen los acompaña para que sean los protagonistas del Chile que sus corazones sueñan”.</w:t>
                            </w:r>
                          </w:p>
                          <w:p w:rsidR="00B72086" w:rsidRDefault="00B72086" w:rsidP="002028D9">
                            <w:pPr>
                              <w:jc w:val="both"/>
                              <w:rPr>
                                <w:sz w:val="24"/>
                              </w:rPr>
                            </w:pPr>
                          </w:p>
                          <w:p w:rsidR="00CA2AE2" w:rsidRDefault="00CA2AE2" w:rsidP="002028D9">
                            <w:pPr>
                              <w:jc w:val="both"/>
                              <w:rPr>
                                <w:sz w:val="24"/>
                              </w:rPr>
                            </w:pPr>
                            <w:r w:rsidRPr="002028D9">
                              <w:rPr>
                                <w:sz w:val="24"/>
                              </w:rPr>
                              <w:t>Ofrecemos las cuatro semanas del mes, con la animación pastoral del Papa Francisco, con temas cada día, siguiendo el esquema ofrecido años anteriores y que ha dado resultado en colegios, parroquias y algunos grupos de adultos jóvenes y universitarios, o de Movimientos Apostólicos.</w:t>
                            </w:r>
                          </w:p>
                          <w:p w:rsidR="00CA2AE2" w:rsidRDefault="00CA2AE2" w:rsidP="00B1044B">
                            <w:pPr>
                              <w:jc w:val="both"/>
                              <w:rPr>
                                <w:sz w:val="24"/>
                              </w:rPr>
                            </w:pPr>
                          </w:p>
                          <w:p w:rsidR="00CA2AE2" w:rsidRPr="0065156B" w:rsidRDefault="00CA2AE2" w:rsidP="00B1044B">
                            <w:pPr>
                              <w:jc w:val="both"/>
                              <w:rPr>
                                <w:sz w:val="24"/>
                              </w:rPr>
                            </w:pPr>
                            <w:r w:rsidRPr="0065156B">
                              <w:rPr>
                                <w:sz w:val="24"/>
                              </w:rPr>
                              <w:t>Esperamos que este Mes de María Juvenil 201</w:t>
                            </w:r>
                            <w:r>
                              <w:rPr>
                                <w:sz w:val="24"/>
                              </w:rPr>
                              <w:t>8</w:t>
                            </w:r>
                            <w:r w:rsidRPr="0065156B">
                              <w:rPr>
                                <w:sz w:val="24"/>
                              </w:rPr>
                              <w:t xml:space="preserve"> elaborado</w:t>
                            </w:r>
                            <w:r>
                              <w:rPr>
                                <w:sz w:val="24"/>
                              </w:rPr>
                              <w:t>,</w:t>
                            </w:r>
                            <w:r w:rsidRPr="0065156B">
                              <w:rPr>
                                <w:sz w:val="24"/>
                              </w:rPr>
                              <w:t xml:space="preserve"> </w:t>
                            </w:r>
                            <w:r>
                              <w:rPr>
                                <w:sz w:val="24"/>
                              </w:rPr>
                              <w:t xml:space="preserve">en conjunto, </w:t>
                            </w:r>
                            <w:r w:rsidRPr="0065156B">
                              <w:rPr>
                                <w:sz w:val="24"/>
                              </w:rPr>
                              <w:t xml:space="preserve">por el Equipo de Pastoral Juvenil de la Inspectoría Salesiana de Chile ayude a los agentes pastorales a celebrar la fe con los jóvenes en una espiritualidad mariana que ilumine el actuar de los jóvenes. </w:t>
                            </w:r>
                          </w:p>
                          <w:p w:rsidR="00CA2AE2" w:rsidRDefault="00CA2AE2" w:rsidP="00CA10E0">
                            <w:pPr>
                              <w:rPr>
                                <w:sz w:val="24"/>
                              </w:rPr>
                            </w:pPr>
                          </w:p>
                          <w:p w:rsidR="00CA2AE2" w:rsidRDefault="00CA2AE2" w:rsidP="00CA10E0">
                            <w:pPr>
                              <w:rPr>
                                <w:sz w:val="24"/>
                              </w:rPr>
                            </w:pPr>
                          </w:p>
                          <w:p w:rsidR="00CA2AE2" w:rsidRDefault="00CA2AE2" w:rsidP="00CA10E0">
                            <w:pPr>
                              <w:rPr>
                                <w:sz w:val="24"/>
                              </w:rPr>
                            </w:pPr>
                          </w:p>
                          <w:p w:rsidR="00CA2AE2" w:rsidRDefault="00CA2AE2" w:rsidP="00CA10E0">
                            <w:pPr>
                              <w:rPr>
                                <w:sz w:val="24"/>
                              </w:rPr>
                            </w:pPr>
                          </w:p>
                          <w:p w:rsidR="00CA2AE2" w:rsidRPr="0065156B" w:rsidRDefault="00CA2AE2" w:rsidP="00CA10E0">
                            <w:pPr>
                              <w:rPr>
                                <w:sz w:val="24"/>
                              </w:rPr>
                            </w:pPr>
                          </w:p>
                          <w:p w:rsidR="00CA2AE2" w:rsidRDefault="00CA2AE2" w:rsidP="00CA10E0">
                            <w:pPr>
                              <w:jc w:val="right"/>
                              <w:rPr>
                                <w:sz w:val="24"/>
                                <w:lang w:val="en-US"/>
                              </w:rPr>
                            </w:pPr>
                            <w:r w:rsidRPr="0065156B">
                              <w:rPr>
                                <w:sz w:val="24"/>
                              </w:rPr>
                              <w:t xml:space="preserve">                                       </w:t>
                            </w:r>
                            <w:r w:rsidRPr="0065156B">
                              <w:rPr>
                                <w:sz w:val="24"/>
                                <w:lang w:val="en-US"/>
                              </w:rPr>
                              <w:t>P. Hugo Strahsburger San Martín sdb.</w:t>
                            </w:r>
                          </w:p>
                          <w:p w:rsidR="00CA2AE2" w:rsidRDefault="00CA2AE2" w:rsidP="00CA10E0">
                            <w:pPr>
                              <w:jc w:val="right"/>
                              <w:rPr>
                                <w:sz w:val="24"/>
                                <w:lang w:val="es-CL"/>
                              </w:rPr>
                            </w:pPr>
                            <w:r>
                              <w:rPr>
                                <w:sz w:val="24"/>
                                <w:lang w:val="es-CL"/>
                              </w:rPr>
                              <w:t xml:space="preserve">Equipo </w:t>
                            </w:r>
                            <w:r w:rsidRPr="005271F6">
                              <w:rPr>
                                <w:sz w:val="24"/>
                                <w:lang w:val="es-CL"/>
                              </w:rPr>
                              <w:t>Inspectorial</w:t>
                            </w:r>
                            <w:r w:rsidRPr="003331EC">
                              <w:rPr>
                                <w:sz w:val="24"/>
                                <w:lang w:val="es-CL"/>
                              </w:rPr>
                              <w:t xml:space="preserve"> </w:t>
                            </w:r>
                            <w:r>
                              <w:rPr>
                                <w:sz w:val="24"/>
                                <w:lang w:val="es-CL"/>
                              </w:rPr>
                              <w:t xml:space="preserve">de </w:t>
                            </w:r>
                            <w:r w:rsidRPr="005271F6">
                              <w:rPr>
                                <w:sz w:val="24"/>
                                <w:lang w:val="es-CL"/>
                              </w:rPr>
                              <w:t>Pastoral Juvenil Salesian</w:t>
                            </w:r>
                            <w:r>
                              <w:rPr>
                                <w:sz w:val="24"/>
                                <w:lang w:val="es-CL"/>
                              </w:rPr>
                              <w:t>a</w:t>
                            </w:r>
                          </w:p>
                          <w:p w:rsidR="00CA2AE2" w:rsidRPr="00AC5DC9" w:rsidRDefault="00CA2AE2" w:rsidP="00CA10E0">
                            <w:pPr>
                              <w:rPr>
                                <w:lang w:val="es-CL"/>
                              </w:rPr>
                            </w:pPr>
                          </w:p>
                          <w:p w:rsidR="00CA2AE2" w:rsidRPr="00CA10E0" w:rsidRDefault="00CA2AE2" w:rsidP="00CA10E0">
                            <w:pPr>
                              <w:jc w:val="right"/>
                              <w:rPr>
                                <w:lang w:val="es-CL"/>
                              </w:rPr>
                            </w:pPr>
                            <w:bookmarkStart w:id="4" w:name="_GoBack"/>
                            <w:bookmarkEnd w:id="4"/>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777F2D" id="_x0000_s1034" style="position:absolute;margin-left:413.8pt;margin-top:-10.3pt;width:465pt;height:676.55pt;z-index:-251561984;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hA4AIAAGcGAAAOAAAAZHJzL2Uyb0RvYy54bWysVd9v0zAQfkfif7D8zpJ2zdZWS6dpYwhp&#10;wERBPLuOk1g4trHdpttfz/nchrANCSH6ENl35++++9mLy32nyE44L40u6eQkp0Robiqpm5J+/XL7&#10;Zk6JD0xXTBktSvogPL1cvX510dulmJrWqEo4AiDaL3tb0jYEu8wyz1vRMX9irNCgrI3rWICra7LK&#10;sR7QO5VN8/ws642rrDNceA/Sm6SkK8Sva8HDp7r2IhBVUuAW8Ovwu4nfbHXBlo1jtpX8QIP9A4uO&#10;SQ1OB6gbFhjZOvkMqpPcGW/qcMJNl5m6llxgDBDNJH8SzbplVmAskBxvhzT5/wfLP+7uHZFVSYtz&#10;SjTroEafIWtMN0qQIp/EDPXWL8Fwbe9djNHbO8O/e6LNdQt24so507eCVcAL7bPfHsSLh6dk038w&#10;FeCzbTCYrH3tuggIaSB7rMnDUBOxD4SDsFjkRZFD6Tjo5sViOpkXkVPGlsfn1vnwTpiOxENJHdBH&#10;eLa78yGZHk0OJapupVLEmfBNhhazHJmj0sObdCDWQEA5irEfxbVyZMegk1RI1mrbQUhJNsnjLzUU&#10;yKHtkhxFwHaAQO6NHzs5vI2iwSy9ZpwLHQokMfY2e9nZ2VH8okMQNsf4lNQEigcJRihIsOdMCWiE&#10;VEJsZcxTZKU06UEzPYcIkaVRclD+JeWBG8CN8jNE8oyyHzvpZIBFoWQHXRCDPGQ6tt1bXeEYByZV&#10;OgOU0pGnwBVwKKnZAsS6rXpSydgo0/npAtZTJWEfnM7zs3wBI8BUA4uMB0ef9MeLjfCn8kDHHhmO&#10;Yz2QZsq2LNV3MHwW/cAW+2UUCE5XHKg0mGG/2eMAz4+jujHVA4wbtDfOFGxnOLTGPVLSw6Yrqf+x&#10;ZU5Qot5r6PDFZDaLqxEvs+J8Chc31mzGGqY5QJU0QKrweB3SOt1aJ5sWPKXR0OYKxryWOIBxBSRW&#10;EEy8wDZLY5A2b1yX4zta/fp/WP0EAAD//wMAUEsDBBQABgAIAAAAIQCRCOYp3gAAAAkBAAAPAAAA&#10;ZHJzL2Rvd25yZXYueG1sTI/BTsMwEETvSP0Haytxa20SqEKIU1WVQFx6ILTi6sZLEhGvo9hNw9+z&#10;nOC4M6PZN8V2dr2YcAydJw13awUCqfa2o0bD8f15lYEI0ZA1vSfU8I0BtuXipjC59Vd6w6mKjeAS&#10;CrnR0MY45FKGukVnwtoPSOx9+tGZyOfYSDuaK5e7XiZKbaQzHfGH1gy4b7H+qi5OQ+VOw5S9HMKH&#10;O94nr/Z0mLI6an27nHdPICLO8S8Mv/iMDiUznf2FbBC9Bh4SNawStQHB9mOqWDlzLk2TB5BlIf8v&#10;KH8AAAD//wMAUEsBAi0AFAAGAAgAAAAhALaDOJL+AAAA4QEAABMAAAAAAAAAAAAAAAAAAAAAAFtD&#10;b250ZW50X1R5cGVzXS54bWxQSwECLQAUAAYACAAAACEAOP0h/9YAAACUAQAACwAAAAAAAAAAAAAA&#10;AAAvAQAAX3JlbHMvLnJlbHNQSwECLQAUAAYACAAAACEA/8Y4QOACAABnBgAADgAAAAAAAAAAAAAA&#10;AAAuAgAAZHJzL2Uyb0RvYy54bWxQSwECLQAUAAYACAAAACEAkQjmKd4AAAAJAQAADwAAAAAAAAAA&#10;AAAAAAA6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CA10E0" w:rsidRDefault="00CA2AE2" w:rsidP="00CA10E0">
                      <w:pPr>
                        <w:pStyle w:val="Puesto"/>
                        <w:rPr>
                          <w:color w:val="002060"/>
                        </w:rPr>
                      </w:pPr>
                      <w:r w:rsidRPr="00CA10E0">
                        <w:rPr>
                          <w:color w:val="002060"/>
                        </w:rPr>
                        <w:t>Presentación</w:t>
                      </w:r>
                    </w:p>
                    <w:p w:rsidR="00CA2AE2" w:rsidRDefault="00CA2AE2" w:rsidP="00CA10E0"/>
                    <w:p w:rsidR="00CA2AE2" w:rsidRPr="00AC5DC9" w:rsidRDefault="00CA2AE2" w:rsidP="00CA10E0"/>
                    <w:p w:rsidR="00CA2AE2" w:rsidRDefault="00CA2AE2" w:rsidP="00CA10E0"/>
                    <w:p w:rsidR="00CA2AE2" w:rsidRDefault="00CA2AE2" w:rsidP="00CA10E0"/>
                    <w:p w:rsidR="00CA2AE2" w:rsidRDefault="00CA2AE2" w:rsidP="00CA10E0">
                      <w:pPr>
                        <w:jc w:val="right"/>
                        <w:rPr>
                          <w:sz w:val="22"/>
                        </w:rPr>
                      </w:pPr>
                      <w:r w:rsidRPr="005271F6">
                        <w:rPr>
                          <w:sz w:val="22"/>
                        </w:rPr>
                        <w:t xml:space="preserve">“MARIA, MADRE QUE ACOMPAÑA Y AYUDA A LOS JOVENES Y SUS FAMILIAS </w:t>
                      </w:r>
                    </w:p>
                    <w:p w:rsidR="00CA2AE2" w:rsidRPr="005271F6" w:rsidRDefault="00CA2AE2" w:rsidP="00CA10E0">
                      <w:pPr>
                        <w:jc w:val="right"/>
                        <w:rPr>
                          <w:sz w:val="22"/>
                        </w:rPr>
                      </w:pPr>
                      <w:r w:rsidRPr="005271F6">
                        <w:rPr>
                          <w:sz w:val="22"/>
                        </w:rPr>
                        <w:t xml:space="preserve">A ESCOGER CAMINOS EN UNA </w:t>
                      </w:r>
                      <w:r w:rsidRPr="00875C81">
                        <w:rPr>
                          <w:sz w:val="22"/>
                        </w:rPr>
                        <w:t>NUEVA REALIDAD SOCIAL</w:t>
                      </w:r>
                      <w:r w:rsidRPr="005271F6">
                        <w:rPr>
                          <w:sz w:val="22"/>
                        </w:rPr>
                        <w:t xml:space="preserve"> EN CHILE”</w:t>
                      </w:r>
                    </w:p>
                    <w:p w:rsidR="00CA2AE2" w:rsidRDefault="00CA2AE2" w:rsidP="00CA10E0">
                      <w:pPr>
                        <w:rPr>
                          <w:sz w:val="24"/>
                        </w:rPr>
                      </w:pPr>
                    </w:p>
                    <w:p w:rsidR="00CA2AE2" w:rsidRDefault="00CA2AE2" w:rsidP="00CA10E0">
                      <w:pPr>
                        <w:rPr>
                          <w:sz w:val="24"/>
                        </w:rPr>
                      </w:pPr>
                    </w:p>
                    <w:p w:rsidR="00CA2AE2" w:rsidRDefault="00CA2AE2" w:rsidP="00CA10E0">
                      <w:pPr>
                        <w:rPr>
                          <w:sz w:val="24"/>
                        </w:rPr>
                      </w:pPr>
                    </w:p>
                    <w:p w:rsidR="00CA2AE2" w:rsidRDefault="00CA2AE2" w:rsidP="002028D9">
                      <w:pPr>
                        <w:jc w:val="both"/>
                        <w:rPr>
                          <w:sz w:val="24"/>
                        </w:rPr>
                      </w:pPr>
                      <w:r w:rsidRPr="002028D9">
                        <w:rPr>
                          <w:sz w:val="24"/>
                        </w:rPr>
                        <w:t>Nuevamente queremos ofrecer a los jóvenes y adolescentes cristianos de parroquias, colegios y otras instituciones de la Iglesia Chilena este Mes de María juvenil y familiar</w:t>
                      </w:r>
                      <w:r>
                        <w:rPr>
                          <w:sz w:val="24"/>
                        </w:rPr>
                        <w:t>.</w:t>
                      </w:r>
                    </w:p>
                    <w:p w:rsidR="00CA2AE2" w:rsidRPr="002028D9" w:rsidRDefault="00CA2AE2" w:rsidP="002028D9">
                      <w:pPr>
                        <w:jc w:val="both"/>
                        <w:rPr>
                          <w:sz w:val="24"/>
                        </w:rPr>
                      </w:pPr>
                    </w:p>
                    <w:p w:rsidR="00CA2AE2" w:rsidRDefault="00CA2AE2" w:rsidP="002028D9">
                      <w:pPr>
                        <w:jc w:val="both"/>
                        <w:rPr>
                          <w:sz w:val="24"/>
                        </w:rPr>
                      </w:pPr>
                      <w:r w:rsidRPr="002028D9">
                        <w:rPr>
                          <w:sz w:val="24"/>
                        </w:rPr>
                        <w:t>Es una manera de llegar al corazón juvenil con una propuesta evangelizadora actual y apoyada por la espiritualidad de María, que anima, orienta y ofrece elementos de reflexión y de discernimiento, en especial llevando a Jesús, centro de la vida cristiana  de un pueblo creyente que camina en difíciles momentos de la Iglesia chilena.</w:t>
                      </w:r>
                    </w:p>
                    <w:p w:rsidR="00B72086" w:rsidRPr="002028D9" w:rsidRDefault="00B72086" w:rsidP="002028D9">
                      <w:pPr>
                        <w:jc w:val="both"/>
                        <w:rPr>
                          <w:sz w:val="24"/>
                        </w:rPr>
                      </w:pPr>
                    </w:p>
                    <w:p w:rsidR="00CA2AE2" w:rsidRPr="002028D9" w:rsidRDefault="00CA2AE2" w:rsidP="002028D9">
                      <w:pPr>
                        <w:jc w:val="both"/>
                        <w:rPr>
                          <w:sz w:val="24"/>
                        </w:rPr>
                      </w:pPr>
                      <w:r w:rsidRPr="002028D9">
                        <w:rPr>
                          <w:sz w:val="24"/>
                        </w:rPr>
                        <w:t xml:space="preserve">Nos interesa llegar a las inquietudes, sueños y problemas de los preadolescentes, adolescentes, y jóvenes más adultos, para animarlos y decirles que no están solos. Y además compartir sus inquietudes en el contexto social y cultural de la juventud chilena de hoy.  Dentro de lo que viven los chilenos y chilenas en nuestra Patria, ayudarles a encontrar los señales del Dios de la historia, a veces imperceptibles, pero siempre presentes. </w:t>
                      </w:r>
                    </w:p>
                    <w:p w:rsidR="00B72086" w:rsidRDefault="00B72086" w:rsidP="002028D9">
                      <w:pPr>
                        <w:jc w:val="both"/>
                        <w:rPr>
                          <w:sz w:val="24"/>
                        </w:rPr>
                      </w:pPr>
                    </w:p>
                    <w:p w:rsidR="00CA2AE2" w:rsidRPr="002028D9" w:rsidRDefault="00CA2AE2" w:rsidP="002028D9">
                      <w:pPr>
                        <w:jc w:val="both"/>
                        <w:rPr>
                          <w:sz w:val="24"/>
                        </w:rPr>
                      </w:pPr>
                      <w:r w:rsidRPr="002028D9">
                        <w:rPr>
                          <w:sz w:val="24"/>
                        </w:rPr>
                        <w:t>Y no estamos solos, ya que en este año 2018, nos anima el Papa Francisco que exhorta a los jóvenes de Chile: “La Virgen del Carmen los acompaña para que sean los protagonistas del Chile que sus corazones sueñan”.</w:t>
                      </w:r>
                    </w:p>
                    <w:p w:rsidR="00B72086" w:rsidRDefault="00B72086" w:rsidP="002028D9">
                      <w:pPr>
                        <w:jc w:val="both"/>
                        <w:rPr>
                          <w:sz w:val="24"/>
                        </w:rPr>
                      </w:pPr>
                    </w:p>
                    <w:p w:rsidR="00CA2AE2" w:rsidRDefault="00CA2AE2" w:rsidP="002028D9">
                      <w:pPr>
                        <w:jc w:val="both"/>
                        <w:rPr>
                          <w:sz w:val="24"/>
                        </w:rPr>
                      </w:pPr>
                      <w:r w:rsidRPr="002028D9">
                        <w:rPr>
                          <w:sz w:val="24"/>
                        </w:rPr>
                        <w:t>Ofrecemos las cuatro semanas del mes, con la animación pastoral del Papa Francisco, con temas cada día, siguiendo el esquema ofrecido años anteriores y que ha dado resultado en colegios, parroquias y algunos grupos de adultos jóvenes y universitarios, o de Movimientos Apostólicos.</w:t>
                      </w:r>
                    </w:p>
                    <w:p w:rsidR="00CA2AE2" w:rsidRDefault="00CA2AE2" w:rsidP="00B1044B">
                      <w:pPr>
                        <w:jc w:val="both"/>
                        <w:rPr>
                          <w:sz w:val="24"/>
                        </w:rPr>
                      </w:pPr>
                    </w:p>
                    <w:p w:rsidR="00CA2AE2" w:rsidRPr="0065156B" w:rsidRDefault="00CA2AE2" w:rsidP="00B1044B">
                      <w:pPr>
                        <w:jc w:val="both"/>
                        <w:rPr>
                          <w:sz w:val="24"/>
                        </w:rPr>
                      </w:pPr>
                      <w:r w:rsidRPr="0065156B">
                        <w:rPr>
                          <w:sz w:val="24"/>
                        </w:rPr>
                        <w:t>Esperamos que este Mes de María Juvenil 201</w:t>
                      </w:r>
                      <w:r>
                        <w:rPr>
                          <w:sz w:val="24"/>
                        </w:rPr>
                        <w:t>8</w:t>
                      </w:r>
                      <w:r w:rsidRPr="0065156B">
                        <w:rPr>
                          <w:sz w:val="24"/>
                        </w:rPr>
                        <w:t xml:space="preserve"> elaborado</w:t>
                      </w:r>
                      <w:r>
                        <w:rPr>
                          <w:sz w:val="24"/>
                        </w:rPr>
                        <w:t>,</w:t>
                      </w:r>
                      <w:r w:rsidRPr="0065156B">
                        <w:rPr>
                          <w:sz w:val="24"/>
                        </w:rPr>
                        <w:t xml:space="preserve"> </w:t>
                      </w:r>
                      <w:r>
                        <w:rPr>
                          <w:sz w:val="24"/>
                        </w:rPr>
                        <w:t xml:space="preserve">en conjunto, </w:t>
                      </w:r>
                      <w:r w:rsidRPr="0065156B">
                        <w:rPr>
                          <w:sz w:val="24"/>
                        </w:rPr>
                        <w:t xml:space="preserve">por el Equipo de Pastoral Juvenil de la Inspectoría Salesiana de Chile ayude a los agentes pastorales a celebrar la fe con los jóvenes en una espiritualidad mariana que ilumine el actuar de los jóvenes. </w:t>
                      </w:r>
                    </w:p>
                    <w:p w:rsidR="00CA2AE2" w:rsidRDefault="00CA2AE2" w:rsidP="00CA10E0">
                      <w:pPr>
                        <w:rPr>
                          <w:sz w:val="24"/>
                        </w:rPr>
                      </w:pPr>
                    </w:p>
                    <w:p w:rsidR="00CA2AE2" w:rsidRDefault="00CA2AE2" w:rsidP="00CA10E0">
                      <w:pPr>
                        <w:rPr>
                          <w:sz w:val="24"/>
                        </w:rPr>
                      </w:pPr>
                    </w:p>
                    <w:p w:rsidR="00CA2AE2" w:rsidRDefault="00CA2AE2" w:rsidP="00CA10E0">
                      <w:pPr>
                        <w:rPr>
                          <w:sz w:val="24"/>
                        </w:rPr>
                      </w:pPr>
                    </w:p>
                    <w:p w:rsidR="00CA2AE2" w:rsidRDefault="00CA2AE2" w:rsidP="00CA10E0">
                      <w:pPr>
                        <w:rPr>
                          <w:sz w:val="24"/>
                        </w:rPr>
                      </w:pPr>
                    </w:p>
                    <w:p w:rsidR="00CA2AE2" w:rsidRPr="0065156B" w:rsidRDefault="00CA2AE2" w:rsidP="00CA10E0">
                      <w:pPr>
                        <w:rPr>
                          <w:sz w:val="24"/>
                        </w:rPr>
                      </w:pPr>
                    </w:p>
                    <w:p w:rsidR="00CA2AE2" w:rsidRDefault="00CA2AE2" w:rsidP="00CA10E0">
                      <w:pPr>
                        <w:jc w:val="right"/>
                        <w:rPr>
                          <w:sz w:val="24"/>
                          <w:lang w:val="en-US"/>
                        </w:rPr>
                      </w:pPr>
                      <w:r w:rsidRPr="0065156B">
                        <w:rPr>
                          <w:sz w:val="24"/>
                        </w:rPr>
                        <w:t xml:space="preserve">                                       </w:t>
                      </w:r>
                      <w:r w:rsidRPr="0065156B">
                        <w:rPr>
                          <w:sz w:val="24"/>
                          <w:lang w:val="en-US"/>
                        </w:rPr>
                        <w:t>P. Hugo Strahsburger San Martín sdb.</w:t>
                      </w:r>
                    </w:p>
                    <w:p w:rsidR="00CA2AE2" w:rsidRDefault="00CA2AE2" w:rsidP="00CA10E0">
                      <w:pPr>
                        <w:jc w:val="right"/>
                        <w:rPr>
                          <w:sz w:val="24"/>
                          <w:lang w:val="es-CL"/>
                        </w:rPr>
                      </w:pPr>
                      <w:r>
                        <w:rPr>
                          <w:sz w:val="24"/>
                          <w:lang w:val="es-CL"/>
                        </w:rPr>
                        <w:t xml:space="preserve">Equipo </w:t>
                      </w:r>
                      <w:r w:rsidRPr="005271F6">
                        <w:rPr>
                          <w:sz w:val="24"/>
                          <w:lang w:val="es-CL"/>
                        </w:rPr>
                        <w:t>Inspectorial</w:t>
                      </w:r>
                      <w:r w:rsidRPr="003331EC">
                        <w:rPr>
                          <w:sz w:val="24"/>
                          <w:lang w:val="es-CL"/>
                        </w:rPr>
                        <w:t xml:space="preserve"> </w:t>
                      </w:r>
                      <w:r>
                        <w:rPr>
                          <w:sz w:val="24"/>
                          <w:lang w:val="es-CL"/>
                        </w:rPr>
                        <w:t xml:space="preserve">de </w:t>
                      </w:r>
                      <w:r w:rsidRPr="005271F6">
                        <w:rPr>
                          <w:sz w:val="24"/>
                          <w:lang w:val="es-CL"/>
                        </w:rPr>
                        <w:t>Pastoral Juvenil Salesian</w:t>
                      </w:r>
                      <w:r>
                        <w:rPr>
                          <w:sz w:val="24"/>
                          <w:lang w:val="es-CL"/>
                        </w:rPr>
                        <w:t>a</w:t>
                      </w:r>
                    </w:p>
                    <w:p w:rsidR="00CA2AE2" w:rsidRPr="00AC5DC9" w:rsidRDefault="00CA2AE2" w:rsidP="00CA10E0">
                      <w:pPr>
                        <w:rPr>
                          <w:lang w:val="es-CL"/>
                        </w:rPr>
                      </w:pPr>
                    </w:p>
                    <w:p w:rsidR="00CA2AE2" w:rsidRPr="00CA10E0" w:rsidRDefault="00CA2AE2" w:rsidP="00CA10E0">
                      <w:pPr>
                        <w:jc w:val="right"/>
                        <w:rPr>
                          <w:lang w:val="es-CL"/>
                        </w:rPr>
                      </w:pPr>
                      <w:bookmarkStart w:id="5" w:name="_GoBack"/>
                      <w:bookmarkEnd w:id="5"/>
                    </w:p>
                  </w:txbxContent>
                </v:textbox>
                <w10:wrap type="topAndBottom" anchorx="margin" anchory="margin"/>
              </v:rect>
            </w:pict>
          </mc:Fallback>
        </mc:AlternateContent>
      </w:r>
    </w:p>
    <w:p w:rsidR="005271F6" w:rsidRDefault="00CA10E0" w:rsidP="0065156B">
      <w:pPr>
        <w:rPr>
          <w:sz w:val="24"/>
        </w:rPr>
      </w:pPr>
      <w:r>
        <w:rPr>
          <w:noProof/>
          <w:lang w:val="es-CL" w:eastAsia="es-CL"/>
        </w:rPr>
        <w:lastRenderedPageBreak/>
        <mc:AlternateContent>
          <mc:Choice Requires="wps">
            <w:drawing>
              <wp:anchor distT="0" distB="0" distL="114300" distR="114300" simplePos="0" relativeHeight="251756544" behindDoc="1" locked="0" layoutInCell="0" allowOverlap="1" wp14:anchorId="7108EE97" wp14:editId="7EB6182E">
                <wp:simplePos x="0" y="0"/>
                <wp:positionH relativeFrom="margin">
                  <wp:posOffset>-635</wp:posOffset>
                </wp:positionH>
                <wp:positionV relativeFrom="margin">
                  <wp:posOffset>-134356</wp:posOffset>
                </wp:positionV>
                <wp:extent cx="5925820" cy="8413115"/>
                <wp:effectExtent l="0" t="0" r="36830" b="64135"/>
                <wp:wrapTopAndBottom/>
                <wp:docPr id="61"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5820" cy="841311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AC5DC9" w:rsidRDefault="00CA2AE2" w:rsidP="00CA10E0">
                            <w:pPr>
                              <w:pStyle w:val="Ttulo2"/>
                              <w:rPr>
                                <w:color w:val="002060"/>
                                <w:sz w:val="56"/>
                                <w:szCs w:val="56"/>
                              </w:rPr>
                            </w:pPr>
                            <w:r w:rsidRPr="00AC5DC9">
                              <w:rPr>
                                <w:color w:val="002060"/>
                                <w:sz w:val="56"/>
                                <w:szCs w:val="56"/>
                              </w:rPr>
                              <w:t>Indicaciones</w:t>
                            </w:r>
                          </w:p>
                          <w:p w:rsidR="00CA2AE2" w:rsidRDefault="00CA2AE2" w:rsidP="00CA10E0">
                            <w:pPr>
                              <w:jc w:val="both"/>
                              <w:rPr>
                                <w:sz w:val="24"/>
                                <w:szCs w:val="24"/>
                              </w:rPr>
                            </w:pPr>
                          </w:p>
                          <w:p w:rsidR="00CA2AE2" w:rsidRDefault="00CA2AE2" w:rsidP="00CA10E0">
                            <w:pPr>
                              <w:jc w:val="both"/>
                              <w:rPr>
                                <w:sz w:val="24"/>
                                <w:szCs w:val="24"/>
                              </w:rPr>
                            </w:pPr>
                            <w:r w:rsidRPr="003E4003">
                              <w:rPr>
                                <w:sz w:val="24"/>
                                <w:szCs w:val="24"/>
                              </w:rPr>
                              <w:t>Para celebrar este tiempo dedicado a la celebración del Mes de María, metodológicamente el esquema propuesto para cada día es el siguiente:</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Introducción:</w:t>
                            </w:r>
                            <w:r w:rsidRPr="003E4003">
                              <w:rPr>
                                <w:sz w:val="24"/>
                                <w:szCs w:val="24"/>
                              </w:rPr>
                              <w:t xml:space="preserve"> para contextualizar el tema del día, siempre en sintonía con la intención de la semana. Dependiendo del tiempo, se puede leer en forma individual, o un miembro o el animador lee mientras los demás escuchan, permitiendo (si hay tiempo) que ya ahí se genere un breve diálogo en torno a algún aspecto de lo leído.</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Oración inicial:</w:t>
                            </w:r>
                            <w:r w:rsidRPr="003E4003">
                              <w:rPr>
                                <w:sz w:val="24"/>
                                <w:szCs w:val="24"/>
                              </w:rPr>
                              <w:t xml:space="preserve"> para reconocernos como comunidad cristiana. A veces es una canción. Si es lunes, se propone la oración “de inicio” del Mes de María, para así vincularnos con la larga tradición mariana de nuestro país. Los demás días varían en su formato, aunque se mantienen similitudes semana tras semana.</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Palabra de Dios:</w:t>
                            </w:r>
                            <w:r w:rsidRPr="003E4003">
                              <w:rPr>
                                <w:sz w:val="24"/>
                                <w:szCs w:val="24"/>
                              </w:rPr>
                              <w:t xml:space="preserve"> con una breve introducción, se propone un texto que ilumina el tema del día. A fin de acentuar el desarrollo de una pastoral más </w:t>
                            </w:r>
                            <w:r>
                              <w:rPr>
                                <w:sz w:val="24"/>
                                <w:szCs w:val="24"/>
                              </w:rPr>
                              <w:t>bíblica.</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 xml:space="preserve">Preguntas </w:t>
                            </w:r>
                            <w:r>
                              <w:rPr>
                                <w:b/>
                                <w:sz w:val="24"/>
                                <w:szCs w:val="24"/>
                              </w:rPr>
                              <w:t>para interiorizar</w:t>
                            </w:r>
                            <w:r w:rsidRPr="00C50F68">
                              <w:rPr>
                                <w:b/>
                                <w:sz w:val="24"/>
                                <w:szCs w:val="24"/>
                              </w:rPr>
                              <w:t>:</w:t>
                            </w:r>
                            <w:r w:rsidRPr="003E4003">
                              <w:rPr>
                                <w:sz w:val="24"/>
                                <w:szCs w:val="24"/>
                              </w:rPr>
                              <w:t xml:space="preserve"> es momento clave de todo el encuentro, con una pregunta individual y otra para compartir en pequeños grupos. Si se cuenta con tiempo suficiente, se sugiere ahondar este diálogo comunitario con un plenario.</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Oración/canto:</w:t>
                            </w:r>
                            <w:r w:rsidRPr="003E4003">
                              <w:rPr>
                                <w:sz w:val="24"/>
                                <w:szCs w:val="24"/>
                              </w:rPr>
                              <w:t xml:space="preserve"> esta vez la oración se entiende como respuesta de la asamblea reunida a la Palabra de Dios proclamada y meditada previamente. Como en el caso anterior, se usan distintas formas durante la semana, aunque hay similitudes semana tras semana. </w:t>
                            </w:r>
                          </w:p>
                          <w:p w:rsidR="00CA2AE2"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Pr>
                                <w:b/>
                                <w:sz w:val="24"/>
                                <w:szCs w:val="24"/>
                              </w:rPr>
                              <w:t>Palabra de nuestros pastores</w:t>
                            </w:r>
                            <w:r w:rsidRPr="00C50F68">
                              <w:rPr>
                                <w:b/>
                                <w:sz w:val="24"/>
                                <w:szCs w:val="24"/>
                              </w:rPr>
                              <w:t>:</w:t>
                            </w:r>
                            <w:r w:rsidRPr="003E4003">
                              <w:rPr>
                                <w:sz w:val="24"/>
                                <w:szCs w:val="24"/>
                              </w:rPr>
                              <w:t xml:space="preserve"> esta </w:t>
                            </w:r>
                            <w:r>
                              <w:rPr>
                                <w:sz w:val="24"/>
                                <w:szCs w:val="24"/>
                              </w:rPr>
                              <w:t xml:space="preserve">sección quiere </w:t>
                            </w:r>
                            <w:r w:rsidRPr="00C50F68">
                              <w:rPr>
                                <w:sz w:val="24"/>
                                <w:szCs w:val="24"/>
                              </w:rPr>
                              <w:t xml:space="preserve">resaltar </w:t>
                            </w:r>
                            <w:r>
                              <w:rPr>
                                <w:sz w:val="24"/>
                                <w:szCs w:val="24"/>
                              </w:rPr>
                              <w:t>una dimensión más eclesial. De este modo, propone algunas breves reflexiones y/o comentarios en relación a lo que se está celebrando.</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Signo:</w:t>
                            </w:r>
                            <w:r w:rsidRPr="003E4003">
                              <w:rPr>
                                <w:sz w:val="24"/>
                                <w:szCs w:val="24"/>
                              </w:rPr>
                              <w:t xml:space="preserve"> como forma de prolongar lo que la comunidad ha meditado de la Palabra, a veces como forma de compromiso, se sugiere proponer a los participantes realizar un signo.</w:t>
                            </w:r>
                          </w:p>
                          <w:p w:rsidR="00CA2AE2"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Pr>
                                <w:b/>
                                <w:sz w:val="24"/>
                                <w:szCs w:val="24"/>
                              </w:rPr>
                              <w:t>Oración y canto final</w:t>
                            </w:r>
                            <w:r w:rsidRPr="00C50F68">
                              <w:rPr>
                                <w:b/>
                                <w:sz w:val="24"/>
                                <w:szCs w:val="24"/>
                              </w:rPr>
                              <w:t>:</w:t>
                            </w:r>
                            <w:r w:rsidRPr="003E4003">
                              <w:rPr>
                                <w:sz w:val="24"/>
                                <w:szCs w:val="24"/>
                              </w:rPr>
                              <w:t xml:space="preserve"> </w:t>
                            </w:r>
                            <w:r>
                              <w:rPr>
                                <w:sz w:val="24"/>
                                <w:szCs w:val="24"/>
                              </w:rPr>
                              <w:t>para cerrar y proyectar la celebración</w:t>
                            </w:r>
                            <w:r w:rsidRPr="003E4003">
                              <w:rPr>
                                <w:sz w:val="24"/>
                                <w:szCs w:val="24"/>
                              </w:rPr>
                              <w:t>.</w:t>
                            </w:r>
                          </w:p>
                          <w:p w:rsidR="00CA2AE2" w:rsidRDefault="00CA2AE2" w:rsidP="00CA10E0">
                            <w:pPr>
                              <w:jc w:val="both"/>
                              <w:rPr>
                                <w:sz w:val="24"/>
                                <w:szCs w:val="24"/>
                              </w:rPr>
                            </w:pPr>
                          </w:p>
                          <w:p w:rsidR="00CA2AE2" w:rsidRPr="003E4003" w:rsidRDefault="00CA2AE2" w:rsidP="00CA10E0">
                            <w:pPr>
                              <w:jc w:val="both"/>
                              <w:rPr>
                                <w:sz w:val="24"/>
                                <w:szCs w:val="24"/>
                              </w:rPr>
                            </w:pPr>
                            <w:r>
                              <w:rPr>
                                <w:sz w:val="24"/>
                                <w:szCs w:val="24"/>
                              </w:rPr>
                              <w:t>Esta es nuestra propuesta, s</w:t>
                            </w:r>
                            <w:r w:rsidRPr="003E4003">
                              <w:rPr>
                                <w:sz w:val="24"/>
                                <w:szCs w:val="24"/>
                              </w:rPr>
                              <w:t>in embargo</w:t>
                            </w:r>
                            <w:r>
                              <w:rPr>
                                <w:sz w:val="24"/>
                                <w:szCs w:val="24"/>
                              </w:rPr>
                              <w:t>,</w:t>
                            </w:r>
                            <w:r w:rsidRPr="003E4003">
                              <w:rPr>
                                <w:sz w:val="24"/>
                                <w:szCs w:val="24"/>
                              </w:rPr>
                              <w:t xml:space="preserve"> modifique </w:t>
                            </w:r>
                            <w:r>
                              <w:rPr>
                                <w:sz w:val="24"/>
                                <w:szCs w:val="24"/>
                              </w:rPr>
                              <w:t xml:space="preserve">usted donde le parezca oportuno en función de su realidad y del sentido y propósito de este especial momento del Mes de María. </w:t>
                            </w:r>
                            <w:r w:rsidRPr="003E4003">
                              <w:rPr>
                                <w:sz w:val="24"/>
                                <w:szCs w:val="24"/>
                              </w:rPr>
                              <w:t xml:space="preserve"> </w:t>
                            </w:r>
                          </w:p>
                          <w:p w:rsidR="00CA2AE2" w:rsidRDefault="00CA2AE2" w:rsidP="00CA10E0">
                            <w:pPr>
                              <w:jc w:val="both"/>
                              <w:rPr>
                                <w:sz w:val="24"/>
                                <w:szCs w:val="24"/>
                              </w:rPr>
                            </w:pPr>
                          </w:p>
                          <w:p w:rsidR="00CA2AE2" w:rsidRDefault="00CA2AE2" w:rsidP="00CA10E0">
                            <w:pPr>
                              <w:jc w:val="both"/>
                              <w:rPr>
                                <w:sz w:val="24"/>
                                <w:szCs w:val="24"/>
                              </w:rPr>
                            </w:pPr>
                          </w:p>
                          <w:p w:rsidR="00CA2AE2" w:rsidRDefault="00CA2AE2" w:rsidP="00CA10E0">
                            <w:pPr>
                              <w:jc w:val="right"/>
                            </w:pPr>
                            <w:r>
                              <w:rPr>
                                <w:sz w:val="24"/>
                                <w:szCs w:val="24"/>
                              </w:rPr>
                              <w:t xml:space="preserve">El </w:t>
                            </w:r>
                            <w:r w:rsidRPr="003E4003">
                              <w:rPr>
                                <w:sz w:val="24"/>
                                <w:szCs w:val="24"/>
                              </w:rPr>
                              <w:t xml:space="preserve">Equipo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08EE97" id="_x0000_s1035" style="position:absolute;margin-left:-.05pt;margin-top:-10.6pt;width:466.6pt;height:662.45pt;z-index:-2515599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5Uy4AIAAGcGAAAOAAAAZHJzL2Uyb0RvYy54bWysVd9v0zAQfkfif7D8zpJ0bddWS6dpYwhp&#10;wMRAPLuOk1g4trHdpuOv53xus7ANCSH6ENl35++++9nzi32nyE44L40uaXGSUyI0N5XUTUm/frl5&#10;s6DEB6YrpowWJX0Qnl6sX7867+1KTExrVCUcARDtV70taRuCXWWZ563omD8xVmhQ1sZ1LMDVNVnl&#10;WA/oncomeT7PeuMq6wwX3oP0OinpGvHrWvDwqa69CESVFLgF/Dr8buI3W5+zVeOYbSU/0GD/wKJj&#10;UoPTAeqaBUa2Tj6D6iR3xps6nHDTZaauJRcYA0RT5E+iuW+ZFRgLJMfbIU3+/8Hyj7s7R2RV0nlB&#10;iWYd1OgzZI3pRgkyy4uYod76FRje2zsXY/T21vDvnmhz1YKduHTO9K1gFfBC++y3B/Hi4SnZ9B9M&#10;BfhsGwwma1+7LgJCGsgea/Iw1ETsA+EgnC0ns8UESsdBt5gWp0Uxi5wytjo+t86Hd8J0JB5K6oA+&#10;wrPdrQ/J9GhyKFF1I5UizoRvMrSY5cgclR7epAOxBgLKUYz9KK6UIzsGnaRCslbbDkJKsiKPv9RQ&#10;IIe2S3IUAdsBArk3fuzk8DaKBrP0mnEudJghibG36cvO5kfxiw5B2BzjU1ITKB4kGKEgwZ4zJaAR&#10;UgmxlTFPkZXSpAfN5AwiRJZGyUH5l5QHbgA3ys8QyTPKfuykkwEWhZIddEEM8pDp2HZvdYVjHJhU&#10;6QxQSkeeAlfAoaRmCxD3bdWTSsZGmSxOl7CeKgn74HSRz/PlGSVMNbDIeHD0SX+82Ah/Ks/skeE4&#10;1gNppmzLUn0Hw2fRD2yxX0aB4HTFgUqDGfabPQ7w8jiqG1M9wLhBe+NMwXaGQ2vcT0p62HQl9T+2&#10;zAlK1HsNHb4sptO4GvEynZ3FYXNjzWasYZoDVEkDpAqPVyGt0611smnBUxoNbS5hzGuJAxhXQGIF&#10;wcQLbLM0BmnzxnU5vqPV4//D+hcAAAD//wMAUEsDBBQABgAIAAAAIQCLr4Sh3wAAAAoBAAAPAAAA&#10;ZHJzL2Rvd25yZXYueG1sTI/NTsMwEITvSH0Haytxa50fBGkap6oqgbj0QGjF1Y2XJCJeR7Gbhrdn&#10;OcFptTuj2W+K3Wx7MeHoO0cK4nUEAql2pqNGwen9eZWB8EGT0b0jVPCNHnbl4q7QuXE3esOpCo3g&#10;EPK5VtCGMORS+rpFq/3aDUisfbrR6sDr2Egz6huH214mUfQore6IP7R6wEOL9Vd1tQoqex6m7OXo&#10;P+zpIXk15+OU1UGp++W834IIOIc/M/ziMzqUzHRxVzJe9ApWMRt5JHECgvVNmvLlwsY0Sp9AloX8&#10;X6H8AQAA//8DAFBLAQItABQABgAIAAAAIQC2gziS/gAAAOEBAAATAAAAAAAAAAAAAAAAAAAAAABb&#10;Q29udGVudF9UeXBlc10ueG1sUEsBAi0AFAAGAAgAAAAhADj9If/WAAAAlAEAAAsAAAAAAAAAAAAA&#10;AAAALwEAAF9yZWxzLy5yZWxzUEsBAi0AFAAGAAgAAAAhACLjlTLgAgAAZwYAAA4AAAAAAAAAAAAA&#10;AAAALgIAAGRycy9lMm9Eb2MueG1sUEsBAi0AFAAGAAgAAAAhAIuvhKHfAAAACgEAAA8AAAAAAAAA&#10;AAAAAAAAOgUAAGRycy9kb3ducmV2LnhtbFBLBQYAAAAABAAEAPMAAABGBgAAAAA=&#10;" o:allowincell="f" fillcolor="white [3201]" strokecolor="#92cddc [1944]" strokeweight="1pt">
                <v:fill color2="#b6dde8 [1304]" rotate="t" focus="100%" type="gradient"/>
                <v:shadow on="t" color="#205867 [1608]" opacity=".5" offset="1pt"/>
                <v:textbox>
                  <w:txbxContent>
                    <w:p w:rsidR="00CA2AE2" w:rsidRPr="00AC5DC9" w:rsidRDefault="00CA2AE2" w:rsidP="00CA10E0">
                      <w:pPr>
                        <w:pStyle w:val="Ttulo2"/>
                        <w:rPr>
                          <w:color w:val="002060"/>
                          <w:sz w:val="56"/>
                          <w:szCs w:val="56"/>
                        </w:rPr>
                      </w:pPr>
                      <w:r w:rsidRPr="00AC5DC9">
                        <w:rPr>
                          <w:color w:val="002060"/>
                          <w:sz w:val="56"/>
                          <w:szCs w:val="56"/>
                        </w:rPr>
                        <w:t>Indicaciones</w:t>
                      </w:r>
                    </w:p>
                    <w:p w:rsidR="00CA2AE2" w:rsidRDefault="00CA2AE2" w:rsidP="00CA10E0">
                      <w:pPr>
                        <w:jc w:val="both"/>
                        <w:rPr>
                          <w:sz w:val="24"/>
                          <w:szCs w:val="24"/>
                        </w:rPr>
                      </w:pPr>
                    </w:p>
                    <w:p w:rsidR="00CA2AE2" w:rsidRDefault="00CA2AE2" w:rsidP="00CA10E0">
                      <w:pPr>
                        <w:jc w:val="both"/>
                        <w:rPr>
                          <w:sz w:val="24"/>
                          <w:szCs w:val="24"/>
                        </w:rPr>
                      </w:pPr>
                      <w:r w:rsidRPr="003E4003">
                        <w:rPr>
                          <w:sz w:val="24"/>
                          <w:szCs w:val="24"/>
                        </w:rPr>
                        <w:t>Para celebrar este tiempo dedicado a la celebración del Mes de María, metodológicamente el esquema propuesto para cada día es el siguiente:</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Introducción:</w:t>
                      </w:r>
                      <w:r w:rsidRPr="003E4003">
                        <w:rPr>
                          <w:sz w:val="24"/>
                          <w:szCs w:val="24"/>
                        </w:rPr>
                        <w:t xml:space="preserve"> para contextualizar el tema del día, siempre en sintonía con la intención de la semana. Dependiendo del tiempo, se puede leer en forma individual, o un miembro o el animador lee mientras los demás escuchan, permitiendo (si hay tiempo) que ya ahí se genere un breve diálogo en torno a algún aspecto de lo leído.</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Oración inicial:</w:t>
                      </w:r>
                      <w:r w:rsidRPr="003E4003">
                        <w:rPr>
                          <w:sz w:val="24"/>
                          <w:szCs w:val="24"/>
                        </w:rPr>
                        <w:t xml:space="preserve"> para reconocernos como comunidad cristiana. A veces es una canción. Si es lunes, se propone la oración “de inicio” del Mes de María, para así vincularnos con la larga tradición mariana de nuestro país. Los demás días varían en su formato, aunque se mantienen similitudes semana tras semana.</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Palabra de Dios:</w:t>
                      </w:r>
                      <w:r w:rsidRPr="003E4003">
                        <w:rPr>
                          <w:sz w:val="24"/>
                          <w:szCs w:val="24"/>
                        </w:rPr>
                        <w:t xml:space="preserve"> con una breve introducción, se propone un texto que ilumina el tema del día. A fin de acentuar el desarrollo de una pastoral más </w:t>
                      </w:r>
                      <w:r>
                        <w:rPr>
                          <w:sz w:val="24"/>
                          <w:szCs w:val="24"/>
                        </w:rPr>
                        <w:t>bíblica.</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 xml:space="preserve">Preguntas </w:t>
                      </w:r>
                      <w:r>
                        <w:rPr>
                          <w:b/>
                          <w:sz w:val="24"/>
                          <w:szCs w:val="24"/>
                        </w:rPr>
                        <w:t>para interiorizar</w:t>
                      </w:r>
                      <w:r w:rsidRPr="00C50F68">
                        <w:rPr>
                          <w:b/>
                          <w:sz w:val="24"/>
                          <w:szCs w:val="24"/>
                        </w:rPr>
                        <w:t>:</w:t>
                      </w:r>
                      <w:r w:rsidRPr="003E4003">
                        <w:rPr>
                          <w:sz w:val="24"/>
                          <w:szCs w:val="24"/>
                        </w:rPr>
                        <w:t xml:space="preserve"> es momento clave de todo el encuentro, con una pregunta individual y otra para compartir en pequeños grupos. Si se cuenta con tiempo suficiente, se sugiere ahondar este diálogo comunitario con un plenario.</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Oración/canto:</w:t>
                      </w:r>
                      <w:r w:rsidRPr="003E4003">
                        <w:rPr>
                          <w:sz w:val="24"/>
                          <w:szCs w:val="24"/>
                        </w:rPr>
                        <w:t xml:space="preserve"> esta vez la oración se entiende como respuesta de la asamblea reunida a la Palabra de Dios proclamada y meditada previamente. Como en el caso anterior, se usan distintas formas durante la semana, aunque hay similitudes semana tras semana. </w:t>
                      </w:r>
                    </w:p>
                    <w:p w:rsidR="00CA2AE2"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Pr>
                          <w:b/>
                          <w:sz w:val="24"/>
                          <w:szCs w:val="24"/>
                        </w:rPr>
                        <w:t>Palabra de nuestros pastores</w:t>
                      </w:r>
                      <w:r w:rsidRPr="00C50F68">
                        <w:rPr>
                          <w:b/>
                          <w:sz w:val="24"/>
                          <w:szCs w:val="24"/>
                        </w:rPr>
                        <w:t>:</w:t>
                      </w:r>
                      <w:r w:rsidRPr="003E4003">
                        <w:rPr>
                          <w:sz w:val="24"/>
                          <w:szCs w:val="24"/>
                        </w:rPr>
                        <w:t xml:space="preserve"> esta </w:t>
                      </w:r>
                      <w:r>
                        <w:rPr>
                          <w:sz w:val="24"/>
                          <w:szCs w:val="24"/>
                        </w:rPr>
                        <w:t xml:space="preserve">sección quiere </w:t>
                      </w:r>
                      <w:r w:rsidRPr="00C50F68">
                        <w:rPr>
                          <w:sz w:val="24"/>
                          <w:szCs w:val="24"/>
                        </w:rPr>
                        <w:t xml:space="preserve">resaltar </w:t>
                      </w:r>
                      <w:r>
                        <w:rPr>
                          <w:sz w:val="24"/>
                          <w:szCs w:val="24"/>
                        </w:rPr>
                        <w:t>una dimensión más eclesial. De este modo, propone algunas breves reflexiones y/o comentarios en relación a lo que se está celebrando.</w:t>
                      </w:r>
                    </w:p>
                    <w:p w:rsidR="00CA2AE2" w:rsidRPr="003E4003"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sidRPr="00C50F68">
                        <w:rPr>
                          <w:b/>
                          <w:sz w:val="24"/>
                          <w:szCs w:val="24"/>
                        </w:rPr>
                        <w:t>Signo:</w:t>
                      </w:r>
                      <w:r w:rsidRPr="003E4003">
                        <w:rPr>
                          <w:sz w:val="24"/>
                          <w:szCs w:val="24"/>
                        </w:rPr>
                        <w:t xml:space="preserve"> como forma de prolongar lo que la comunidad ha meditado de la Palabra, a veces como forma de compromiso, se sugiere proponer a los participantes realizar un signo.</w:t>
                      </w:r>
                    </w:p>
                    <w:p w:rsidR="00CA2AE2" w:rsidRDefault="00CA2AE2" w:rsidP="00CA10E0">
                      <w:pPr>
                        <w:jc w:val="both"/>
                        <w:rPr>
                          <w:sz w:val="24"/>
                          <w:szCs w:val="24"/>
                        </w:rPr>
                      </w:pPr>
                    </w:p>
                    <w:p w:rsidR="00CA2AE2" w:rsidRPr="003E4003" w:rsidRDefault="00CA2AE2" w:rsidP="00CA10E0">
                      <w:pPr>
                        <w:jc w:val="both"/>
                        <w:rPr>
                          <w:sz w:val="24"/>
                          <w:szCs w:val="24"/>
                        </w:rPr>
                      </w:pPr>
                      <w:r w:rsidRPr="003E4003">
                        <w:rPr>
                          <w:sz w:val="24"/>
                          <w:szCs w:val="24"/>
                        </w:rPr>
                        <w:t>•</w:t>
                      </w:r>
                      <w:r w:rsidRPr="003E4003">
                        <w:rPr>
                          <w:sz w:val="24"/>
                          <w:szCs w:val="24"/>
                        </w:rPr>
                        <w:tab/>
                      </w:r>
                      <w:r>
                        <w:rPr>
                          <w:b/>
                          <w:sz w:val="24"/>
                          <w:szCs w:val="24"/>
                        </w:rPr>
                        <w:t>Oración y canto final</w:t>
                      </w:r>
                      <w:r w:rsidRPr="00C50F68">
                        <w:rPr>
                          <w:b/>
                          <w:sz w:val="24"/>
                          <w:szCs w:val="24"/>
                        </w:rPr>
                        <w:t>:</w:t>
                      </w:r>
                      <w:r w:rsidRPr="003E4003">
                        <w:rPr>
                          <w:sz w:val="24"/>
                          <w:szCs w:val="24"/>
                        </w:rPr>
                        <w:t xml:space="preserve"> </w:t>
                      </w:r>
                      <w:r>
                        <w:rPr>
                          <w:sz w:val="24"/>
                          <w:szCs w:val="24"/>
                        </w:rPr>
                        <w:t>para cerrar y proyectar la celebración</w:t>
                      </w:r>
                      <w:r w:rsidRPr="003E4003">
                        <w:rPr>
                          <w:sz w:val="24"/>
                          <w:szCs w:val="24"/>
                        </w:rPr>
                        <w:t>.</w:t>
                      </w:r>
                    </w:p>
                    <w:p w:rsidR="00CA2AE2" w:rsidRDefault="00CA2AE2" w:rsidP="00CA10E0">
                      <w:pPr>
                        <w:jc w:val="both"/>
                        <w:rPr>
                          <w:sz w:val="24"/>
                          <w:szCs w:val="24"/>
                        </w:rPr>
                      </w:pPr>
                    </w:p>
                    <w:p w:rsidR="00CA2AE2" w:rsidRPr="003E4003" w:rsidRDefault="00CA2AE2" w:rsidP="00CA10E0">
                      <w:pPr>
                        <w:jc w:val="both"/>
                        <w:rPr>
                          <w:sz w:val="24"/>
                          <w:szCs w:val="24"/>
                        </w:rPr>
                      </w:pPr>
                      <w:r>
                        <w:rPr>
                          <w:sz w:val="24"/>
                          <w:szCs w:val="24"/>
                        </w:rPr>
                        <w:t>Esta es nuestra propuesta, s</w:t>
                      </w:r>
                      <w:r w:rsidRPr="003E4003">
                        <w:rPr>
                          <w:sz w:val="24"/>
                          <w:szCs w:val="24"/>
                        </w:rPr>
                        <w:t>in embargo</w:t>
                      </w:r>
                      <w:r>
                        <w:rPr>
                          <w:sz w:val="24"/>
                          <w:szCs w:val="24"/>
                        </w:rPr>
                        <w:t>,</w:t>
                      </w:r>
                      <w:r w:rsidRPr="003E4003">
                        <w:rPr>
                          <w:sz w:val="24"/>
                          <w:szCs w:val="24"/>
                        </w:rPr>
                        <w:t xml:space="preserve"> modifique </w:t>
                      </w:r>
                      <w:r>
                        <w:rPr>
                          <w:sz w:val="24"/>
                          <w:szCs w:val="24"/>
                        </w:rPr>
                        <w:t xml:space="preserve">usted donde le parezca oportuno en función de su realidad y del sentido y propósito de este especial momento del Mes de María. </w:t>
                      </w:r>
                      <w:r w:rsidRPr="003E4003">
                        <w:rPr>
                          <w:sz w:val="24"/>
                          <w:szCs w:val="24"/>
                        </w:rPr>
                        <w:t xml:space="preserve"> </w:t>
                      </w:r>
                    </w:p>
                    <w:p w:rsidR="00CA2AE2" w:rsidRDefault="00CA2AE2" w:rsidP="00CA10E0">
                      <w:pPr>
                        <w:jc w:val="both"/>
                        <w:rPr>
                          <w:sz w:val="24"/>
                          <w:szCs w:val="24"/>
                        </w:rPr>
                      </w:pPr>
                    </w:p>
                    <w:p w:rsidR="00CA2AE2" w:rsidRDefault="00CA2AE2" w:rsidP="00CA10E0">
                      <w:pPr>
                        <w:jc w:val="both"/>
                        <w:rPr>
                          <w:sz w:val="24"/>
                          <w:szCs w:val="24"/>
                        </w:rPr>
                      </w:pPr>
                    </w:p>
                    <w:p w:rsidR="00CA2AE2" w:rsidRDefault="00CA2AE2" w:rsidP="00CA10E0">
                      <w:pPr>
                        <w:jc w:val="right"/>
                      </w:pPr>
                      <w:r>
                        <w:rPr>
                          <w:sz w:val="24"/>
                          <w:szCs w:val="24"/>
                        </w:rPr>
                        <w:t xml:space="preserve">El </w:t>
                      </w:r>
                      <w:r w:rsidRPr="003E4003">
                        <w:rPr>
                          <w:sz w:val="24"/>
                          <w:szCs w:val="24"/>
                        </w:rPr>
                        <w:t xml:space="preserve">Equipo </w:t>
                      </w:r>
                    </w:p>
                  </w:txbxContent>
                </v:textbox>
                <w10:wrap type="topAndBottom" anchorx="margin" anchory="margin"/>
              </v:rect>
            </w:pict>
          </mc:Fallback>
        </mc:AlternateContent>
      </w:r>
    </w:p>
    <w:p w:rsidR="00ED23E0" w:rsidRDefault="00ED23E0" w:rsidP="00ED23E0">
      <w:pPr>
        <w:spacing w:after="240"/>
        <w:jc w:val="both"/>
        <w:rPr>
          <w:sz w:val="24"/>
        </w:rPr>
      </w:pPr>
    </w:p>
    <w:p w:rsidR="00ED23E0" w:rsidRPr="0073547F" w:rsidRDefault="00ED23E0" w:rsidP="0073547F">
      <w:pPr>
        <w:spacing w:after="200" w:line="276" w:lineRule="auto"/>
        <w:jc w:val="right"/>
        <w:rPr>
          <w:b/>
          <w:sz w:val="24"/>
          <w:lang w:val="es-CL"/>
        </w:rPr>
      </w:pPr>
    </w:p>
    <w:p w:rsidR="0065156B" w:rsidRDefault="0065156B">
      <w:pPr>
        <w:spacing w:after="200" w:line="276" w:lineRule="auto"/>
        <w:rPr>
          <w:sz w:val="24"/>
        </w:rPr>
      </w:pPr>
    </w:p>
    <w:p w:rsidR="0065156B" w:rsidRDefault="0065156B" w:rsidP="0065156B">
      <w:pPr>
        <w:rPr>
          <w:sz w:val="28"/>
          <w:szCs w:val="28"/>
        </w:rPr>
      </w:pPr>
    </w:p>
    <w:p w:rsidR="0065156B" w:rsidRDefault="0065156B" w:rsidP="0065156B">
      <w:pPr>
        <w:rPr>
          <w:sz w:val="28"/>
          <w:szCs w:val="28"/>
        </w:rPr>
      </w:pPr>
    </w:p>
    <w:p w:rsidR="0065156B" w:rsidRDefault="0065156B" w:rsidP="0065156B">
      <w:pPr>
        <w:rPr>
          <w:sz w:val="28"/>
          <w:szCs w:val="28"/>
        </w:rPr>
      </w:pPr>
    </w:p>
    <w:p w:rsidR="0007388B" w:rsidRPr="0007388B" w:rsidRDefault="0007388B" w:rsidP="0007388B">
      <w:pPr>
        <w:rPr>
          <w:rFonts w:ascii="Nirmala UI" w:hAnsi="Nirmala UI" w:cs="Nirmala UI"/>
          <w:b/>
          <w:color w:val="31849B" w:themeColor="accent5" w:themeShade="BF"/>
          <w:sz w:val="48"/>
          <w:szCs w:val="28"/>
        </w:rPr>
      </w:pPr>
      <w:r w:rsidRPr="0007388B">
        <w:rPr>
          <w:rFonts w:ascii="Nirmala UI" w:hAnsi="Nirmala UI" w:cs="Nirmala UI"/>
          <w:b/>
          <w:color w:val="31849B" w:themeColor="accent5" w:themeShade="BF"/>
          <w:sz w:val="48"/>
          <w:szCs w:val="28"/>
        </w:rPr>
        <w:t>Primera Semana:</w:t>
      </w:r>
    </w:p>
    <w:p w:rsidR="0007388B" w:rsidRPr="0007388B" w:rsidRDefault="0007388B" w:rsidP="0007388B">
      <w:pPr>
        <w:rPr>
          <w:rFonts w:ascii="Nirmala UI" w:hAnsi="Nirmala UI" w:cs="Nirmala UI"/>
          <w:b/>
          <w:color w:val="002060"/>
          <w:sz w:val="48"/>
          <w:szCs w:val="28"/>
        </w:rPr>
      </w:pPr>
      <w:r w:rsidRPr="0007388B">
        <w:rPr>
          <w:rFonts w:ascii="Nirmala UI" w:hAnsi="Nirmala UI" w:cs="Nirmala UI"/>
          <w:b/>
          <w:color w:val="002060"/>
          <w:sz w:val="48"/>
          <w:szCs w:val="28"/>
        </w:rPr>
        <w:t xml:space="preserve">MARIA, LUZ PARA LOS JOVENES </w:t>
      </w:r>
    </w:p>
    <w:p w:rsidR="00387159" w:rsidRPr="0007388B" w:rsidRDefault="0007388B" w:rsidP="0007388B">
      <w:pPr>
        <w:rPr>
          <w:rFonts w:ascii="Nirmala UI" w:hAnsi="Nirmala UI" w:cs="Nirmala UI"/>
          <w:b/>
          <w:color w:val="002060"/>
          <w:sz w:val="48"/>
          <w:szCs w:val="28"/>
        </w:rPr>
      </w:pPr>
      <w:r w:rsidRPr="0007388B">
        <w:rPr>
          <w:rFonts w:ascii="Nirmala UI" w:hAnsi="Nirmala UI" w:cs="Nirmala UI"/>
          <w:b/>
          <w:color w:val="002060"/>
          <w:sz w:val="48"/>
          <w:szCs w:val="28"/>
        </w:rPr>
        <w:t>DE LA IGLESIA CHILENA</w:t>
      </w:r>
      <w:r w:rsidR="0065156B" w:rsidRPr="0007388B">
        <w:rPr>
          <w:rFonts w:ascii="Nirmala UI" w:hAnsi="Nirmala UI" w:cs="Nirmala UI"/>
          <w:b/>
          <w:color w:val="002060"/>
          <w:sz w:val="48"/>
          <w:szCs w:val="28"/>
        </w:rPr>
        <w:t>.</w:t>
      </w:r>
    </w:p>
    <w:p w:rsidR="00387159" w:rsidRDefault="00387159" w:rsidP="0065156B">
      <w:pPr>
        <w:rPr>
          <w:rFonts w:ascii="Nirmala UI" w:hAnsi="Nirmala UI" w:cs="Nirmala UI"/>
          <w:b/>
          <w:color w:val="1F497D" w:themeColor="text2"/>
          <w:sz w:val="48"/>
          <w:szCs w:val="28"/>
        </w:rPr>
      </w:pPr>
    </w:p>
    <w:p w:rsidR="00387159" w:rsidRDefault="002028D9" w:rsidP="00F058D8">
      <w:pPr>
        <w:jc w:val="right"/>
        <w:rPr>
          <w:rFonts w:ascii="Nirmala UI" w:hAnsi="Nirmala UI" w:cs="Nirmala UI"/>
          <w:b/>
          <w:color w:val="1F497D" w:themeColor="text2"/>
          <w:sz w:val="28"/>
          <w:szCs w:val="28"/>
        </w:rPr>
      </w:pPr>
      <w:r w:rsidRPr="002028D9">
        <w:rPr>
          <w:rFonts w:ascii="Nirmala UI" w:hAnsi="Nirmala UI" w:cs="Nirmala UI"/>
          <w:b/>
          <w:color w:val="1F497D" w:themeColor="text2"/>
          <w:sz w:val="28"/>
          <w:szCs w:val="28"/>
        </w:rPr>
        <w:t>“La Iglesia tiene que tener rostro joven y eso ustedes tienen que dárnoslo. Pero claro, un rostro joven es real, lleno de vida, no precisamente joven por maquillaje, con crema rejuvenecedora, eso no sirve, sino joven porque desde su corazón se deja interpelar”</w:t>
      </w:r>
    </w:p>
    <w:p w:rsidR="00F058D8" w:rsidRPr="002028D9" w:rsidRDefault="00F058D8" w:rsidP="00F058D8">
      <w:pPr>
        <w:jc w:val="right"/>
        <w:rPr>
          <w:rFonts w:ascii="Nirmala UI" w:hAnsi="Nirmala UI" w:cs="Nirmala UI"/>
          <w:b/>
          <w:color w:val="1F497D" w:themeColor="text2"/>
          <w:sz w:val="28"/>
          <w:szCs w:val="28"/>
        </w:rPr>
      </w:pPr>
      <w:r w:rsidRPr="00F058D8">
        <w:rPr>
          <w:rFonts w:ascii="Nirmala UI" w:hAnsi="Nirmala UI" w:cs="Nirmala UI"/>
          <w:b/>
          <w:color w:val="1F497D" w:themeColor="text2"/>
          <w:sz w:val="28"/>
          <w:szCs w:val="28"/>
        </w:rPr>
        <w:t>(Papa Francisco).</w:t>
      </w:r>
    </w:p>
    <w:p w:rsidR="00387159" w:rsidRDefault="00387159" w:rsidP="0065156B">
      <w:pPr>
        <w:rPr>
          <w:rFonts w:ascii="Nirmala UI" w:hAnsi="Nirmala UI" w:cs="Nirmala UI"/>
          <w:b/>
          <w:color w:val="1F497D" w:themeColor="text2"/>
          <w:sz w:val="48"/>
          <w:szCs w:val="28"/>
        </w:rPr>
      </w:pPr>
    </w:p>
    <w:p w:rsidR="0065156B" w:rsidRDefault="00F058D8" w:rsidP="0065156B">
      <w:pPr>
        <w:rPr>
          <w:sz w:val="24"/>
        </w:rPr>
      </w:pPr>
      <w:r w:rsidRPr="00387159">
        <w:rPr>
          <w:b/>
          <w:noProof/>
          <w:color w:val="1F497D" w:themeColor="text2"/>
          <w:sz w:val="28"/>
          <w:szCs w:val="28"/>
          <w:lang w:val="es-CL" w:eastAsia="es-CL"/>
        </w:rPr>
        <w:drawing>
          <wp:anchor distT="0" distB="0" distL="114300" distR="114300" simplePos="0" relativeHeight="251649024" behindDoc="1" locked="0" layoutInCell="1" allowOverlap="1">
            <wp:simplePos x="0" y="0"/>
            <wp:positionH relativeFrom="column">
              <wp:posOffset>2853055</wp:posOffset>
            </wp:positionH>
            <wp:positionV relativeFrom="paragraph">
              <wp:posOffset>17145</wp:posOffset>
            </wp:positionV>
            <wp:extent cx="3081655" cy="3256280"/>
            <wp:effectExtent l="323850" t="323850" r="328295" b="32512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 Jesús por María.jpg"/>
                    <pic:cNvPicPr/>
                  </pic:nvPicPr>
                  <pic:blipFill>
                    <a:blip r:embed="rId10" cstate="print">
                      <a:clrChange>
                        <a:clrFrom>
                          <a:srgbClr val="000000">
                            <a:alpha val="0"/>
                          </a:srgbClr>
                        </a:clrFrom>
                        <a:clrTo>
                          <a:srgbClr val="000000">
                            <a:alpha val="0"/>
                          </a:srgbClr>
                        </a:clrTo>
                      </a:clrChange>
                      <a:duotone>
                        <a:schemeClr val="accent5">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3081655" cy="325628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rsidR="00387159" w:rsidRDefault="00387159" w:rsidP="0065156B">
      <w:pPr>
        <w:rPr>
          <w:sz w:val="24"/>
        </w:rPr>
      </w:pPr>
    </w:p>
    <w:p w:rsidR="00387159" w:rsidRDefault="00387159">
      <w:pPr>
        <w:spacing w:after="200" w:line="276" w:lineRule="auto"/>
        <w:rPr>
          <w:sz w:val="24"/>
        </w:rPr>
      </w:pPr>
      <w:r>
        <w:rPr>
          <w:sz w:val="24"/>
        </w:rPr>
        <w:br w:type="page"/>
      </w:r>
    </w:p>
    <w:p w:rsidR="00387159" w:rsidRDefault="0007388B" w:rsidP="0065156B">
      <w:pPr>
        <w:rPr>
          <w:sz w:val="24"/>
        </w:rPr>
      </w:pPr>
      <w:r>
        <w:rPr>
          <w:noProof/>
          <w:lang w:val="es-CL" w:eastAsia="es-CL"/>
        </w:rPr>
        <w:lastRenderedPageBreak/>
        <mc:AlternateContent>
          <mc:Choice Requires="wps">
            <w:drawing>
              <wp:anchor distT="0" distB="0" distL="114300" distR="114300" simplePos="0" relativeHeight="251750400" behindDoc="1" locked="0" layoutInCell="0" allowOverlap="1" wp14:anchorId="47B78F7A" wp14:editId="680813CF">
                <wp:simplePos x="0" y="0"/>
                <wp:positionH relativeFrom="margin">
                  <wp:align>left</wp:align>
                </wp:positionH>
                <wp:positionV relativeFrom="margin">
                  <wp:posOffset>-156844</wp:posOffset>
                </wp:positionV>
                <wp:extent cx="5943600" cy="8639175"/>
                <wp:effectExtent l="0" t="0" r="38100" b="66675"/>
                <wp:wrapTopAndBottom/>
                <wp:docPr id="59"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A24EC4">
                            <w:pPr>
                              <w:rPr>
                                <w:rFonts w:ascii="Century Gothic" w:hAnsi="Century Gothic"/>
                                <w:b/>
                                <w:color w:val="1F497D" w:themeColor="text2"/>
                                <w:sz w:val="36"/>
                                <w:szCs w:val="28"/>
                              </w:rPr>
                            </w:pPr>
                            <w:r w:rsidRPr="0043325A">
                              <w:rPr>
                                <w:rFonts w:ascii="Century Gothic" w:hAnsi="Century Gothic"/>
                                <w:b/>
                                <w:color w:val="1F497D" w:themeColor="text2"/>
                                <w:sz w:val="36"/>
                                <w:szCs w:val="28"/>
                                <w:bdr w:val="single" w:sz="4" w:space="0" w:color="auto"/>
                              </w:rPr>
                              <w:t>Primer día</w:t>
                            </w:r>
                            <w:r w:rsidRPr="0043325A">
                              <w:rPr>
                                <w:rFonts w:ascii="Century Gothic" w:hAnsi="Century Gothic"/>
                                <w:b/>
                                <w:color w:val="1F497D" w:themeColor="text2"/>
                                <w:sz w:val="36"/>
                                <w:szCs w:val="28"/>
                              </w:rPr>
                              <w:t xml:space="preserve"> </w:t>
                            </w:r>
                          </w:p>
                          <w:p w:rsidR="00CA2AE2" w:rsidRPr="0043325A" w:rsidRDefault="00CA2AE2" w:rsidP="00A24EC4">
                            <w:pPr>
                              <w:jc w:val="right"/>
                              <w:rPr>
                                <w:rFonts w:ascii="Century Gothic" w:hAnsi="Century Gothic"/>
                                <w:b/>
                                <w:color w:val="1F497D" w:themeColor="text2"/>
                                <w:sz w:val="28"/>
                                <w:szCs w:val="28"/>
                              </w:rPr>
                            </w:pPr>
                            <w:r>
                              <w:rPr>
                                <w:rFonts w:ascii="Century Gothic" w:hAnsi="Century Gothic"/>
                                <w:b/>
                                <w:color w:val="1F497D" w:themeColor="text2"/>
                                <w:sz w:val="28"/>
                                <w:szCs w:val="28"/>
                              </w:rPr>
                              <w:t>Nu</w:t>
                            </w:r>
                            <w:r w:rsidRPr="00A24EC4">
                              <w:rPr>
                                <w:rFonts w:ascii="Century Gothic" w:hAnsi="Century Gothic"/>
                                <w:b/>
                                <w:color w:val="1F497D" w:themeColor="text2"/>
                                <w:sz w:val="28"/>
                                <w:szCs w:val="28"/>
                              </w:rPr>
                              <w:t>evas situaciones sociales</w:t>
                            </w:r>
                            <w:r>
                              <w:rPr>
                                <w:rFonts w:ascii="Century Gothic" w:hAnsi="Century Gothic"/>
                                <w:b/>
                                <w:color w:val="1F497D" w:themeColor="text2"/>
                                <w:sz w:val="28"/>
                                <w:szCs w:val="28"/>
                              </w:rPr>
                              <w:t xml:space="preserve"> </w:t>
                            </w:r>
                            <w:r w:rsidRPr="00A24EC4">
                              <w:rPr>
                                <w:rFonts w:ascii="Century Gothic" w:hAnsi="Century Gothic"/>
                                <w:b/>
                                <w:color w:val="1F497D" w:themeColor="text2"/>
                                <w:sz w:val="28"/>
                                <w:szCs w:val="28"/>
                              </w:rPr>
                              <w:t xml:space="preserve">que impactan en </w:t>
                            </w:r>
                            <w:r>
                              <w:rPr>
                                <w:rFonts w:ascii="Century Gothic" w:hAnsi="Century Gothic"/>
                                <w:b/>
                                <w:color w:val="1F497D" w:themeColor="text2"/>
                                <w:sz w:val="28"/>
                                <w:szCs w:val="28"/>
                              </w:rPr>
                              <w:t>C</w:t>
                            </w:r>
                            <w:r w:rsidRPr="00A24EC4">
                              <w:rPr>
                                <w:rFonts w:ascii="Century Gothic" w:hAnsi="Century Gothic"/>
                                <w:b/>
                                <w:color w:val="1F497D" w:themeColor="text2"/>
                                <w:sz w:val="28"/>
                                <w:szCs w:val="28"/>
                              </w:rPr>
                              <w:t>hile</w:t>
                            </w:r>
                          </w:p>
                          <w:p w:rsidR="00CA2AE2" w:rsidRDefault="00CA2AE2" w:rsidP="00A24EC4">
                            <w:pPr>
                              <w:rPr>
                                <w:sz w:val="28"/>
                                <w:szCs w:val="28"/>
                              </w:rPr>
                            </w:pPr>
                          </w:p>
                          <w:p w:rsidR="00CA2AE2" w:rsidRPr="00387159" w:rsidRDefault="00CA2AE2" w:rsidP="007E19B0">
                            <w:pPr>
                              <w:pStyle w:val="Prrafodelista"/>
                              <w:numPr>
                                <w:ilvl w:val="0"/>
                                <w:numId w:val="23"/>
                              </w:numPr>
                              <w:rPr>
                                <w:b/>
                                <w:sz w:val="28"/>
                                <w:szCs w:val="28"/>
                              </w:rPr>
                            </w:pPr>
                            <w:r w:rsidRPr="00387159">
                              <w:rPr>
                                <w:b/>
                                <w:sz w:val="28"/>
                                <w:szCs w:val="28"/>
                              </w:rPr>
                              <w:t>Motivación.</w:t>
                            </w:r>
                          </w:p>
                          <w:p w:rsidR="00CA2AE2" w:rsidRPr="00A24EC4" w:rsidRDefault="00CA2AE2" w:rsidP="00A24EC4">
                            <w:pPr>
                              <w:pStyle w:val="Prrafodelista"/>
                              <w:rPr>
                                <w:sz w:val="24"/>
                                <w:szCs w:val="24"/>
                              </w:rPr>
                            </w:pPr>
                            <w:r w:rsidRPr="00A24EC4">
                              <w:rPr>
                                <w:sz w:val="24"/>
                                <w:szCs w:val="24"/>
                              </w:rPr>
                              <w:t xml:space="preserve">Nuevamente nos encontramos en noviembre, y queremos iniciar el Mes de María Juvenil y familiar.          </w:t>
                            </w:r>
                          </w:p>
                          <w:p w:rsidR="00CA2AE2" w:rsidRPr="00A24EC4" w:rsidRDefault="00CA2AE2" w:rsidP="00A24EC4">
                            <w:pPr>
                              <w:pStyle w:val="Prrafodelista"/>
                              <w:rPr>
                                <w:sz w:val="24"/>
                                <w:szCs w:val="24"/>
                              </w:rPr>
                            </w:pPr>
                            <w:r w:rsidRPr="00A24EC4">
                              <w:rPr>
                                <w:sz w:val="24"/>
                                <w:szCs w:val="24"/>
                              </w:rPr>
                              <w:t>En nuestra Patria, la Iglesia ha propuesto celebrar a nuestra Madre la Virgen María durante todo un Mes.</w:t>
                            </w:r>
                          </w:p>
                          <w:p w:rsidR="00CA2AE2" w:rsidRPr="00A24EC4" w:rsidRDefault="00CA2AE2" w:rsidP="00A24EC4">
                            <w:pPr>
                              <w:pStyle w:val="Prrafodelista"/>
                              <w:rPr>
                                <w:sz w:val="24"/>
                                <w:szCs w:val="24"/>
                              </w:rPr>
                            </w:pPr>
                            <w:r w:rsidRPr="00A24EC4">
                              <w:rPr>
                                <w:sz w:val="24"/>
                                <w:szCs w:val="24"/>
                              </w:rPr>
                              <w:t>Queremos pedirle que nos ayude a vivir como verdaderos cristianos y cristianas en este tiempo que vivimos momentos delicados y complejos en nuestra Iglesia y en nuestra sociedad.</w:t>
                            </w:r>
                          </w:p>
                          <w:p w:rsidR="00CA2AE2" w:rsidRPr="00A24EC4" w:rsidRDefault="00CA2AE2" w:rsidP="00A24EC4">
                            <w:pPr>
                              <w:pStyle w:val="Prrafodelista"/>
                              <w:rPr>
                                <w:sz w:val="24"/>
                                <w:szCs w:val="24"/>
                              </w:rPr>
                            </w:pPr>
                            <w:r w:rsidRPr="00A24EC4">
                              <w:rPr>
                                <w:sz w:val="24"/>
                                <w:szCs w:val="24"/>
                              </w:rPr>
                              <w:t>Nuestro país se ha desarrollado mucho en el mundo de las ciencias, de la tecnología, de la empresa, y está muy bien catalogado mundialmente, pero junto a este crecimiento se detectan graves males sociales y se nota la pirámide social y económica que una vez más deja a muchos chilenos y chilenas lejos de gozar de los beneficios que se proclaman en la televisión o a niveles institucionales. Muchos hermanos nuestros, gente sencilla, sufre marginalidad y violencia en la salud, los sueldos, la vivienda, las oportunidades de empleos dignos, entre otras carencias.</w:t>
                            </w:r>
                          </w:p>
                          <w:p w:rsidR="00CA2AE2" w:rsidRDefault="00CA2AE2" w:rsidP="00A24EC4">
                            <w:pPr>
                              <w:pStyle w:val="Prrafodelista"/>
                              <w:rPr>
                                <w:sz w:val="28"/>
                                <w:szCs w:val="28"/>
                              </w:rPr>
                            </w:pPr>
                            <w:r w:rsidRPr="00A24EC4">
                              <w:rPr>
                                <w:sz w:val="24"/>
                                <w:szCs w:val="24"/>
                              </w:rPr>
                              <w:t>Queremos, por eso, pedir a María nos ayude como Reina de Chile a buscar nuevos caminos de justicia y de paz social, especialmente para los jóvenes y los pobres.</w:t>
                            </w:r>
                          </w:p>
                          <w:p w:rsidR="00CA2AE2" w:rsidRDefault="00CA2AE2" w:rsidP="00A24EC4">
                            <w:pPr>
                              <w:pStyle w:val="Prrafodelista"/>
                              <w:rPr>
                                <w:sz w:val="28"/>
                                <w:szCs w:val="28"/>
                              </w:rPr>
                            </w:pPr>
                          </w:p>
                          <w:p w:rsidR="00CA2AE2" w:rsidRPr="004B29E0" w:rsidRDefault="00CA2AE2" w:rsidP="007E19B0">
                            <w:pPr>
                              <w:pStyle w:val="Prrafodelista"/>
                              <w:numPr>
                                <w:ilvl w:val="0"/>
                                <w:numId w:val="23"/>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4A1088" w:rsidRDefault="00CA2AE2" w:rsidP="00A24EC4">
                            <w:pPr>
                              <w:pStyle w:val="Prrafodelista"/>
                              <w:rPr>
                                <w:sz w:val="24"/>
                                <w:szCs w:val="28"/>
                              </w:rPr>
                            </w:pPr>
                            <w:r w:rsidRPr="004A1088">
                              <w:rPr>
                                <w:sz w:val="24"/>
                                <w:szCs w:val="28"/>
                              </w:rPr>
                              <w:t>Esta es la oración tradicional del Mes. La rezamos juntos: ¡Oh María…! (Ver el anexo)</w:t>
                            </w:r>
                          </w:p>
                          <w:p w:rsidR="00CA2AE2" w:rsidRDefault="00CA2AE2" w:rsidP="00A24EC4">
                            <w:pPr>
                              <w:pStyle w:val="Prrafodelista"/>
                              <w:rPr>
                                <w:sz w:val="28"/>
                                <w:szCs w:val="28"/>
                              </w:rPr>
                            </w:pPr>
                          </w:p>
                          <w:p w:rsidR="00CA2AE2" w:rsidRPr="00387159" w:rsidRDefault="00CA2AE2" w:rsidP="007E19B0">
                            <w:pPr>
                              <w:pStyle w:val="Prrafodelista"/>
                              <w:numPr>
                                <w:ilvl w:val="0"/>
                                <w:numId w:val="23"/>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43325A">
                              <w:rPr>
                                <w:b/>
                                <w:sz w:val="28"/>
                                <w:szCs w:val="28"/>
                              </w:rPr>
                              <w:t>Lc. 6, 20-23)</w:t>
                            </w:r>
                          </w:p>
                          <w:p w:rsidR="00CA2AE2" w:rsidRPr="004A1088" w:rsidRDefault="00CA2AE2" w:rsidP="00A24EC4">
                            <w:pPr>
                              <w:ind w:left="720"/>
                              <w:rPr>
                                <w:sz w:val="24"/>
                                <w:szCs w:val="28"/>
                              </w:rPr>
                            </w:pPr>
                            <w:r w:rsidRPr="004A1088">
                              <w:rPr>
                                <w:sz w:val="24"/>
                                <w:szCs w:val="28"/>
                              </w:rPr>
                              <w:t>Jesús mira su realidad y ve que hay mucho que cambiar. Por eso propone un nuevo modo de considerar las cosas. Escuchemos:</w:t>
                            </w:r>
                          </w:p>
                          <w:p w:rsidR="00CA2AE2" w:rsidRDefault="00CA2AE2" w:rsidP="00A24EC4">
                            <w:pPr>
                              <w:ind w:left="720"/>
                              <w:rPr>
                                <w:sz w:val="28"/>
                                <w:szCs w:val="28"/>
                              </w:rPr>
                            </w:pPr>
                          </w:p>
                          <w:p w:rsidR="00CA2AE2" w:rsidRDefault="00CA2AE2" w:rsidP="00A24EC4">
                            <w:pPr>
                              <w:ind w:left="1440"/>
                              <w:jc w:val="both"/>
                              <w:rPr>
                                <w:rFonts w:asciiTheme="majorHAnsi" w:hAnsiTheme="majorHAnsi"/>
                                <w:i/>
                                <w:sz w:val="28"/>
                                <w:szCs w:val="28"/>
                              </w:rPr>
                            </w:pPr>
                            <w:r w:rsidRPr="0043325A">
                              <w:rPr>
                                <w:rFonts w:asciiTheme="majorHAnsi" w:hAnsiTheme="majorHAnsi"/>
                                <w:i/>
                                <w:sz w:val="28"/>
                                <w:szCs w:val="28"/>
                              </w:rPr>
                              <w:t>«Bienaventurados los pobres, porque vuestro es el Reino de Dios.</w:t>
                            </w:r>
                          </w:p>
                          <w:p w:rsidR="00CA2AE2" w:rsidRPr="00A24EC4" w:rsidRDefault="00CA2AE2" w:rsidP="00A24EC4">
                            <w:pPr>
                              <w:ind w:left="1440"/>
                              <w:jc w:val="both"/>
                              <w:rPr>
                                <w:rFonts w:asciiTheme="majorHAnsi" w:hAnsiTheme="majorHAnsi"/>
                                <w:i/>
                                <w:sz w:val="28"/>
                                <w:szCs w:val="28"/>
                              </w:rPr>
                            </w:pPr>
                            <w:r w:rsidRPr="00A24EC4">
                              <w:rPr>
                                <w:rFonts w:asciiTheme="majorHAnsi" w:hAnsiTheme="majorHAnsi"/>
                                <w:i/>
                                <w:sz w:val="28"/>
                                <w:szCs w:val="28"/>
                              </w:rPr>
                              <w:t>Bienaventurados los que tenéis hambre ahora, porque seréis saciados.</w:t>
                            </w:r>
                          </w:p>
                          <w:p w:rsidR="00CA2AE2" w:rsidRPr="00A24EC4" w:rsidRDefault="00CA2AE2" w:rsidP="00A24EC4">
                            <w:pPr>
                              <w:ind w:left="1440"/>
                              <w:jc w:val="both"/>
                              <w:rPr>
                                <w:rFonts w:asciiTheme="majorHAnsi" w:hAnsiTheme="majorHAnsi"/>
                                <w:i/>
                                <w:sz w:val="28"/>
                                <w:szCs w:val="28"/>
                              </w:rPr>
                            </w:pPr>
                            <w:r w:rsidRPr="00A24EC4">
                              <w:rPr>
                                <w:rFonts w:asciiTheme="majorHAnsi" w:hAnsiTheme="majorHAnsi"/>
                                <w:i/>
                                <w:sz w:val="28"/>
                                <w:szCs w:val="28"/>
                              </w:rPr>
                              <w:t>Bienaventurados los que lloráis ahora, porque reiréis.</w:t>
                            </w:r>
                          </w:p>
                          <w:p w:rsidR="00CA2AE2" w:rsidRPr="00A24EC4" w:rsidRDefault="00CA2AE2" w:rsidP="00A24EC4">
                            <w:pPr>
                              <w:ind w:left="1440"/>
                              <w:jc w:val="both"/>
                              <w:rPr>
                                <w:rFonts w:asciiTheme="majorHAnsi" w:hAnsiTheme="majorHAnsi"/>
                                <w:i/>
                                <w:sz w:val="28"/>
                                <w:szCs w:val="28"/>
                              </w:rPr>
                            </w:pPr>
                            <w:r w:rsidRPr="00A24EC4">
                              <w:rPr>
                                <w:rFonts w:asciiTheme="majorHAnsi" w:hAnsiTheme="majorHAnsi"/>
                                <w:i/>
                                <w:sz w:val="28"/>
                                <w:szCs w:val="28"/>
                              </w:rPr>
                              <w:t xml:space="preserve">Bienaventurados seréis cuando los hombres os odien, cuando os expulsen, os injurien y proscriban vuestro nombre como malo por causa del Hijo del hombre. Alegraos ese día y saltad de gozo, que vuestra recompensa será grande en el cielo. </w:t>
                            </w:r>
                          </w:p>
                          <w:p w:rsidR="00CA2AE2" w:rsidRPr="0043325A" w:rsidRDefault="00CA2AE2" w:rsidP="00A24EC4">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A24EC4">
                            <w:pPr>
                              <w:ind w:left="1440"/>
                              <w:jc w:val="both"/>
                              <w:rPr>
                                <w:rFonts w:asciiTheme="majorHAnsi" w:hAnsiTheme="majorHAnsi"/>
                                <w:i/>
                                <w:sz w:val="28"/>
                                <w:szCs w:val="28"/>
                              </w:rPr>
                            </w:pPr>
                          </w:p>
                          <w:p w:rsidR="00CA2AE2" w:rsidRDefault="00CA2AE2" w:rsidP="0007388B">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78F7A" id="_x0000_s1036" style="position:absolute;margin-left:0;margin-top:-12.35pt;width:468pt;height:680.25pt;z-index:-251566080;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jnH3wIAAGg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izobEWJ&#10;Zi3U6DNkjelaCTLLRzFDnfVrMLy3dy7G6O2t4d890eaqATtx6ZzpGsFK4IX22W8P4sXDU7LtPpgS&#10;8NkuGEzWoXJtBIQ0kAPW5KGviTgEwkE4W00n8xxKx0G3nE9Wo8UscsrY+vTcOh/eCdOSeCioA/oI&#10;z/a3PiTTk8mxROWNVIo4E77J0GCWI3NUeniTDsQaCChHMfajuFKO7Bl0kgrJWu1aCCnJRnn8pYYC&#10;ObRdkqMI2PYQyL32QyfHt1HUm6XXjHOhwwxJDL1NX3YGmUocXnQIwvoUn5KaQPEgwQgFCfacKQGN&#10;kEqIrYx5iqyUJh1oxgtAR5ZGyV75l5R7bgA3yE8fyTPKfuiklQEWhZItdEEM8pjp2HZvdYljHJhU&#10;6QxQSkeeAlfAsaRmBxD3TdmRUsZGGS8nK1hPpYR9MFnm83y1oISpGhYZD44+6Y8XG+FP5Zk9MhzG&#10;eiTNlG1Yqm9v+Cz6ni32yyAQnK44UGkww2F7wAEeIXqctq0pH2DeoL9xqGA9w6Ex7iclHay6gvof&#10;O+YEJeq9hhZfjabTuBvxMp0txnBxQ812qGGaA1RBA+QKj1ch7dOddbJuwFOaDW0uYc4riRP4yAqi&#10;iRdYZ2kO0uqN+3J4R6vHP4jNLwAAAP//AwBQSwMEFAAGAAgAAAAhAAqhFhrfAAAACQEAAA8AAABk&#10;cnMvZG93bnJldi54bWxMj8FOwzAQRO9I/QdrK3FrHZLShhCnQkggLj2QtuLqxksSEa+j2E3D37M9&#10;lePOjGbf5NvJdmLEwbeOFDwsIxBIlTMt1QoO+7dFCsIHTUZ3jlDBL3rYFrO7XGfGXegTxzLUgkvI&#10;Z1pBE0KfSemrBq32S9cjsfftBqsDn0MtzaAvXG47GUfRWlrdEn9odI+vDVY/5dkqKO2xH9P3nf+y&#10;h1X8YY67Ma2CUvfz6eUZRMAp3MJwxWd0KJjp5M5kvOgU8JCgYBGvNiDYfkrWrJw4lySPKcgil/8X&#10;FH8AAAD//wMAUEsBAi0AFAAGAAgAAAAhALaDOJL+AAAA4QEAABMAAAAAAAAAAAAAAAAAAAAAAFtD&#10;b250ZW50X1R5cGVzXS54bWxQSwECLQAUAAYACAAAACEAOP0h/9YAAACUAQAACwAAAAAAAAAAAAAA&#10;AAAvAQAAX3JlbHMvLnJlbHNQSwECLQAUAAYACAAAACEAjMI5x98CAABoBgAADgAAAAAAAAAAAAAA&#10;AAAuAgAAZHJzL2Uyb0RvYy54bWxQSwECLQAUAAYACAAAACEACqEWGt8AAAAJAQAADwAAAAAAAAAA&#10;AAAAAAA5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43325A" w:rsidRDefault="00CA2AE2" w:rsidP="00A24EC4">
                      <w:pPr>
                        <w:rPr>
                          <w:rFonts w:ascii="Century Gothic" w:hAnsi="Century Gothic"/>
                          <w:b/>
                          <w:color w:val="1F497D" w:themeColor="text2"/>
                          <w:sz w:val="36"/>
                          <w:szCs w:val="28"/>
                        </w:rPr>
                      </w:pPr>
                      <w:r w:rsidRPr="0043325A">
                        <w:rPr>
                          <w:rFonts w:ascii="Century Gothic" w:hAnsi="Century Gothic"/>
                          <w:b/>
                          <w:color w:val="1F497D" w:themeColor="text2"/>
                          <w:sz w:val="36"/>
                          <w:szCs w:val="28"/>
                          <w:bdr w:val="single" w:sz="4" w:space="0" w:color="auto"/>
                        </w:rPr>
                        <w:t>Primer día</w:t>
                      </w:r>
                      <w:r w:rsidRPr="0043325A">
                        <w:rPr>
                          <w:rFonts w:ascii="Century Gothic" w:hAnsi="Century Gothic"/>
                          <w:b/>
                          <w:color w:val="1F497D" w:themeColor="text2"/>
                          <w:sz w:val="36"/>
                          <w:szCs w:val="28"/>
                        </w:rPr>
                        <w:t xml:space="preserve"> </w:t>
                      </w:r>
                    </w:p>
                    <w:p w:rsidR="00CA2AE2" w:rsidRPr="0043325A" w:rsidRDefault="00CA2AE2" w:rsidP="00A24EC4">
                      <w:pPr>
                        <w:jc w:val="right"/>
                        <w:rPr>
                          <w:rFonts w:ascii="Century Gothic" w:hAnsi="Century Gothic"/>
                          <w:b/>
                          <w:color w:val="1F497D" w:themeColor="text2"/>
                          <w:sz w:val="28"/>
                          <w:szCs w:val="28"/>
                        </w:rPr>
                      </w:pPr>
                      <w:r>
                        <w:rPr>
                          <w:rFonts w:ascii="Century Gothic" w:hAnsi="Century Gothic"/>
                          <w:b/>
                          <w:color w:val="1F497D" w:themeColor="text2"/>
                          <w:sz w:val="28"/>
                          <w:szCs w:val="28"/>
                        </w:rPr>
                        <w:t>Nu</w:t>
                      </w:r>
                      <w:r w:rsidRPr="00A24EC4">
                        <w:rPr>
                          <w:rFonts w:ascii="Century Gothic" w:hAnsi="Century Gothic"/>
                          <w:b/>
                          <w:color w:val="1F497D" w:themeColor="text2"/>
                          <w:sz w:val="28"/>
                          <w:szCs w:val="28"/>
                        </w:rPr>
                        <w:t>evas situaciones sociales</w:t>
                      </w:r>
                      <w:r>
                        <w:rPr>
                          <w:rFonts w:ascii="Century Gothic" w:hAnsi="Century Gothic"/>
                          <w:b/>
                          <w:color w:val="1F497D" w:themeColor="text2"/>
                          <w:sz w:val="28"/>
                          <w:szCs w:val="28"/>
                        </w:rPr>
                        <w:t xml:space="preserve"> </w:t>
                      </w:r>
                      <w:r w:rsidRPr="00A24EC4">
                        <w:rPr>
                          <w:rFonts w:ascii="Century Gothic" w:hAnsi="Century Gothic"/>
                          <w:b/>
                          <w:color w:val="1F497D" w:themeColor="text2"/>
                          <w:sz w:val="28"/>
                          <w:szCs w:val="28"/>
                        </w:rPr>
                        <w:t xml:space="preserve">que impactan en </w:t>
                      </w:r>
                      <w:r>
                        <w:rPr>
                          <w:rFonts w:ascii="Century Gothic" w:hAnsi="Century Gothic"/>
                          <w:b/>
                          <w:color w:val="1F497D" w:themeColor="text2"/>
                          <w:sz w:val="28"/>
                          <w:szCs w:val="28"/>
                        </w:rPr>
                        <w:t>C</w:t>
                      </w:r>
                      <w:r w:rsidRPr="00A24EC4">
                        <w:rPr>
                          <w:rFonts w:ascii="Century Gothic" w:hAnsi="Century Gothic"/>
                          <w:b/>
                          <w:color w:val="1F497D" w:themeColor="text2"/>
                          <w:sz w:val="28"/>
                          <w:szCs w:val="28"/>
                        </w:rPr>
                        <w:t>hile</w:t>
                      </w:r>
                    </w:p>
                    <w:p w:rsidR="00CA2AE2" w:rsidRDefault="00CA2AE2" w:rsidP="00A24EC4">
                      <w:pPr>
                        <w:rPr>
                          <w:sz w:val="28"/>
                          <w:szCs w:val="28"/>
                        </w:rPr>
                      </w:pPr>
                    </w:p>
                    <w:p w:rsidR="00CA2AE2" w:rsidRPr="00387159" w:rsidRDefault="00CA2AE2" w:rsidP="007E19B0">
                      <w:pPr>
                        <w:pStyle w:val="Prrafodelista"/>
                        <w:numPr>
                          <w:ilvl w:val="0"/>
                          <w:numId w:val="23"/>
                        </w:numPr>
                        <w:rPr>
                          <w:b/>
                          <w:sz w:val="28"/>
                          <w:szCs w:val="28"/>
                        </w:rPr>
                      </w:pPr>
                      <w:r w:rsidRPr="00387159">
                        <w:rPr>
                          <w:b/>
                          <w:sz w:val="28"/>
                          <w:szCs w:val="28"/>
                        </w:rPr>
                        <w:t>Motivación.</w:t>
                      </w:r>
                    </w:p>
                    <w:p w:rsidR="00CA2AE2" w:rsidRPr="00A24EC4" w:rsidRDefault="00CA2AE2" w:rsidP="00A24EC4">
                      <w:pPr>
                        <w:pStyle w:val="Prrafodelista"/>
                        <w:rPr>
                          <w:sz w:val="24"/>
                          <w:szCs w:val="24"/>
                        </w:rPr>
                      </w:pPr>
                      <w:r w:rsidRPr="00A24EC4">
                        <w:rPr>
                          <w:sz w:val="24"/>
                          <w:szCs w:val="24"/>
                        </w:rPr>
                        <w:t xml:space="preserve">Nuevamente nos encontramos en noviembre, y queremos iniciar el Mes de María Juvenil y familiar.          </w:t>
                      </w:r>
                    </w:p>
                    <w:p w:rsidR="00CA2AE2" w:rsidRPr="00A24EC4" w:rsidRDefault="00CA2AE2" w:rsidP="00A24EC4">
                      <w:pPr>
                        <w:pStyle w:val="Prrafodelista"/>
                        <w:rPr>
                          <w:sz w:val="24"/>
                          <w:szCs w:val="24"/>
                        </w:rPr>
                      </w:pPr>
                      <w:r w:rsidRPr="00A24EC4">
                        <w:rPr>
                          <w:sz w:val="24"/>
                          <w:szCs w:val="24"/>
                        </w:rPr>
                        <w:t>En nuestra Patria, la Iglesia ha propuesto celebrar a nuestra Madre la Virgen María durante todo un Mes.</w:t>
                      </w:r>
                    </w:p>
                    <w:p w:rsidR="00CA2AE2" w:rsidRPr="00A24EC4" w:rsidRDefault="00CA2AE2" w:rsidP="00A24EC4">
                      <w:pPr>
                        <w:pStyle w:val="Prrafodelista"/>
                        <w:rPr>
                          <w:sz w:val="24"/>
                          <w:szCs w:val="24"/>
                        </w:rPr>
                      </w:pPr>
                      <w:r w:rsidRPr="00A24EC4">
                        <w:rPr>
                          <w:sz w:val="24"/>
                          <w:szCs w:val="24"/>
                        </w:rPr>
                        <w:t>Queremos pedirle que nos ayude a vivir como verdaderos cristianos y cristianas en este tiempo que vivimos momentos delicados y complejos en nuestra Iglesia y en nuestra sociedad.</w:t>
                      </w:r>
                    </w:p>
                    <w:p w:rsidR="00CA2AE2" w:rsidRPr="00A24EC4" w:rsidRDefault="00CA2AE2" w:rsidP="00A24EC4">
                      <w:pPr>
                        <w:pStyle w:val="Prrafodelista"/>
                        <w:rPr>
                          <w:sz w:val="24"/>
                          <w:szCs w:val="24"/>
                        </w:rPr>
                      </w:pPr>
                      <w:r w:rsidRPr="00A24EC4">
                        <w:rPr>
                          <w:sz w:val="24"/>
                          <w:szCs w:val="24"/>
                        </w:rPr>
                        <w:t>Nuestro país se ha desarrollado mucho en el mundo de las ciencias, de la tecnología, de la empresa, y está muy bien catalogado mundialmente, pero junto a este crecimiento se detectan graves males sociales y se nota la pirámide social y económica que una vez más deja a muchos chilenos y chilenas lejos de gozar de los beneficios que se proclaman en la televisión o a niveles institucionales. Muchos hermanos nuestros, gente sencilla, sufre marginalidad y violencia en la salud, los sueldos, la vivienda, las oportunidades de empleos dignos, entre otras carencias.</w:t>
                      </w:r>
                    </w:p>
                    <w:p w:rsidR="00CA2AE2" w:rsidRDefault="00CA2AE2" w:rsidP="00A24EC4">
                      <w:pPr>
                        <w:pStyle w:val="Prrafodelista"/>
                        <w:rPr>
                          <w:sz w:val="28"/>
                          <w:szCs w:val="28"/>
                        </w:rPr>
                      </w:pPr>
                      <w:r w:rsidRPr="00A24EC4">
                        <w:rPr>
                          <w:sz w:val="24"/>
                          <w:szCs w:val="24"/>
                        </w:rPr>
                        <w:t>Queremos, por eso, pedir a María nos ayude como Reina de Chile a buscar nuevos caminos de justicia y de paz social, especialmente para los jóvenes y los pobres.</w:t>
                      </w:r>
                    </w:p>
                    <w:p w:rsidR="00CA2AE2" w:rsidRDefault="00CA2AE2" w:rsidP="00A24EC4">
                      <w:pPr>
                        <w:pStyle w:val="Prrafodelista"/>
                        <w:rPr>
                          <w:sz w:val="28"/>
                          <w:szCs w:val="28"/>
                        </w:rPr>
                      </w:pPr>
                    </w:p>
                    <w:p w:rsidR="00CA2AE2" w:rsidRPr="004B29E0" w:rsidRDefault="00CA2AE2" w:rsidP="007E19B0">
                      <w:pPr>
                        <w:pStyle w:val="Prrafodelista"/>
                        <w:numPr>
                          <w:ilvl w:val="0"/>
                          <w:numId w:val="23"/>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4A1088" w:rsidRDefault="00CA2AE2" w:rsidP="00A24EC4">
                      <w:pPr>
                        <w:pStyle w:val="Prrafodelista"/>
                        <w:rPr>
                          <w:sz w:val="24"/>
                          <w:szCs w:val="28"/>
                        </w:rPr>
                      </w:pPr>
                      <w:r w:rsidRPr="004A1088">
                        <w:rPr>
                          <w:sz w:val="24"/>
                          <w:szCs w:val="28"/>
                        </w:rPr>
                        <w:t>Esta es la oración tradicional del Mes. La rezamos juntos: ¡Oh María…! (Ver el anexo)</w:t>
                      </w:r>
                    </w:p>
                    <w:p w:rsidR="00CA2AE2" w:rsidRDefault="00CA2AE2" w:rsidP="00A24EC4">
                      <w:pPr>
                        <w:pStyle w:val="Prrafodelista"/>
                        <w:rPr>
                          <w:sz w:val="28"/>
                          <w:szCs w:val="28"/>
                        </w:rPr>
                      </w:pPr>
                    </w:p>
                    <w:p w:rsidR="00CA2AE2" w:rsidRPr="00387159" w:rsidRDefault="00CA2AE2" w:rsidP="007E19B0">
                      <w:pPr>
                        <w:pStyle w:val="Prrafodelista"/>
                        <w:numPr>
                          <w:ilvl w:val="0"/>
                          <w:numId w:val="23"/>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43325A">
                        <w:rPr>
                          <w:b/>
                          <w:sz w:val="28"/>
                          <w:szCs w:val="28"/>
                        </w:rPr>
                        <w:t>Lc. 6, 20-23)</w:t>
                      </w:r>
                    </w:p>
                    <w:p w:rsidR="00CA2AE2" w:rsidRPr="004A1088" w:rsidRDefault="00CA2AE2" w:rsidP="00A24EC4">
                      <w:pPr>
                        <w:ind w:left="720"/>
                        <w:rPr>
                          <w:sz w:val="24"/>
                          <w:szCs w:val="28"/>
                        </w:rPr>
                      </w:pPr>
                      <w:r w:rsidRPr="004A1088">
                        <w:rPr>
                          <w:sz w:val="24"/>
                          <w:szCs w:val="28"/>
                        </w:rPr>
                        <w:t>Jesús mira su realidad y ve que hay mucho que cambiar. Por eso propone un nuevo modo de considerar las cosas. Escuchemos:</w:t>
                      </w:r>
                    </w:p>
                    <w:p w:rsidR="00CA2AE2" w:rsidRDefault="00CA2AE2" w:rsidP="00A24EC4">
                      <w:pPr>
                        <w:ind w:left="720"/>
                        <w:rPr>
                          <w:sz w:val="28"/>
                          <w:szCs w:val="28"/>
                        </w:rPr>
                      </w:pPr>
                    </w:p>
                    <w:p w:rsidR="00CA2AE2" w:rsidRDefault="00CA2AE2" w:rsidP="00A24EC4">
                      <w:pPr>
                        <w:ind w:left="1440"/>
                        <w:jc w:val="both"/>
                        <w:rPr>
                          <w:rFonts w:asciiTheme="majorHAnsi" w:hAnsiTheme="majorHAnsi"/>
                          <w:i/>
                          <w:sz w:val="28"/>
                          <w:szCs w:val="28"/>
                        </w:rPr>
                      </w:pPr>
                      <w:r w:rsidRPr="0043325A">
                        <w:rPr>
                          <w:rFonts w:asciiTheme="majorHAnsi" w:hAnsiTheme="majorHAnsi"/>
                          <w:i/>
                          <w:sz w:val="28"/>
                          <w:szCs w:val="28"/>
                        </w:rPr>
                        <w:t>«Bienaventurados los pobres, porque vuestro es el Reino de Dios.</w:t>
                      </w:r>
                    </w:p>
                    <w:p w:rsidR="00CA2AE2" w:rsidRPr="00A24EC4" w:rsidRDefault="00CA2AE2" w:rsidP="00A24EC4">
                      <w:pPr>
                        <w:ind w:left="1440"/>
                        <w:jc w:val="both"/>
                        <w:rPr>
                          <w:rFonts w:asciiTheme="majorHAnsi" w:hAnsiTheme="majorHAnsi"/>
                          <w:i/>
                          <w:sz w:val="28"/>
                          <w:szCs w:val="28"/>
                        </w:rPr>
                      </w:pPr>
                      <w:r w:rsidRPr="00A24EC4">
                        <w:rPr>
                          <w:rFonts w:asciiTheme="majorHAnsi" w:hAnsiTheme="majorHAnsi"/>
                          <w:i/>
                          <w:sz w:val="28"/>
                          <w:szCs w:val="28"/>
                        </w:rPr>
                        <w:t>Bienaventurados los que tenéis hambre ahora, porque seréis saciados.</w:t>
                      </w:r>
                    </w:p>
                    <w:p w:rsidR="00CA2AE2" w:rsidRPr="00A24EC4" w:rsidRDefault="00CA2AE2" w:rsidP="00A24EC4">
                      <w:pPr>
                        <w:ind w:left="1440"/>
                        <w:jc w:val="both"/>
                        <w:rPr>
                          <w:rFonts w:asciiTheme="majorHAnsi" w:hAnsiTheme="majorHAnsi"/>
                          <w:i/>
                          <w:sz w:val="28"/>
                          <w:szCs w:val="28"/>
                        </w:rPr>
                      </w:pPr>
                      <w:r w:rsidRPr="00A24EC4">
                        <w:rPr>
                          <w:rFonts w:asciiTheme="majorHAnsi" w:hAnsiTheme="majorHAnsi"/>
                          <w:i/>
                          <w:sz w:val="28"/>
                          <w:szCs w:val="28"/>
                        </w:rPr>
                        <w:t>Bienaventurados los que lloráis ahora, porque reiréis.</w:t>
                      </w:r>
                    </w:p>
                    <w:p w:rsidR="00CA2AE2" w:rsidRPr="00A24EC4" w:rsidRDefault="00CA2AE2" w:rsidP="00A24EC4">
                      <w:pPr>
                        <w:ind w:left="1440"/>
                        <w:jc w:val="both"/>
                        <w:rPr>
                          <w:rFonts w:asciiTheme="majorHAnsi" w:hAnsiTheme="majorHAnsi"/>
                          <w:i/>
                          <w:sz w:val="28"/>
                          <w:szCs w:val="28"/>
                        </w:rPr>
                      </w:pPr>
                      <w:r w:rsidRPr="00A24EC4">
                        <w:rPr>
                          <w:rFonts w:asciiTheme="majorHAnsi" w:hAnsiTheme="majorHAnsi"/>
                          <w:i/>
                          <w:sz w:val="28"/>
                          <w:szCs w:val="28"/>
                        </w:rPr>
                        <w:t xml:space="preserve">Bienaventurados seréis cuando los hombres os odien, cuando os expulsen, os injurien y proscriban vuestro nombre como malo por causa del Hijo del hombre. Alegraos ese día y saltad de gozo, que vuestra recompensa será grande en el cielo. </w:t>
                      </w:r>
                    </w:p>
                    <w:p w:rsidR="00CA2AE2" w:rsidRPr="0043325A" w:rsidRDefault="00CA2AE2" w:rsidP="00A24EC4">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A24EC4">
                      <w:pPr>
                        <w:ind w:left="1440"/>
                        <w:jc w:val="both"/>
                        <w:rPr>
                          <w:rFonts w:asciiTheme="majorHAnsi" w:hAnsiTheme="majorHAnsi"/>
                          <w:i/>
                          <w:sz w:val="28"/>
                          <w:szCs w:val="28"/>
                        </w:rPr>
                      </w:pPr>
                    </w:p>
                    <w:p w:rsidR="00CA2AE2" w:rsidRDefault="00CA2AE2" w:rsidP="0007388B">
                      <w:pPr>
                        <w:jc w:val="right"/>
                      </w:pPr>
                    </w:p>
                  </w:txbxContent>
                </v:textbox>
                <w10:wrap type="topAndBottom" anchorx="margin" anchory="margin"/>
              </v:rect>
            </w:pict>
          </mc:Fallback>
        </mc:AlternateContent>
      </w:r>
    </w:p>
    <w:p w:rsidR="00387159" w:rsidRDefault="00A24EC4" w:rsidP="00387159">
      <w:pPr>
        <w:rPr>
          <w:sz w:val="28"/>
          <w:szCs w:val="28"/>
        </w:rPr>
      </w:pPr>
      <w:r>
        <w:rPr>
          <w:noProof/>
          <w:lang w:val="es-CL" w:eastAsia="es-CL"/>
        </w:rPr>
        <w:lastRenderedPageBreak/>
        <mc:AlternateContent>
          <mc:Choice Requires="wps">
            <w:drawing>
              <wp:anchor distT="0" distB="0" distL="114300" distR="114300" simplePos="0" relativeHeight="251758592" behindDoc="1" locked="0" layoutInCell="0" allowOverlap="1" wp14:anchorId="488E123C" wp14:editId="0D5E5188">
                <wp:simplePos x="0" y="0"/>
                <wp:positionH relativeFrom="margin">
                  <wp:posOffset>0</wp:posOffset>
                </wp:positionH>
                <wp:positionV relativeFrom="margin">
                  <wp:posOffset>-123825</wp:posOffset>
                </wp:positionV>
                <wp:extent cx="5943600" cy="8639175"/>
                <wp:effectExtent l="0" t="0" r="38100" b="66675"/>
                <wp:wrapTopAndBottom/>
                <wp:docPr id="62"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3A20FF" w:rsidRDefault="00CA2AE2" w:rsidP="00A24EC4">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A24EC4">
                              <w:rPr>
                                <w:sz w:val="24"/>
                                <w:szCs w:val="28"/>
                              </w:rPr>
                              <w:t xml:space="preserve">¿Qué nos pide Jesús frente a los pobres y a los que sufren? ¿Qué podemos hacer? </w:t>
                            </w:r>
                          </w:p>
                          <w:p w:rsidR="00CA2AE2" w:rsidRPr="00A24EC4" w:rsidRDefault="00CA2AE2" w:rsidP="00A24EC4">
                            <w:pPr>
                              <w:ind w:left="720"/>
                              <w:rPr>
                                <w:sz w:val="24"/>
                                <w:szCs w:val="28"/>
                              </w:rPr>
                            </w:pPr>
                            <w:r w:rsidRPr="00A24EC4">
                              <w:rPr>
                                <w:sz w:val="24"/>
                                <w:szCs w:val="28"/>
                              </w:rPr>
                              <w:t xml:space="preserve">   </w:t>
                            </w:r>
                          </w:p>
                          <w:p w:rsidR="00CA2AE2" w:rsidRPr="0043325A" w:rsidRDefault="00CA2AE2" w:rsidP="007E19B0">
                            <w:pPr>
                              <w:pStyle w:val="Prrafodelista"/>
                              <w:numPr>
                                <w:ilvl w:val="0"/>
                                <w:numId w:val="23"/>
                              </w:numPr>
                              <w:rPr>
                                <w:b/>
                                <w:sz w:val="28"/>
                                <w:szCs w:val="28"/>
                              </w:rPr>
                            </w:pPr>
                            <w:r w:rsidRPr="0043325A">
                              <w:rPr>
                                <w:b/>
                                <w:sz w:val="28"/>
                                <w:szCs w:val="28"/>
                              </w:rPr>
                              <w:t>Oremos juntos.</w:t>
                            </w:r>
                          </w:p>
                          <w:p w:rsidR="00CA2AE2" w:rsidRPr="00A24EC4" w:rsidRDefault="00CA2AE2" w:rsidP="00A24EC4">
                            <w:pPr>
                              <w:jc w:val="both"/>
                              <w:rPr>
                                <w:sz w:val="24"/>
                                <w:szCs w:val="28"/>
                              </w:rPr>
                            </w:pPr>
                            <w:r w:rsidRPr="00A24EC4">
                              <w:rPr>
                                <w:sz w:val="24"/>
                                <w:szCs w:val="28"/>
                              </w:rPr>
                              <w:t>Pidamos a Dios Padre nos ilumine y ayude a reaccionar ante nuestra realidad actual:</w:t>
                            </w:r>
                          </w:p>
                          <w:p w:rsidR="00CA2AE2" w:rsidRPr="00A24EC4" w:rsidRDefault="00CA2AE2" w:rsidP="007E19B0">
                            <w:pPr>
                              <w:pStyle w:val="Prrafodelista"/>
                              <w:numPr>
                                <w:ilvl w:val="0"/>
                                <w:numId w:val="3"/>
                              </w:numPr>
                              <w:jc w:val="both"/>
                              <w:rPr>
                                <w:sz w:val="24"/>
                                <w:szCs w:val="28"/>
                              </w:rPr>
                            </w:pPr>
                            <w:r w:rsidRPr="00A24EC4">
                              <w:rPr>
                                <w:sz w:val="24"/>
                                <w:szCs w:val="28"/>
                              </w:rPr>
                              <w:t>Para que los jóvenes cristianos no seamos individualistas sino solidarios, roguemos al Señor…  Escúchanos…</w:t>
                            </w:r>
                          </w:p>
                          <w:p w:rsidR="00CA2AE2" w:rsidRPr="00A24EC4" w:rsidRDefault="00CA2AE2" w:rsidP="007E19B0">
                            <w:pPr>
                              <w:pStyle w:val="Prrafodelista"/>
                              <w:numPr>
                                <w:ilvl w:val="0"/>
                                <w:numId w:val="3"/>
                              </w:numPr>
                              <w:jc w:val="both"/>
                              <w:rPr>
                                <w:sz w:val="24"/>
                                <w:szCs w:val="28"/>
                              </w:rPr>
                            </w:pPr>
                            <w:r w:rsidRPr="00A24EC4">
                              <w:rPr>
                                <w:sz w:val="24"/>
                                <w:szCs w:val="28"/>
                              </w:rPr>
                              <w:t>Para que la corrupción sea enfrentada con verdad y justicia, roguemos…</w:t>
                            </w:r>
                          </w:p>
                          <w:p w:rsidR="00CA2AE2" w:rsidRPr="00A24EC4" w:rsidRDefault="00CA2AE2" w:rsidP="007E19B0">
                            <w:pPr>
                              <w:pStyle w:val="Prrafodelista"/>
                              <w:numPr>
                                <w:ilvl w:val="0"/>
                                <w:numId w:val="3"/>
                              </w:numPr>
                              <w:jc w:val="both"/>
                              <w:rPr>
                                <w:sz w:val="24"/>
                                <w:szCs w:val="28"/>
                              </w:rPr>
                            </w:pPr>
                            <w:r w:rsidRPr="00A24EC4">
                              <w:rPr>
                                <w:sz w:val="24"/>
                                <w:szCs w:val="28"/>
                              </w:rPr>
                              <w:t>Para que los jóvenes reaccionemos ante la oferta de las drogas luchando por un país más libre y responsable, roguemos…</w:t>
                            </w:r>
                          </w:p>
                          <w:p w:rsidR="00CA2AE2" w:rsidRPr="00A24EC4" w:rsidRDefault="00CA2AE2" w:rsidP="007E19B0">
                            <w:pPr>
                              <w:pStyle w:val="Prrafodelista"/>
                              <w:numPr>
                                <w:ilvl w:val="0"/>
                                <w:numId w:val="3"/>
                              </w:numPr>
                              <w:jc w:val="both"/>
                              <w:rPr>
                                <w:sz w:val="24"/>
                                <w:szCs w:val="28"/>
                              </w:rPr>
                            </w:pPr>
                            <w:r w:rsidRPr="00A24EC4">
                              <w:rPr>
                                <w:sz w:val="24"/>
                                <w:szCs w:val="28"/>
                              </w:rPr>
                              <w:t>Para que no seamos cristianos a medias y nos hagamos responsables de la misión de la Iglesia participando en ella con responsabilidad…</w:t>
                            </w:r>
                          </w:p>
                          <w:p w:rsidR="00CA2AE2" w:rsidRPr="00A24EC4" w:rsidRDefault="00CA2AE2" w:rsidP="00A24EC4">
                            <w:pPr>
                              <w:pStyle w:val="Prrafodelista"/>
                              <w:rPr>
                                <w:i/>
                                <w:sz w:val="24"/>
                                <w:szCs w:val="28"/>
                              </w:rPr>
                            </w:pPr>
                            <w:r w:rsidRPr="00A24EC4">
                              <w:rPr>
                                <w:i/>
                                <w:sz w:val="24"/>
                                <w:szCs w:val="28"/>
                              </w:rPr>
                              <w:t>(Se pueden agregar más… y finalizar con un canto)</w:t>
                            </w:r>
                          </w:p>
                          <w:p w:rsidR="00CA2AE2" w:rsidRPr="00A24EC4" w:rsidRDefault="00CA2AE2" w:rsidP="00A24EC4">
                            <w:pPr>
                              <w:rPr>
                                <w:sz w:val="24"/>
                                <w:szCs w:val="24"/>
                              </w:rPr>
                            </w:pPr>
                          </w:p>
                          <w:p w:rsidR="00CA2AE2" w:rsidRPr="0043325A" w:rsidRDefault="00CA2AE2" w:rsidP="007E19B0">
                            <w:pPr>
                              <w:pStyle w:val="Prrafodelista"/>
                              <w:numPr>
                                <w:ilvl w:val="0"/>
                                <w:numId w:val="23"/>
                              </w:numPr>
                              <w:rPr>
                                <w:b/>
                                <w:sz w:val="28"/>
                                <w:szCs w:val="28"/>
                              </w:rPr>
                            </w:pPr>
                            <w:r>
                              <w:rPr>
                                <w:b/>
                                <w:sz w:val="28"/>
                                <w:szCs w:val="28"/>
                              </w:rPr>
                              <w:t>L</w:t>
                            </w:r>
                            <w:r w:rsidRPr="00A24EC4">
                              <w:rPr>
                                <w:b/>
                                <w:sz w:val="28"/>
                                <w:szCs w:val="28"/>
                              </w:rPr>
                              <w:t>a palabra de nuestros pastores</w:t>
                            </w:r>
                          </w:p>
                          <w:p w:rsidR="00CA2AE2" w:rsidRPr="00A24EC4" w:rsidRDefault="00CA2AE2" w:rsidP="00A24EC4">
                            <w:pPr>
                              <w:pStyle w:val="Prrafodelista"/>
                              <w:jc w:val="both"/>
                              <w:rPr>
                                <w:sz w:val="24"/>
                                <w:szCs w:val="24"/>
                              </w:rPr>
                            </w:pPr>
                            <w:r w:rsidRPr="00A24EC4">
                              <w:rPr>
                                <w:sz w:val="24"/>
                                <w:szCs w:val="24"/>
                              </w:rPr>
                              <w:t>Monseñor Galo Fernández, Administrador Apostólico de la Diócesis de Talca, nos dice acerca de los problemas de las familias chilenas:</w:t>
                            </w:r>
                          </w:p>
                          <w:p w:rsidR="00CA2AE2" w:rsidRPr="00A24EC4" w:rsidRDefault="00CA2AE2" w:rsidP="00A24EC4">
                            <w:pPr>
                              <w:pStyle w:val="Prrafodelista"/>
                              <w:jc w:val="both"/>
                              <w:rPr>
                                <w:sz w:val="24"/>
                                <w:szCs w:val="24"/>
                              </w:rPr>
                            </w:pPr>
                            <w:r>
                              <w:rPr>
                                <w:sz w:val="24"/>
                                <w:szCs w:val="24"/>
                              </w:rPr>
                              <w:t xml:space="preserve"> </w:t>
                            </w:r>
                            <w:r w:rsidRPr="00A24EC4">
                              <w:rPr>
                                <w:sz w:val="24"/>
                                <w:szCs w:val="24"/>
                              </w:rPr>
                              <w:t>“Familias que hoy se sienten desafiadas por una modernidad que ha hecho más complejas sus vidas, que tantas veces las desintegra con ritmos de trabajo agobiante, por los vaivenes de un sistema económico que en ocasiones deja sin sustento a unos , y a otros, les nubla el corazón con una sobre oferta de aspiraciones consumistas. En fin, por la intromisión de mentalidades ajenas a nuestra idiosincrasia que propugna una visión individualista de la persona humana, tan centrada en los propios derechos que termina encegueciéndonos para reconocer la dignidad del que está junto a nosotros, o todavía más grave, del que está dentro del vientre de su madre. Un modo de ser que presume de modernidad, y sin embargo, ha generado tanta soledad y tristeza” (Te Deum, 18/09/2018, p. 3).</w:t>
                            </w: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Cómo quiero que sea mi familia? ¿Queremos reaccionar ante comprar y consumir  olvidándonos de compartir y ser solidarios</w:t>
                            </w:r>
                          </w:p>
                          <w:p w:rsidR="00CA2AE2" w:rsidRPr="00A24EC4" w:rsidRDefault="00CA2AE2" w:rsidP="00A24EC4">
                            <w:pPr>
                              <w:rPr>
                                <w:sz w:val="24"/>
                                <w:szCs w:val="28"/>
                              </w:rPr>
                            </w:pPr>
                          </w:p>
                          <w:p w:rsidR="00CA2AE2" w:rsidRPr="0043325A" w:rsidRDefault="00CA2AE2" w:rsidP="007E19B0">
                            <w:pPr>
                              <w:pStyle w:val="Prrafodelista"/>
                              <w:numPr>
                                <w:ilvl w:val="0"/>
                                <w:numId w:val="23"/>
                              </w:numPr>
                              <w:rPr>
                                <w:b/>
                                <w:sz w:val="28"/>
                                <w:szCs w:val="28"/>
                              </w:rPr>
                            </w:pPr>
                            <w:r w:rsidRPr="0043325A">
                              <w:rPr>
                                <w:b/>
                                <w:sz w:val="28"/>
                                <w:szCs w:val="28"/>
                              </w:rPr>
                              <w:t>Sugerencia de signo.</w:t>
                            </w:r>
                          </w:p>
                          <w:p w:rsidR="00CA2AE2" w:rsidRPr="00A24EC4" w:rsidRDefault="00CA2AE2" w:rsidP="00A24EC4">
                            <w:pPr>
                              <w:pStyle w:val="Prrafodelista"/>
                              <w:rPr>
                                <w:sz w:val="24"/>
                                <w:szCs w:val="28"/>
                              </w:rPr>
                            </w:pPr>
                            <w:r w:rsidRPr="00A24EC4">
                              <w:rPr>
                                <w:sz w:val="24"/>
                                <w:szCs w:val="28"/>
                              </w:rPr>
                              <w:t>Sobre un panel escribir la palabra   Chile, y al lado derecho elementos negativos del país, y al lado izquierdo poner elementos positivos o lo que quisiéramos vivir.</w:t>
                            </w:r>
                          </w:p>
                          <w:p w:rsidR="00CA2AE2" w:rsidRPr="00A24EC4" w:rsidRDefault="00CA2AE2" w:rsidP="00A24EC4">
                            <w:pPr>
                              <w:rPr>
                                <w:sz w:val="24"/>
                                <w:szCs w:val="28"/>
                              </w:rPr>
                            </w:pPr>
                          </w:p>
                          <w:p w:rsidR="00CA2AE2" w:rsidRPr="0043325A" w:rsidRDefault="00CA2AE2" w:rsidP="007E19B0">
                            <w:pPr>
                              <w:pStyle w:val="Prrafodelista"/>
                              <w:numPr>
                                <w:ilvl w:val="0"/>
                                <w:numId w:val="23"/>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A24EC4">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8E123C" id="_x0000_s1037" style="position:absolute;margin-left:0;margin-top:-9.75pt;width:468pt;height:680.25pt;z-index:-2515578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Px3wIAAGg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izofEyJ&#10;Zi3U6DNkjelaCTLLRzFDnfVrMLy3dy7G6O2t4d890eaqATtx6ZzpGsFK4IX22W8P4sXDU7LtPpgS&#10;8NkuGEzWoXJtBIQ0kAPW5KGviTgEwkE4W00n8xxKx0G3nE9Wo8UscsrY+vTcOh/eCdOSeCioA/oI&#10;z/a3PiTTk8mxROWNVIo4E77J0GCWI3NUeniTDsQaCChHMfajuFKO7Bl0kgrJWu1aCCnJRnn8pYYC&#10;ObRdkqMI2PYQyL32QyfHt1HUm6XXjHOhwwxJDL1NX3YGmUocXnQIwvoUn5KaQPEgwQgFCfacKQGN&#10;kEqIrYx5iqyUJh1oxgtAR5ZGyV75l5R7bgA3yE8fyTPKfuiklQEWhZItdEEM8pjp2HZvdYljHJhU&#10;6QxQSkeeAlfAsaRmBxD3TdmRUsZGGS8nK1hPpYR9MFnm83y1oISpGhYZD44+6Y8XG+FP5Zk9MhzG&#10;eiTNlG1Yqm9v+Cz6ni32yyAQnK44UGkww2F7wAEe9bO6NeUDzBv0Nw4VrGc4NMb9pKSDVVdQ/2PH&#10;nKBEvdfQ4qvRdBp3I16ms8UYLm6o2Q41THOAKmiAXOHxKqR9urNO1g14SrOhzSXMeSVxAuMOSKwg&#10;mniBdZbmIK3euC+Hd7R6/IPY/AIAAP//AwBQSwMEFAAGAAgAAAAhAEToZmjeAAAACQEAAA8AAABk&#10;cnMvZG93bnJldi54bWxMj8FuwjAQRO+V+g/WInEDJ0BRCHFQVamoFw5NQb2aeEki4nUUm5D+fben&#10;ctyZ0eybbDfaVgzY+8aRgngegUAqnWmoUnD8ep8lIHzQZHTrCBX8oIdd/vyU6dS4O33iUIRKcAn5&#10;VCuoQ+hSKX1Zo9V+7jok9i6utzrw2VfS9PrO5baViyhaS6sb4g+17vCtxvJa3KyCwp66Idkf/Lc9&#10;rhYf5nQYkjIoNZ2Mr1sQAcfwH4Y/fEaHnJnO7kbGi1YBDwkKZvHmBQTbm+WalTPnlqs4Apln8nFB&#10;/gsAAP//AwBQSwECLQAUAAYACAAAACEAtoM4kv4AAADhAQAAEwAAAAAAAAAAAAAAAAAAAAAAW0Nv&#10;bnRlbnRfVHlwZXNdLnhtbFBLAQItABQABgAIAAAAIQA4/SH/1gAAAJQBAAALAAAAAAAAAAAAAAAA&#10;AC8BAABfcmVscy8ucmVsc1BLAQItABQABgAIAAAAIQB0/UPx3wIAAGgGAAAOAAAAAAAAAAAAAAAA&#10;AC4CAABkcnMvZTJvRG9jLnhtbFBLAQItABQABgAIAAAAIQBE6GZo3gAAAAkBAAAPAAAAAAAAAAAA&#10;AAAAADkFAABkcnMvZG93bnJldi54bWxQSwUGAAAAAAQABADzAAAARAYAAAAA&#10;" o:allowincell="f" fillcolor="white [3201]" strokecolor="#92cddc [1944]" strokeweight="1pt">
                <v:fill color2="#b6dde8 [1304]" rotate="t" focus="100%" type="gradient"/>
                <v:shadow on="t" color="#205867 [1608]" opacity=".5" offset="1pt"/>
                <v:textbox>
                  <w:txbxContent>
                    <w:p w:rsidR="00CA2AE2" w:rsidRPr="003A20FF" w:rsidRDefault="00CA2AE2" w:rsidP="00A24EC4">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A24EC4">
                        <w:rPr>
                          <w:sz w:val="24"/>
                          <w:szCs w:val="28"/>
                        </w:rPr>
                        <w:t xml:space="preserve">¿Qué nos pide Jesús frente a los pobres y a los que sufren? ¿Qué podemos hacer? </w:t>
                      </w:r>
                    </w:p>
                    <w:p w:rsidR="00CA2AE2" w:rsidRPr="00A24EC4" w:rsidRDefault="00CA2AE2" w:rsidP="00A24EC4">
                      <w:pPr>
                        <w:ind w:left="720"/>
                        <w:rPr>
                          <w:sz w:val="24"/>
                          <w:szCs w:val="28"/>
                        </w:rPr>
                      </w:pPr>
                      <w:r w:rsidRPr="00A24EC4">
                        <w:rPr>
                          <w:sz w:val="24"/>
                          <w:szCs w:val="28"/>
                        </w:rPr>
                        <w:t xml:space="preserve">   </w:t>
                      </w:r>
                    </w:p>
                    <w:p w:rsidR="00CA2AE2" w:rsidRPr="0043325A" w:rsidRDefault="00CA2AE2" w:rsidP="007E19B0">
                      <w:pPr>
                        <w:pStyle w:val="Prrafodelista"/>
                        <w:numPr>
                          <w:ilvl w:val="0"/>
                          <w:numId w:val="23"/>
                        </w:numPr>
                        <w:rPr>
                          <w:b/>
                          <w:sz w:val="28"/>
                          <w:szCs w:val="28"/>
                        </w:rPr>
                      </w:pPr>
                      <w:r w:rsidRPr="0043325A">
                        <w:rPr>
                          <w:b/>
                          <w:sz w:val="28"/>
                          <w:szCs w:val="28"/>
                        </w:rPr>
                        <w:t>Oremos juntos.</w:t>
                      </w:r>
                    </w:p>
                    <w:p w:rsidR="00CA2AE2" w:rsidRPr="00A24EC4" w:rsidRDefault="00CA2AE2" w:rsidP="00A24EC4">
                      <w:pPr>
                        <w:jc w:val="both"/>
                        <w:rPr>
                          <w:sz w:val="24"/>
                          <w:szCs w:val="28"/>
                        </w:rPr>
                      </w:pPr>
                      <w:r w:rsidRPr="00A24EC4">
                        <w:rPr>
                          <w:sz w:val="24"/>
                          <w:szCs w:val="28"/>
                        </w:rPr>
                        <w:t>Pidamos a Dios Padre nos ilumine y ayude a reaccionar ante nuestra realidad actual:</w:t>
                      </w:r>
                    </w:p>
                    <w:p w:rsidR="00CA2AE2" w:rsidRPr="00A24EC4" w:rsidRDefault="00CA2AE2" w:rsidP="007E19B0">
                      <w:pPr>
                        <w:pStyle w:val="Prrafodelista"/>
                        <w:numPr>
                          <w:ilvl w:val="0"/>
                          <w:numId w:val="3"/>
                        </w:numPr>
                        <w:jc w:val="both"/>
                        <w:rPr>
                          <w:sz w:val="24"/>
                          <w:szCs w:val="28"/>
                        </w:rPr>
                      </w:pPr>
                      <w:r w:rsidRPr="00A24EC4">
                        <w:rPr>
                          <w:sz w:val="24"/>
                          <w:szCs w:val="28"/>
                        </w:rPr>
                        <w:t>Para que los jóvenes cristianos no seamos individualistas sino solidarios, roguemos al Señor…  Escúchanos…</w:t>
                      </w:r>
                    </w:p>
                    <w:p w:rsidR="00CA2AE2" w:rsidRPr="00A24EC4" w:rsidRDefault="00CA2AE2" w:rsidP="007E19B0">
                      <w:pPr>
                        <w:pStyle w:val="Prrafodelista"/>
                        <w:numPr>
                          <w:ilvl w:val="0"/>
                          <w:numId w:val="3"/>
                        </w:numPr>
                        <w:jc w:val="both"/>
                        <w:rPr>
                          <w:sz w:val="24"/>
                          <w:szCs w:val="28"/>
                        </w:rPr>
                      </w:pPr>
                      <w:r w:rsidRPr="00A24EC4">
                        <w:rPr>
                          <w:sz w:val="24"/>
                          <w:szCs w:val="28"/>
                        </w:rPr>
                        <w:t>Para que la corrupción sea enfrentada con verdad y justicia, roguemos…</w:t>
                      </w:r>
                    </w:p>
                    <w:p w:rsidR="00CA2AE2" w:rsidRPr="00A24EC4" w:rsidRDefault="00CA2AE2" w:rsidP="007E19B0">
                      <w:pPr>
                        <w:pStyle w:val="Prrafodelista"/>
                        <w:numPr>
                          <w:ilvl w:val="0"/>
                          <w:numId w:val="3"/>
                        </w:numPr>
                        <w:jc w:val="both"/>
                        <w:rPr>
                          <w:sz w:val="24"/>
                          <w:szCs w:val="28"/>
                        </w:rPr>
                      </w:pPr>
                      <w:r w:rsidRPr="00A24EC4">
                        <w:rPr>
                          <w:sz w:val="24"/>
                          <w:szCs w:val="28"/>
                        </w:rPr>
                        <w:t>Para que los jóvenes reaccionemos ante la oferta de las drogas luchando por un país más libre y responsable, roguemos…</w:t>
                      </w:r>
                    </w:p>
                    <w:p w:rsidR="00CA2AE2" w:rsidRPr="00A24EC4" w:rsidRDefault="00CA2AE2" w:rsidP="007E19B0">
                      <w:pPr>
                        <w:pStyle w:val="Prrafodelista"/>
                        <w:numPr>
                          <w:ilvl w:val="0"/>
                          <w:numId w:val="3"/>
                        </w:numPr>
                        <w:jc w:val="both"/>
                        <w:rPr>
                          <w:sz w:val="24"/>
                          <w:szCs w:val="28"/>
                        </w:rPr>
                      </w:pPr>
                      <w:r w:rsidRPr="00A24EC4">
                        <w:rPr>
                          <w:sz w:val="24"/>
                          <w:szCs w:val="28"/>
                        </w:rPr>
                        <w:t>Para que no seamos cristianos a medias y nos hagamos responsables de la misión de la Iglesia participando en ella con responsabilidad…</w:t>
                      </w:r>
                    </w:p>
                    <w:p w:rsidR="00CA2AE2" w:rsidRPr="00A24EC4" w:rsidRDefault="00CA2AE2" w:rsidP="00A24EC4">
                      <w:pPr>
                        <w:pStyle w:val="Prrafodelista"/>
                        <w:rPr>
                          <w:i/>
                          <w:sz w:val="24"/>
                          <w:szCs w:val="28"/>
                        </w:rPr>
                      </w:pPr>
                      <w:r w:rsidRPr="00A24EC4">
                        <w:rPr>
                          <w:i/>
                          <w:sz w:val="24"/>
                          <w:szCs w:val="28"/>
                        </w:rPr>
                        <w:t>(Se pueden agregar más… y finalizar con un canto)</w:t>
                      </w:r>
                    </w:p>
                    <w:p w:rsidR="00CA2AE2" w:rsidRPr="00A24EC4" w:rsidRDefault="00CA2AE2" w:rsidP="00A24EC4">
                      <w:pPr>
                        <w:rPr>
                          <w:sz w:val="24"/>
                          <w:szCs w:val="24"/>
                        </w:rPr>
                      </w:pPr>
                    </w:p>
                    <w:p w:rsidR="00CA2AE2" w:rsidRPr="0043325A" w:rsidRDefault="00CA2AE2" w:rsidP="007E19B0">
                      <w:pPr>
                        <w:pStyle w:val="Prrafodelista"/>
                        <w:numPr>
                          <w:ilvl w:val="0"/>
                          <w:numId w:val="23"/>
                        </w:numPr>
                        <w:rPr>
                          <w:b/>
                          <w:sz w:val="28"/>
                          <w:szCs w:val="28"/>
                        </w:rPr>
                      </w:pPr>
                      <w:r>
                        <w:rPr>
                          <w:b/>
                          <w:sz w:val="28"/>
                          <w:szCs w:val="28"/>
                        </w:rPr>
                        <w:t>L</w:t>
                      </w:r>
                      <w:r w:rsidRPr="00A24EC4">
                        <w:rPr>
                          <w:b/>
                          <w:sz w:val="28"/>
                          <w:szCs w:val="28"/>
                        </w:rPr>
                        <w:t>a palabra de nuestros pastores</w:t>
                      </w:r>
                    </w:p>
                    <w:p w:rsidR="00CA2AE2" w:rsidRPr="00A24EC4" w:rsidRDefault="00CA2AE2" w:rsidP="00A24EC4">
                      <w:pPr>
                        <w:pStyle w:val="Prrafodelista"/>
                        <w:jc w:val="both"/>
                        <w:rPr>
                          <w:sz w:val="24"/>
                          <w:szCs w:val="24"/>
                        </w:rPr>
                      </w:pPr>
                      <w:r w:rsidRPr="00A24EC4">
                        <w:rPr>
                          <w:sz w:val="24"/>
                          <w:szCs w:val="24"/>
                        </w:rPr>
                        <w:t>Monseñor Galo Fernández, Administrador Apostólico de la Diócesis de Talca, nos dice acerca de los problemas de las familias chilenas:</w:t>
                      </w:r>
                    </w:p>
                    <w:p w:rsidR="00CA2AE2" w:rsidRPr="00A24EC4" w:rsidRDefault="00CA2AE2" w:rsidP="00A24EC4">
                      <w:pPr>
                        <w:pStyle w:val="Prrafodelista"/>
                        <w:jc w:val="both"/>
                        <w:rPr>
                          <w:sz w:val="24"/>
                          <w:szCs w:val="24"/>
                        </w:rPr>
                      </w:pPr>
                      <w:r>
                        <w:rPr>
                          <w:sz w:val="24"/>
                          <w:szCs w:val="24"/>
                        </w:rPr>
                        <w:t xml:space="preserve"> </w:t>
                      </w:r>
                      <w:r w:rsidRPr="00A24EC4">
                        <w:rPr>
                          <w:sz w:val="24"/>
                          <w:szCs w:val="24"/>
                        </w:rPr>
                        <w:t>“Familias que hoy se sienten desafiadas por una modernidad que ha hecho más complejas sus vidas, que tantas veces las desintegra con ritmos de trabajo agobiante, por los vaivenes de un sistema económico que en ocasiones deja sin sustento a unos , y a otros, les nubla el corazón con una sobre oferta de aspiraciones consumistas. En fin, por la intromisión de mentalidades ajenas a nuestra idiosincrasia que propugna una visión individualista de la persona humana, tan centrada en los propios derechos que termina encegueciéndonos para reconocer la dignidad del que está junto a nosotros, o todavía más grave, del que está dentro del vientre de su madre. Un modo de ser que presume de modernidad, y sin embargo, ha generado tanta soledad y tristeza” (Te Deum, 18/09/2018, p. 3).</w:t>
                      </w: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Cómo quiero que sea mi familia? ¿Queremos reaccionar ante comprar y consumir  olvidándonos de compartir y ser solidarios</w:t>
                      </w:r>
                    </w:p>
                    <w:p w:rsidR="00CA2AE2" w:rsidRPr="00A24EC4" w:rsidRDefault="00CA2AE2" w:rsidP="00A24EC4">
                      <w:pPr>
                        <w:rPr>
                          <w:sz w:val="24"/>
                          <w:szCs w:val="28"/>
                        </w:rPr>
                      </w:pPr>
                    </w:p>
                    <w:p w:rsidR="00CA2AE2" w:rsidRPr="0043325A" w:rsidRDefault="00CA2AE2" w:rsidP="007E19B0">
                      <w:pPr>
                        <w:pStyle w:val="Prrafodelista"/>
                        <w:numPr>
                          <w:ilvl w:val="0"/>
                          <w:numId w:val="23"/>
                        </w:numPr>
                        <w:rPr>
                          <w:b/>
                          <w:sz w:val="28"/>
                          <w:szCs w:val="28"/>
                        </w:rPr>
                      </w:pPr>
                      <w:r w:rsidRPr="0043325A">
                        <w:rPr>
                          <w:b/>
                          <w:sz w:val="28"/>
                          <w:szCs w:val="28"/>
                        </w:rPr>
                        <w:t>Sugerencia de signo.</w:t>
                      </w:r>
                    </w:p>
                    <w:p w:rsidR="00CA2AE2" w:rsidRPr="00A24EC4" w:rsidRDefault="00CA2AE2" w:rsidP="00A24EC4">
                      <w:pPr>
                        <w:pStyle w:val="Prrafodelista"/>
                        <w:rPr>
                          <w:sz w:val="24"/>
                          <w:szCs w:val="28"/>
                        </w:rPr>
                      </w:pPr>
                      <w:r w:rsidRPr="00A24EC4">
                        <w:rPr>
                          <w:sz w:val="24"/>
                          <w:szCs w:val="28"/>
                        </w:rPr>
                        <w:t>Sobre un panel escribir la palabra   Chile, y al lado derecho elementos negativos del país, y al lado izquierdo poner elementos positivos o lo que quisiéramos vivir.</w:t>
                      </w:r>
                    </w:p>
                    <w:p w:rsidR="00CA2AE2" w:rsidRPr="00A24EC4" w:rsidRDefault="00CA2AE2" w:rsidP="00A24EC4">
                      <w:pPr>
                        <w:rPr>
                          <w:sz w:val="24"/>
                          <w:szCs w:val="28"/>
                        </w:rPr>
                      </w:pPr>
                    </w:p>
                    <w:p w:rsidR="00CA2AE2" w:rsidRPr="0043325A" w:rsidRDefault="00CA2AE2" w:rsidP="007E19B0">
                      <w:pPr>
                        <w:pStyle w:val="Prrafodelista"/>
                        <w:numPr>
                          <w:ilvl w:val="0"/>
                          <w:numId w:val="23"/>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A24EC4">
                      <w:pPr>
                        <w:jc w:val="right"/>
                        <w:rPr>
                          <w:lang w:val="es-CL"/>
                        </w:rPr>
                      </w:pPr>
                    </w:p>
                  </w:txbxContent>
                </v:textbox>
                <w10:wrap type="topAndBottom" anchorx="margin" anchory="margin"/>
              </v:rect>
            </w:pict>
          </mc:Fallback>
        </mc:AlternateContent>
      </w:r>
    </w:p>
    <w:p w:rsidR="00DC522C" w:rsidRDefault="001931A7" w:rsidP="00DC522C">
      <w:pPr>
        <w:rPr>
          <w:sz w:val="24"/>
        </w:rPr>
      </w:pPr>
      <w:r>
        <w:rPr>
          <w:sz w:val="24"/>
        </w:rPr>
        <w:lastRenderedPageBreak/>
        <w:t xml:space="preserve"> </w:t>
      </w:r>
      <w:r w:rsidR="00DC522C">
        <w:rPr>
          <w:noProof/>
          <w:lang w:val="es-CL" w:eastAsia="es-CL"/>
        </w:rPr>
        <mc:AlternateContent>
          <mc:Choice Requires="wps">
            <w:drawing>
              <wp:anchor distT="0" distB="0" distL="114300" distR="114300" simplePos="0" relativeHeight="251766784"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35"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Segundo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sidRPr="004A1088">
                              <w:rPr>
                                <w:rFonts w:ascii="Century Gothic" w:hAnsi="Century Gothic"/>
                                <w:b/>
                                <w:color w:val="1F497D" w:themeColor="text2"/>
                                <w:sz w:val="28"/>
                                <w:szCs w:val="28"/>
                              </w:rPr>
                              <w:t>Nuevas situaciones en la iglesia que nos invitan a reaccionar</w:t>
                            </w:r>
                          </w:p>
                          <w:p w:rsidR="00CA2AE2" w:rsidRDefault="00CA2AE2" w:rsidP="00DC522C">
                            <w:pPr>
                              <w:rPr>
                                <w:sz w:val="28"/>
                                <w:szCs w:val="28"/>
                              </w:rPr>
                            </w:pPr>
                          </w:p>
                          <w:p w:rsidR="00CA2AE2" w:rsidRPr="00387159" w:rsidRDefault="00CA2AE2" w:rsidP="007E19B0">
                            <w:pPr>
                              <w:pStyle w:val="Prrafodelista"/>
                              <w:numPr>
                                <w:ilvl w:val="0"/>
                                <w:numId w:val="21"/>
                              </w:numPr>
                              <w:rPr>
                                <w:b/>
                                <w:sz w:val="28"/>
                                <w:szCs w:val="28"/>
                              </w:rPr>
                            </w:pPr>
                            <w:r w:rsidRPr="00387159">
                              <w:rPr>
                                <w:b/>
                                <w:sz w:val="28"/>
                                <w:szCs w:val="28"/>
                              </w:rPr>
                              <w:t>Motivación.</w:t>
                            </w:r>
                          </w:p>
                          <w:p w:rsidR="00CA2AE2" w:rsidRPr="004A1088" w:rsidRDefault="00CA2AE2" w:rsidP="004A1088">
                            <w:pPr>
                              <w:pStyle w:val="Prrafodelista"/>
                              <w:jc w:val="both"/>
                              <w:rPr>
                                <w:sz w:val="24"/>
                                <w:szCs w:val="24"/>
                              </w:rPr>
                            </w:pPr>
                            <w:r w:rsidRPr="004A1088">
                              <w:rPr>
                                <w:sz w:val="24"/>
                                <w:szCs w:val="24"/>
                              </w:rPr>
                              <w:t>Como cristianos católicos estamos viendo situaciones nuevas que nos preocupan dentro de la Iglesia misma.</w:t>
                            </w:r>
                          </w:p>
                          <w:p w:rsidR="00CA2AE2" w:rsidRPr="004A1088" w:rsidRDefault="00CA2AE2" w:rsidP="004A1088">
                            <w:pPr>
                              <w:pStyle w:val="Prrafodelista"/>
                              <w:jc w:val="both"/>
                              <w:rPr>
                                <w:sz w:val="24"/>
                                <w:szCs w:val="24"/>
                              </w:rPr>
                            </w:pPr>
                            <w:r w:rsidRPr="004A1088">
                              <w:rPr>
                                <w:sz w:val="24"/>
                                <w:szCs w:val="24"/>
                              </w:rPr>
                              <w:t>Hay muchos jóvenes que ya se declaran ateos, y que no les importan los valores espirituales. Hay otros grupos de jóvenes y adultos que dicen que no creen en la Iglesia, aunque aceptan a Dios. Dentro de la iglesia nos damos cuenta que hay menos bautizos, menos matrimonios, que mucha gente ha dejado de ir a la misa de los domingos, y que dicen que no creen en los curas por todo lo que está pasando con los abusos de menores. Igualmente la pastoral juvenil se ha debilitado en varios lugares.</w:t>
                            </w:r>
                          </w:p>
                          <w:p w:rsidR="00CA2AE2" w:rsidRPr="004A1088" w:rsidRDefault="00CA2AE2" w:rsidP="004A1088">
                            <w:pPr>
                              <w:pStyle w:val="Prrafodelista"/>
                              <w:jc w:val="both"/>
                              <w:rPr>
                                <w:sz w:val="24"/>
                                <w:szCs w:val="24"/>
                              </w:rPr>
                            </w:pPr>
                            <w:r w:rsidRPr="004A1088">
                              <w:rPr>
                                <w:sz w:val="24"/>
                                <w:szCs w:val="24"/>
                              </w:rPr>
                              <w:t>Se notan signos de poder y no de acogida en algunas partes, alejando así a la gente.</w:t>
                            </w:r>
                          </w:p>
                          <w:p w:rsidR="00CA2AE2" w:rsidRPr="004A1088" w:rsidRDefault="00CA2AE2" w:rsidP="004A1088">
                            <w:pPr>
                              <w:pStyle w:val="Prrafodelista"/>
                              <w:jc w:val="both"/>
                              <w:rPr>
                                <w:sz w:val="24"/>
                                <w:szCs w:val="24"/>
                              </w:rPr>
                            </w:pPr>
                            <w:r w:rsidRPr="004A1088">
                              <w:rPr>
                                <w:sz w:val="24"/>
                                <w:szCs w:val="24"/>
                              </w:rPr>
                              <w:t xml:space="preserve">Igualmente varios grupos de jóvenes no tienen espacios para reunirse en las parroquias o lugares de Iglesia.  </w:t>
                            </w:r>
                          </w:p>
                          <w:p w:rsidR="00CA2AE2" w:rsidRPr="004A1088" w:rsidRDefault="00CA2AE2" w:rsidP="004A1088">
                            <w:pPr>
                              <w:pStyle w:val="Prrafodelista"/>
                              <w:jc w:val="both"/>
                              <w:rPr>
                                <w:sz w:val="24"/>
                                <w:szCs w:val="24"/>
                              </w:rPr>
                            </w:pPr>
                            <w:r w:rsidRPr="004A1088">
                              <w:rPr>
                                <w:sz w:val="24"/>
                                <w:szCs w:val="24"/>
                              </w:rPr>
                              <w:t>Sin embargo hay signos que nos alientan como la petición del sacramento de la confirmación en varias Diócesis, los encuentros masivos y peregrinaciones juveniles que convocan a miles de jóvenes, los retiros juveniles de colegios y parroquias.</w:t>
                            </w:r>
                          </w:p>
                          <w:p w:rsidR="00CA2AE2" w:rsidRDefault="00CA2AE2" w:rsidP="004A1088">
                            <w:pPr>
                              <w:pStyle w:val="Prrafodelista"/>
                              <w:jc w:val="both"/>
                              <w:rPr>
                                <w:sz w:val="28"/>
                                <w:szCs w:val="28"/>
                              </w:rPr>
                            </w:pPr>
                            <w:r w:rsidRPr="004A1088">
                              <w:rPr>
                                <w:sz w:val="24"/>
                                <w:szCs w:val="24"/>
                              </w:rPr>
                              <w:t>Hoy queremos tomar conciencia de nuestros problemas y reaccionar.</w:t>
                            </w:r>
                          </w:p>
                          <w:p w:rsidR="00CA2AE2" w:rsidRDefault="00CA2AE2" w:rsidP="00DC522C">
                            <w:pPr>
                              <w:pStyle w:val="Prrafodelista"/>
                              <w:rPr>
                                <w:sz w:val="28"/>
                                <w:szCs w:val="28"/>
                              </w:rPr>
                            </w:pPr>
                          </w:p>
                          <w:p w:rsidR="00CA2AE2" w:rsidRPr="004B29E0" w:rsidRDefault="00CA2AE2" w:rsidP="007E19B0">
                            <w:pPr>
                              <w:pStyle w:val="Prrafodelista"/>
                              <w:numPr>
                                <w:ilvl w:val="0"/>
                                <w:numId w:val="21"/>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4A1088" w:rsidRDefault="00CA2AE2" w:rsidP="00DC522C">
                            <w:pPr>
                              <w:pStyle w:val="Prrafodelista"/>
                              <w:rPr>
                                <w:sz w:val="24"/>
                                <w:szCs w:val="28"/>
                              </w:rPr>
                            </w:pPr>
                            <w:r w:rsidRPr="004A1088">
                              <w:rPr>
                                <w:sz w:val="24"/>
                                <w:szCs w:val="28"/>
                              </w:rPr>
                              <w:t>Esta es la oración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1"/>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43325A">
                              <w:rPr>
                                <w:b/>
                                <w:sz w:val="28"/>
                                <w:szCs w:val="28"/>
                              </w:rPr>
                              <w:t xml:space="preserve">Lc. </w:t>
                            </w:r>
                            <w:r w:rsidRPr="00EA5B40">
                              <w:rPr>
                                <w:b/>
                                <w:sz w:val="28"/>
                                <w:szCs w:val="28"/>
                              </w:rPr>
                              <w:t>10, 25-37</w:t>
                            </w:r>
                            <w:r w:rsidRPr="0043325A">
                              <w:rPr>
                                <w:b/>
                                <w:sz w:val="28"/>
                                <w:szCs w:val="28"/>
                              </w:rPr>
                              <w:t>)</w:t>
                            </w:r>
                          </w:p>
                          <w:p w:rsidR="00CA2AE2" w:rsidRPr="00EA5B40" w:rsidRDefault="00CA2AE2" w:rsidP="00EA5B40">
                            <w:pPr>
                              <w:ind w:left="720"/>
                              <w:rPr>
                                <w:sz w:val="24"/>
                                <w:szCs w:val="28"/>
                              </w:rPr>
                            </w:pPr>
                            <w:r w:rsidRPr="00EA5B40">
                              <w:rPr>
                                <w:sz w:val="24"/>
                                <w:szCs w:val="28"/>
                              </w:rPr>
                              <w:t>Jesús en variadas ocasiones des dijo a sus discípulos y a la gente que le seguía como quería que fuesen los verdaderos hijos de su Padre, y cómo quería que fuesen los que le seguían.</w:t>
                            </w:r>
                            <w:r>
                              <w:rPr>
                                <w:sz w:val="24"/>
                                <w:szCs w:val="28"/>
                              </w:rPr>
                              <w:t xml:space="preserve"> Escu</w:t>
                            </w:r>
                            <w:r w:rsidRPr="00EA5B40">
                              <w:rPr>
                                <w:sz w:val="24"/>
                                <w:szCs w:val="28"/>
                              </w:rPr>
                              <w:t>chemos:</w:t>
                            </w:r>
                          </w:p>
                          <w:p w:rsidR="00CA2AE2" w:rsidRPr="00A24EC4" w:rsidRDefault="00CA2AE2" w:rsidP="00DC522C">
                            <w:pPr>
                              <w:ind w:left="1440"/>
                              <w:jc w:val="both"/>
                              <w:rPr>
                                <w:rFonts w:asciiTheme="majorHAnsi" w:hAnsiTheme="majorHAnsi"/>
                                <w:i/>
                                <w:sz w:val="28"/>
                                <w:szCs w:val="28"/>
                              </w:rPr>
                            </w:pPr>
                            <w:r w:rsidRPr="00CD4DE5">
                              <w:rPr>
                                <w:rFonts w:asciiTheme="majorHAnsi" w:hAnsiTheme="majorHAnsi"/>
                                <w:i/>
                                <w:sz w:val="28"/>
                                <w:szCs w:val="28"/>
                              </w:rPr>
                              <w:t>“Un hombre bajaba de Jerusalén a Jericó y cayó en manos de unos ladrones, que lo despojaron de todo, lo hirieron y se fueron, dejándolo medio muerto. Casualmente bajaba por el mismo camino un sacerdote: lo vio y siguió de largo. También pasó por allí un levita: lo vio y siguió su camino. Pero un samaritano que viajaba por allí, al pasar junto a él, lo vio y se conmovió. Entonces se acercó y vendó sus heridas, cubriéndolas con aceite y vino; después lo puso sobre su propia montura, lo condujo a un albergue y se encargó de cuidarlo. Al día siguiente, sacó dos denarios y se los dio al dueño del albergue, diciéndole: “Cuídalo, y lo que gastes de más, te lo pagaré al volver”.</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38" style="position:absolute;margin-left:0;margin-top:-12.35pt;width:468pt;height:680.25pt;z-index:-251549696;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qmP4QIAAGkGAAAOAAAAZHJzL2Uyb0RvYy54bWysVdtu1DAQfUfiHyy/02Qv2ZuaraqWIqQC&#10;FQXx7LWdxMKxje3dbPl6xnY2DW2REGIfIntmfObMdc8vjq1EB26d0KrEk7McI66oZkLVJf765ebN&#10;CiPniWJEasVL/MAdvti+fnXemQ2f6kZLxi0CEOU2nSlx473ZZJmjDW+JO9OGK1BW2rbEw9XWGbOk&#10;A/RWZtM8X2SdtsxYTblzIL1OSryN+FXFqf9UVY57JEsM3Hz82vjdhW+2PSeb2hLTCNrTIP/AoiVC&#10;gdMB6pp4gvZWPINqBbXa6cqfUd1muqoE5TEGiGaSP4nmviGGx1ggOc4MaXL/D5Z+PNxZJBjUblZg&#10;pEgLRfoMaSOqlhwV+SSkqDNuA5b35s6GIJ251fS7Q0pfNWDHL63VXcMJA2LRPvvtQbg4eIp23QfN&#10;AJ/svY7ZOla2DYCQB3SMRXkYisKPHlEQFuv5bJFD7SjoVovZerIsAqeMbE7PjXX+HdctCocSW6Af&#10;4cnh1vlkejLpa8RuhJTIav9N+CamOTCPSgdv0gEZDQHlURwbkl9Jiw4EWkn6ZC33LYSUZJM8/FJH&#10;gRz6LsmjCNgOEJF77cZO+rdBNJil14RSrnwRSYy9zV92BplKHF50CML6FJ8UCkHxIMERChLsKJE8&#10;dEKfXhiLmKfASirUgWa6BPTIUksxKP+S8sAN4Eb5GSJ5RtmNnbTCw6aQooUuCEH2mQ5t91axOMee&#10;CJnOACVV4MnjDuhLqvcAcd+wDjERGmW6mq1hPzEBC2G2yhf5eokRkTVsMuotftIfLzbCn8pTPDIc&#10;x9qTJtI0JNV3MHwW/cA29ssokDhdYaDSYPrj7pgmeHqa1Z1mDzBv0N9xqGA/w6HR9idGHey6Ersf&#10;e2I5RvK9ghZfT+bzsBzjZV4sp3CxY81urCGKAlSJPeQqHq98Wqh7Y0XdgKc0G0pfwpxXIk5g2AGJ&#10;FUQTLrDP0hyk3RsW5vgerR7/Iba/AA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AMCqmP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Segundo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sidRPr="004A1088">
                        <w:rPr>
                          <w:rFonts w:ascii="Century Gothic" w:hAnsi="Century Gothic"/>
                          <w:b/>
                          <w:color w:val="1F497D" w:themeColor="text2"/>
                          <w:sz w:val="28"/>
                          <w:szCs w:val="28"/>
                        </w:rPr>
                        <w:t>Nuevas situaciones en la iglesia que nos invitan a reaccionar</w:t>
                      </w:r>
                    </w:p>
                    <w:p w:rsidR="00CA2AE2" w:rsidRDefault="00CA2AE2" w:rsidP="00DC522C">
                      <w:pPr>
                        <w:rPr>
                          <w:sz w:val="28"/>
                          <w:szCs w:val="28"/>
                        </w:rPr>
                      </w:pPr>
                    </w:p>
                    <w:p w:rsidR="00CA2AE2" w:rsidRPr="00387159" w:rsidRDefault="00CA2AE2" w:rsidP="007E19B0">
                      <w:pPr>
                        <w:pStyle w:val="Prrafodelista"/>
                        <w:numPr>
                          <w:ilvl w:val="0"/>
                          <w:numId w:val="21"/>
                        </w:numPr>
                        <w:rPr>
                          <w:b/>
                          <w:sz w:val="28"/>
                          <w:szCs w:val="28"/>
                        </w:rPr>
                      </w:pPr>
                      <w:r w:rsidRPr="00387159">
                        <w:rPr>
                          <w:b/>
                          <w:sz w:val="28"/>
                          <w:szCs w:val="28"/>
                        </w:rPr>
                        <w:t>Motivación.</w:t>
                      </w:r>
                    </w:p>
                    <w:p w:rsidR="00CA2AE2" w:rsidRPr="004A1088" w:rsidRDefault="00CA2AE2" w:rsidP="004A1088">
                      <w:pPr>
                        <w:pStyle w:val="Prrafodelista"/>
                        <w:jc w:val="both"/>
                        <w:rPr>
                          <w:sz w:val="24"/>
                          <w:szCs w:val="24"/>
                        </w:rPr>
                      </w:pPr>
                      <w:r w:rsidRPr="004A1088">
                        <w:rPr>
                          <w:sz w:val="24"/>
                          <w:szCs w:val="24"/>
                        </w:rPr>
                        <w:t>Como cristianos católicos estamos viendo situaciones nuevas que nos preocupan dentro de la Iglesia misma.</w:t>
                      </w:r>
                    </w:p>
                    <w:p w:rsidR="00CA2AE2" w:rsidRPr="004A1088" w:rsidRDefault="00CA2AE2" w:rsidP="004A1088">
                      <w:pPr>
                        <w:pStyle w:val="Prrafodelista"/>
                        <w:jc w:val="both"/>
                        <w:rPr>
                          <w:sz w:val="24"/>
                          <w:szCs w:val="24"/>
                        </w:rPr>
                      </w:pPr>
                      <w:r w:rsidRPr="004A1088">
                        <w:rPr>
                          <w:sz w:val="24"/>
                          <w:szCs w:val="24"/>
                        </w:rPr>
                        <w:t>Hay muchos jóvenes que ya se declaran ateos, y que no les importan los valores espirituales. Hay otros grupos de jóvenes y adultos que dicen que no creen en la Iglesia, aunque aceptan a Dios. Dentro de la iglesia nos damos cuenta que hay menos bautizos, menos matrimonios, que mucha gente ha dejado de ir a la misa de los domingos, y que dicen que no creen en los curas por todo lo que está pasando con los abusos de menores. Igualmente la pastoral juvenil se ha debilitado en varios lugares.</w:t>
                      </w:r>
                    </w:p>
                    <w:p w:rsidR="00CA2AE2" w:rsidRPr="004A1088" w:rsidRDefault="00CA2AE2" w:rsidP="004A1088">
                      <w:pPr>
                        <w:pStyle w:val="Prrafodelista"/>
                        <w:jc w:val="both"/>
                        <w:rPr>
                          <w:sz w:val="24"/>
                          <w:szCs w:val="24"/>
                        </w:rPr>
                      </w:pPr>
                      <w:r w:rsidRPr="004A1088">
                        <w:rPr>
                          <w:sz w:val="24"/>
                          <w:szCs w:val="24"/>
                        </w:rPr>
                        <w:t>Se notan signos de poder y no de acogida en algunas partes, alejando así a la gente.</w:t>
                      </w:r>
                    </w:p>
                    <w:p w:rsidR="00CA2AE2" w:rsidRPr="004A1088" w:rsidRDefault="00CA2AE2" w:rsidP="004A1088">
                      <w:pPr>
                        <w:pStyle w:val="Prrafodelista"/>
                        <w:jc w:val="both"/>
                        <w:rPr>
                          <w:sz w:val="24"/>
                          <w:szCs w:val="24"/>
                        </w:rPr>
                      </w:pPr>
                      <w:r w:rsidRPr="004A1088">
                        <w:rPr>
                          <w:sz w:val="24"/>
                          <w:szCs w:val="24"/>
                        </w:rPr>
                        <w:t xml:space="preserve">Igualmente varios grupos de jóvenes no tienen espacios para reunirse en las parroquias o lugares de Iglesia.  </w:t>
                      </w:r>
                    </w:p>
                    <w:p w:rsidR="00CA2AE2" w:rsidRPr="004A1088" w:rsidRDefault="00CA2AE2" w:rsidP="004A1088">
                      <w:pPr>
                        <w:pStyle w:val="Prrafodelista"/>
                        <w:jc w:val="both"/>
                        <w:rPr>
                          <w:sz w:val="24"/>
                          <w:szCs w:val="24"/>
                        </w:rPr>
                      </w:pPr>
                      <w:r w:rsidRPr="004A1088">
                        <w:rPr>
                          <w:sz w:val="24"/>
                          <w:szCs w:val="24"/>
                        </w:rPr>
                        <w:t>Sin embargo hay signos que nos alientan como la petición del sacramento de la confirmación en varias Diócesis, los encuentros masivos y peregrinaciones juveniles que convocan a miles de jóvenes, los retiros juveniles de colegios y parroquias.</w:t>
                      </w:r>
                    </w:p>
                    <w:p w:rsidR="00CA2AE2" w:rsidRDefault="00CA2AE2" w:rsidP="004A1088">
                      <w:pPr>
                        <w:pStyle w:val="Prrafodelista"/>
                        <w:jc w:val="both"/>
                        <w:rPr>
                          <w:sz w:val="28"/>
                          <w:szCs w:val="28"/>
                        </w:rPr>
                      </w:pPr>
                      <w:r w:rsidRPr="004A1088">
                        <w:rPr>
                          <w:sz w:val="24"/>
                          <w:szCs w:val="24"/>
                        </w:rPr>
                        <w:t>Hoy queremos tomar conciencia de nuestros problemas y reaccionar.</w:t>
                      </w:r>
                    </w:p>
                    <w:p w:rsidR="00CA2AE2" w:rsidRDefault="00CA2AE2" w:rsidP="00DC522C">
                      <w:pPr>
                        <w:pStyle w:val="Prrafodelista"/>
                        <w:rPr>
                          <w:sz w:val="28"/>
                          <w:szCs w:val="28"/>
                        </w:rPr>
                      </w:pPr>
                    </w:p>
                    <w:p w:rsidR="00CA2AE2" w:rsidRPr="004B29E0" w:rsidRDefault="00CA2AE2" w:rsidP="007E19B0">
                      <w:pPr>
                        <w:pStyle w:val="Prrafodelista"/>
                        <w:numPr>
                          <w:ilvl w:val="0"/>
                          <w:numId w:val="21"/>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4A1088" w:rsidRDefault="00CA2AE2" w:rsidP="00DC522C">
                      <w:pPr>
                        <w:pStyle w:val="Prrafodelista"/>
                        <w:rPr>
                          <w:sz w:val="24"/>
                          <w:szCs w:val="28"/>
                        </w:rPr>
                      </w:pPr>
                      <w:r w:rsidRPr="004A1088">
                        <w:rPr>
                          <w:sz w:val="24"/>
                          <w:szCs w:val="28"/>
                        </w:rPr>
                        <w:t>Esta es la oración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1"/>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43325A">
                        <w:rPr>
                          <w:b/>
                          <w:sz w:val="28"/>
                          <w:szCs w:val="28"/>
                        </w:rPr>
                        <w:t xml:space="preserve">Lc. </w:t>
                      </w:r>
                      <w:r w:rsidRPr="00EA5B40">
                        <w:rPr>
                          <w:b/>
                          <w:sz w:val="28"/>
                          <w:szCs w:val="28"/>
                        </w:rPr>
                        <w:t>10, 25-37</w:t>
                      </w:r>
                      <w:r w:rsidRPr="0043325A">
                        <w:rPr>
                          <w:b/>
                          <w:sz w:val="28"/>
                          <w:szCs w:val="28"/>
                        </w:rPr>
                        <w:t>)</w:t>
                      </w:r>
                    </w:p>
                    <w:p w:rsidR="00CA2AE2" w:rsidRPr="00EA5B40" w:rsidRDefault="00CA2AE2" w:rsidP="00EA5B40">
                      <w:pPr>
                        <w:ind w:left="720"/>
                        <w:rPr>
                          <w:sz w:val="24"/>
                          <w:szCs w:val="28"/>
                        </w:rPr>
                      </w:pPr>
                      <w:r w:rsidRPr="00EA5B40">
                        <w:rPr>
                          <w:sz w:val="24"/>
                          <w:szCs w:val="28"/>
                        </w:rPr>
                        <w:t>Jesús en variadas ocasiones des dijo a sus discípulos y a la gente que le seguía como quería que fuesen los verdaderos hijos de su Padre, y cómo quería que fuesen los que le seguían.</w:t>
                      </w:r>
                      <w:r>
                        <w:rPr>
                          <w:sz w:val="24"/>
                          <w:szCs w:val="28"/>
                        </w:rPr>
                        <w:t xml:space="preserve"> Escu</w:t>
                      </w:r>
                      <w:r w:rsidRPr="00EA5B40">
                        <w:rPr>
                          <w:sz w:val="24"/>
                          <w:szCs w:val="28"/>
                        </w:rPr>
                        <w:t>chemos:</w:t>
                      </w:r>
                    </w:p>
                    <w:p w:rsidR="00CA2AE2" w:rsidRPr="00A24EC4" w:rsidRDefault="00CA2AE2" w:rsidP="00DC522C">
                      <w:pPr>
                        <w:ind w:left="1440"/>
                        <w:jc w:val="both"/>
                        <w:rPr>
                          <w:rFonts w:asciiTheme="majorHAnsi" w:hAnsiTheme="majorHAnsi"/>
                          <w:i/>
                          <w:sz w:val="28"/>
                          <w:szCs w:val="28"/>
                        </w:rPr>
                      </w:pPr>
                      <w:r w:rsidRPr="00CD4DE5">
                        <w:rPr>
                          <w:rFonts w:asciiTheme="majorHAnsi" w:hAnsiTheme="majorHAnsi"/>
                          <w:i/>
                          <w:sz w:val="28"/>
                          <w:szCs w:val="28"/>
                        </w:rPr>
                        <w:t>“Un hombre bajaba de Jerusalén a Jericó y cayó en manos de unos ladrones, que lo despojaron de todo, lo hirieron y se fueron, dejándolo medio muerto. Casualmente bajaba por el mismo camino un sacerdote: lo vio y siguió de largo. También pasó por allí un levita: lo vio y siguió su camino. Pero un samaritano que viajaba por allí, al pasar junto a él, lo vio y se conmovió. Entonces se acercó y vendó sus heridas, cubriéndolas con aceite y vino; después lo puso sobre su propia montura, lo condujo a un albergue y se encargó de cuidarlo. Al día siguiente, sacó dos denarios y se los dio al dueño del albergue, diciéndole: “Cuídalo, y lo que gastes de más, te lo pagaré al volver”.</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767808"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36"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Pr>
                                <w:sz w:val="24"/>
                                <w:szCs w:val="28"/>
                              </w:rPr>
                              <w:t>¿</w:t>
                            </w:r>
                            <w:r w:rsidRPr="00CD4DE5">
                              <w:rPr>
                                <w:sz w:val="24"/>
                                <w:szCs w:val="28"/>
                              </w:rPr>
                              <w:t>Mi Colegio o mi Parroquia es una comunidad que sirve a los demás, que atiende las necesidades de los más necesitados, sea quien sea?</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1"/>
                              </w:numPr>
                              <w:rPr>
                                <w:b/>
                                <w:sz w:val="28"/>
                                <w:szCs w:val="28"/>
                              </w:rPr>
                            </w:pPr>
                            <w:r w:rsidRPr="0043325A">
                              <w:rPr>
                                <w:b/>
                                <w:sz w:val="28"/>
                                <w:szCs w:val="28"/>
                              </w:rPr>
                              <w:t>Oremos juntos.</w:t>
                            </w:r>
                          </w:p>
                          <w:p w:rsidR="00CA2AE2" w:rsidRPr="00CD4DE5" w:rsidRDefault="00CA2AE2" w:rsidP="00CD4DE5">
                            <w:pPr>
                              <w:jc w:val="both"/>
                              <w:rPr>
                                <w:sz w:val="24"/>
                                <w:szCs w:val="28"/>
                              </w:rPr>
                            </w:pPr>
                            <w:r w:rsidRPr="00CD4DE5">
                              <w:rPr>
                                <w:sz w:val="24"/>
                                <w:szCs w:val="28"/>
                              </w:rPr>
                              <w:t>Pidamos a Dios Padre, por medio de nuestra Madre la Virgen María nos ayude a mejorar nuestra Iglesia y nuestras comunidades:</w:t>
                            </w:r>
                          </w:p>
                          <w:p w:rsidR="00CA2AE2" w:rsidRPr="00CD4DE5" w:rsidRDefault="00CA2AE2" w:rsidP="007E19B0">
                            <w:pPr>
                              <w:pStyle w:val="Prrafodelista"/>
                              <w:numPr>
                                <w:ilvl w:val="0"/>
                                <w:numId w:val="3"/>
                              </w:numPr>
                              <w:jc w:val="both"/>
                              <w:rPr>
                                <w:sz w:val="24"/>
                                <w:szCs w:val="28"/>
                                <w:lang w:val="es-ES" w:eastAsia="zh-CN"/>
                              </w:rPr>
                            </w:pPr>
                            <w:r w:rsidRPr="00CD4DE5">
                              <w:rPr>
                                <w:sz w:val="24"/>
                                <w:szCs w:val="28"/>
                                <w:lang w:val="es-ES" w:eastAsia="zh-CN"/>
                              </w:rPr>
                              <w:t>Para que reaccionemos ante el egoísmo y seamos capaces de vivir el amor al prójimo, sirviendo  como nos pide Jesús…Roguemos al Señor</w:t>
                            </w:r>
                          </w:p>
                          <w:p w:rsidR="00CA2AE2" w:rsidRPr="00CD4DE5" w:rsidRDefault="00CA2AE2" w:rsidP="007E19B0">
                            <w:pPr>
                              <w:pStyle w:val="Prrafodelista"/>
                              <w:numPr>
                                <w:ilvl w:val="0"/>
                                <w:numId w:val="3"/>
                              </w:numPr>
                              <w:jc w:val="both"/>
                              <w:rPr>
                                <w:sz w:val="24"/>
                                <w:szCs w:val="28"/>
                                <w:lang w:val="es-ES" w:eastAsia="zh-CN"/>
                              </w:rPr>
                            </w:pPr>
                            <w:r w:rsidRPr="00CD4DE5">
                              <w:rPr>
                                <w:sz w:val="24"/>
                                <w:szCs w:val="28"/>
                                <w:lang w:val="es-ES" w:eastAsia="zh-CN"/>
                              </w:rPr>
                              <w:t>Para que imitemos a la Virgen que se siente Madre de todos los hombres, creyentes o no creyentes, acogiendo con bondad a todos in excepción. Roguemos al Señor…</w:t>
                            </w:r>
                          </w:p>
                          <w:p w:rsidR="00CA2AE2" w:rsidRPr="00A24EC4" w:rsidRDefault="00CA2AE2" w:rsidP="007E19B0">
                            <w:pPr>
                              <w:pStyle w:val="Prrafodelista"/>
                              <w:numPr>
                                <w:ilvl w:val="0"/>
                                <w:numId w:val="3"/>
                              </w:numPr>
                              <w:jc w:val="both"/>
                              <w:rPr>
                                <w:sz w:val="24"/>
                                <w:szCs w:val="28"/>
                              </w:rPr>
                            </w:pPr>
                            <w:r w:rsidRPr="00CD4DE5">
                              <w:rPr>
                                <w:sz w:val="24"/>
                                <w:szCs w:val="28"/>
                                <w:lang w:val="es-ES" w:eastAsia="zh-CN"/>
                              </w:rPr>
                              <w:t>Para que no nos creamos superiores a los demás, especialmente ante los más pobres y humildes, y encuentren en nosotros personas acogedoras y humildes. Roguemos al Señor…</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1"/>
                              </w:numPr>
                              <w:rPr>
                                <w:b/>
                                <w:sz w:val="28"/>
                                <w:szCs w:val="28"/>
                              </w:rPr>
                            </w:pPr>
                            <w:r>
                              <w:rPr>
                                <w:b/>
                                <w:sz w:val="28"/>
                                <w:szCs w:val="28"/>
                              </w:rPr>
                              <w:t>L</w:t>
                            </w:r>
                            <w:r w:rsidRPr="00A24EC4">
                              <w:rPr>
                                <w:b/>
                                <w:sz w:val="28"/>
                                <w:szCs w:val="28"/>
                              </w:rPr>
                              <w:t>a palabra de nuestros pastores</w:t>
                            </w:r>
                          </w:p>
                          <w:p w:rsidR="00CA2AE2" w:rsidRPr="00CD4DE5" w:rsidRDefault="00CA2AE2" w:rsidP="00CD4DE5">
                            <w:pPr>
                              <w:pStyle w:val="Prrafodelista"/>
                              <w:jc w:val="both"/>
                              <w:rPr>
                                <w:sz w:val="24"/>
                                <w:szCs w:val="24"/>
                              </w:rPr>
                            </w:pPr>
                            <w:r w:rsidRPr="00CD4DE5">
                              <w:rPr>
                                <w:sz w:val="24"/>
                                <w:szCs w:val="24"/>
                              </w:rPr>
                              <w:t>El Papa Francisco les dijo a los jóvenes, en su visita Chile</w:t>
                            </w:r>
                            <w:r>
                              <w:rPr>
                                <w:sz w:val="24"/>
                                <w:szCs w:val="24"/>
                              </w:rPr>
                              <w:t>:</w:t>
                            </w:r>
                            <w:r w:rsidRPr="00CD4DE5">
                              <w:rPr>
                                <w:sz w:val="24"/>
                                <w:szCs w:val="24"/>
                              </w:rPr>
                              <w:t xml:space="preserve"> </w:t>
                            </w:r>
                          </w:p>
                          <w:p w:rsidR="00CA2AE2" w:rsidRPr="00A24EC4" w:rsidRDefault="00CA2AE2" w:rsidP="00CD4DE5">
                            <w:pPr>
                              <w:pStyle w:val="Prrafodelista"/>
                              <w:jc w:val="both"/>
                              <w:rPr>
                                <w:sz w:val="24"/>
                                <w:szCs w:val="24"/>
                              </w:rPr>
                            </w:pPr>
                            <w:r w:rsidRPr="00CD4DE5">
                              <w:rPr>
                                <w:sz w:val="24"/>
                                <w:szCs w:val="24"/>
                              </w:rPr>
                              <w:t xml:space="preserve"> “…es importante que ustedes hablen, que no se dejen callar…y que hablen con valentía, y que digan lo que sienten. Una vez uno, hace poco me decía: Yo no sé si hablar de la santa Madre Iglesia-hablaba de un lugar especial- o de la Santa Abuela Iglesia”. No, no, la Iglesia tiene que tener rostro joven, y eso ustedes tienen que dárnoslo, pero claro un rostro joven es real, lleno de vida, no precisamente joven por maquillarse con cremas rejuvenecedoras. No, eso no sirve, sino joven porque desde su corazón se deja interpelar, y eso es lo que nosotros, la Santa madre Iglesia hoy necesita de ustedes: que nos interpelen</w:t>
                            </w:r>
                            <w:r>
                              <w:rPr>
                                <w:sz w:val="24"/>
                                <w:szCs w:val="24"/>
                              </w:rPr>
                              <w:t xml:space="preserve"> (…) </w:t>
                            </w:r>
                            <w:r w:rsidRPr="00CD4DE5">
                              <w:rPr>
                                <w:sz w:val="24"/>
                                <w:szCs w:val="24"/>
                              </w:rPr>
                              <w:t>¡cuánto necesita de ustedes la iglesia, y la Iglesia chilena, que nos “muevan  el piso”, nos ayuden a estar más cerca de Jesús” (Mensajes de S.S. Francisco…Chile  p. 48-49)</w:t>
                            </w: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Cómo quiero que sea mi familia? ¿Queremos reaccionar ante comprar y consumir  olvidándonos de compartir y ser solidarios</w:t>
                            </w:r>
                          </w:p>
                          <w:p w:rsidR="00CA2AE2" w:rsidRPr="00A24EC4" w:rsidRDefault="00CA2AE2" w:rsidP="00DC522C">
                            <w:pPr>
                              <w:rPr>
                                <w:sz w:val="24"/>
                                <w:szCs w:val="28"/>
                              </w:rPr>
                            </w:pPr>
                          </w:p>
                          <w:p w:rsidR="00CA2AE2" w:rsidRPr="0043325A" w:rsidRDefault="00CA2AE2" w:rsidP="007E19B0">
                            <w:pPr>
                              <w:pStyle w:val="Prrafodelista"/>
                              <w:numPr>
                                <w:ilvl w:val="0"/>
                                <w:numId w:val="1"/>
                              </w:numPr>
                              <w:rPr>
                                <w:b/>
                                <w:sz w:val="28"/>
                                <w:szCs w:val="28"/>
                              </w:rPr>
                            </w:pPr>
                            <w:r w:rsidRPr="0043325A">
                              <w:rPr>
                                <w:b/>
                                <w:sz w:val="28"/>
                                <w:szCs w:val="28"/>
                              </w:rPr>
                              <w:t>Sugerencia de signo.</w:t>
                            </w:r>
                          </w:p>
                          <w:p w:rsidR="00CA2AE2" w:rsidRPr="00CD4DE5" w:rsidRDefault="00CA2AE2" w:rsidP="00CD4DE5">
                            <w:pPr>
                              <w:pStyle w:val="Prrafodelista"/>
                              <w:rPr>
                                <w:sz w:val="24"/>
                                <w:szCs w:val="28"/>
                              </w:rPr>
                            </w:pPr>
                            <w:r w:rsidRPr="00CD4DE5">
                              <w:rPr>
                                <w:sz w:val="24"/>
                                <w:szCs w:val="28"/>
                              </w:rPr>
                              <w:t xml:space="preserve">Un grupo de jóvenes se presenta delante de todos y abrazados gritan: “Somos la Iglesia”  “Queremos darle a la Iglesia nuestra juventud” </w:t>
                            </w:r>
                          </w:p>
                          <w:p w:rsidR="00CA2AE2" w:rsidRPr="00A24EC4" w:rsidRDefault="00CA2AE2" w:rsidP="00CD4DE5">
                            <w:pPr>
                              <w:pStyle w:val="Prrafodelista"/>
                              <w:rPr>
                                <w:sz w:val="24"/>
                                <w:szCs w:val="28"/>
                              </w:rPr>
                            </w:pPr>
                            <w:r w:rsidRPr="00CD4DE5">
                              <w:rPr>
                                <w:sz w:val="24"/>
                                <w:szCs w:val="28"/>
                              </w:rPr>
                              <w:t xml:space="preserve">                 </w:t>
                            </w:r>
                          </w:p>
                          <w:p w:rsidR="00CA2AE2" w:rsidRPr="0043325A" w:rsidRDefault="00CA2AE2" w:rsidP="007E19B0">
                            <w:pPr>
                              <w:pStyle w:val="Prrafodelista"/>
                              <w:numPr>
                                <w:ilvl w:val="0"/>
                                <w:numId w:val="1"/>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39" style="position:absolute;margin-left:0;margin-top:-9.75pt;width:468pt;height:680.25pt;z-index:-25154867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Djl4AIAAGkGAAAOAAAAZHJzL2Uyb0RvYy54bWysVVtv0zAUfkfiP1h+Z0nvFzWdpo0hpAET&#10;A/Hs2k5i4djGdpuOX8+xnWZhKxJC9CGyzzn+zneu3VweG4kO3DqhVYFHFzlGXFHNhKoK/PXL7Zsl&#10;Rs4TxYjUihf4kTt8uX39atOaNR/rWkvGLQIQ5datKXDtvVlnmaM1b4i70IYrUJbaNsTD1VYZs6QF&#10;9EZm4zyfZ622zFhNuXMgvUlKvI34Zcmp/1SWjnskCwzcfPza+N2Fb7bdkHVliakF7WiQf2DREKHA&#10;aQ91QzxBeyteQDWCWu106S+objJdloLyGANEM8qfRfNQE8NjLJAcZ/o0uf8HSz8e7i0SDGo3mWOk&#10;SANF+gxpI6qSHM3yUUhRa9waLB/MvQ1BOnOn6XeHlL6uwY5fWavbmhMGxKJ99tuDcHHwFO3aD5oB&#10;Ptl7HbN1LG0TACEP6BiL8tgXhR89oiCcraaTeQ61o6Bbzier0WIWOGVkfXpurPPvuG5QOBTYAv0I&#10;Tw53zifTk0lXI3YrpERW+2/C1zHNgXlUOniTDshoCCiP4tiQ/FpadCDQStIna7lvIKQkG+XhlzoK&#10;5NB3SR5FwLaHiNwrN3TSvQ2i3iy9JpRy5WeRxNDb9LwzyFTicNYhCKtTfFIoBMWDBEcoSLCjRPLQ&#10;CV16YSxingIrqVALmvEC0CNLLUWv/EvKPTeAG+Snj+QFZTd00ggPm0KKBrogBNllOrTdW8XiHHsi&#10;ZDoDlFSBJ487oCup3gPEQ81axERolPFysoL9xAQshMkyn+erBUZEVrDJqLf4WX+cbYQ/lWf2xHAY&#10;a0eaSFOTVN/e8EX0PdvYL4NA4nSFgUqD6Y+7YzfBp1ndafYI8wb9HYcK9jMcam1/YtTCriuw+7En&#10;lmMk3yto8dVoOg3LMV6ms8UYLnao2Q01RFGAKrCHXMXjtU8LdW+sqGrwlGZD6SuY81LECQw7ILGC&#10;aMIF9lmag7R7w8Ic3qPV0z/E9hcAAAD//wMAUEsDBBQABgAIAAAAIQBE6GZo3gAAAAkBAAAPAAAA&#10;ZHJzL2Rvd25yZXYueG1sTI/BbsIwEETvlfoP1iJxAydAUQhxUFWpqBcOTUG9mnhJIuJ1FJuQ/n23&#10;p3LcmdHsm2w32lYM2PvGkYJ4HoFAKp1pqFJw/HqfJSB80GR06wgV/KCHXf78lOnUuDt94lCESnAJ&#10;+VQrqEPoUil9WaPVfu46JPYurrc68NlX0vT6zuW2lYsoWkurG+IPte7wrcbyWtysgsKeuiHZH/y3&#10;Pa4WH+Z0GJIyKDWdjK9bEAHH8B+GP3xGh5yZzu5GxotWAQ8JCmbx5gUE25vlmpUz55arOAKZZ/Jx&#10;Qf4LAAD//wMAUEsBAi0AFAAGAAgAAAAhALaDOJL+AAAA4QEAABMAAAAAAAAAAAAAAAAAAAAAAFtD&#10;b250ZW50X1R5cGVzXS54bWxQSwECLQAUAAYACAAAACEAOP0h/9YAAACUAQAACwAAAAAAAAAAAAAA&#10;AAAvAQAAX3JlbHMvLnJlbHNQSwECLQAUAAYACAAAACEAFYg45eACAABpBgAADgAAAAAAAAAAAAAA&#10;AAAuAgAAZHJzL2Uyb0RvYy54bWxQSwECLQAUAAYACAAAACEAROhmaN4AAAAJAQAADwAAAAAAAAAA&#10;AAAAAAA6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Pr>
                          <w:sz w:val="24"/>
                          <w:szCs w:val="28"/>
                        </w:rPr>
                        <w:t>¿</w:t>
                      </w:r>
                      <w:r w:rsidRPr="00CD4DE5">
                        <w:rPr>
                          <w:sz w:val="24"/>
                          <w:szCs w:val="28"/>
                        </w:rPr>
                        <w:t>Mi Colegio o mi Parroquia es una comunidad que sirve a los demás, que atiende las necesidades de los más necesitados, sea quien sea?</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1"/>
                        </w:numPr>
                        <w:rPr>
                          <w:b/>
                          <w:sz w:val="28"/>
                          <w:szCs w:val="28"/>
                        </w:rPr>
                      </w:pPr>
                      <w:r w:rsidRPr="0043325A">
                        <w:rPr>
                          <w:b/>
                          <w:sz w:val="28"/>
                          <w:szCs w:val="28"/>
                        </w:rPr>
                        <w:t>Oremos juntos.</w:t>
                      </w:r>
                    </w:p>
                    <w:p w:rsidR="00CA2AE2" w:rsidRPr="00CD4DE5" w:rsidRDefault="00CA2AE2" w:rsidP="00CD4DE5">
                      <w:pPr>
                        <w:jc w:val="both"/>
                        <w:rPr>
                          <w:sz w:val="24"/>
                          <w:szCs w:val="28"/>
                        </w:rPr>
                      </w:pPr>
                      <w:r w:rsidRPr="00CD4DE5">
                        <w:rPr>
                          <w:sz w:val="24"/>
                          <w:szCs w:val="28"/>
                        </w:rPr>
                        <w:t>Pidamos a Dios Padre, por medio de nuestra Madre la Virgen María nos ayude a mejorar nuestra Iglesia y nuestras comunidades:</w:t>
                      </w:r>
                    </w:p>
                    <w:p w:rsidR="00CA2AE2" w:rsidRPr="00CD4DE5" w:rsidRDefault="00CA2AE2" w:rsidP="007E19B0">
                      <w:pPr>
                        <w:pStyle w:val="Prrafodelista"/>
                        <w:numPr>
                          <w:ilvl w:val="0"/>
                          <w:numId w:val="3"/>
                        </w:numPr>
                        <w:jc w:val="both"/>
                        <w:rPr>
                          <w:sz w:val="24"/>
                          <w:szCs w:val="28"/>
                          <w:lang w:val="es-ES" w:eastAsia="zh-CN"/>
                        </w:rPr>
                      </w:pPr>
                      <w:r w:rsidRPr="00CD4DE5">
                        <w:rPr>
                          <w:sz w:val="24"/>
                          <w:szCs w:val="28"/>
                          <w:lang w:val="es-ES" w:eastAsia="zh-CN"/>
                        </w:rPr>
                        <w:t>Para que reaccionemos ante el egoísmo y seamos capaces de vivir el amor al prójimo, sirviendo  como nos pide Jesús…Roguemos al Señor</w:t>
                      </w:r>
                    </w:p>
                    <w:p w:rsidR="00CA2AE2" w:rsidRPr="00CD4DE5" w:rsidRDefault="00CA2AE2" w:rsidP="007E19B0">
                      <w:pPr>
                        <w:pStyle w:val="Prrafodelista"/>
                        <w:numPr>
                          <w:ilvl w:val="0"/>
                          <w:numId w:val="3"/>
                        </w:numPr>
                        <w:jc w:val="both"/>
                        <w:rPr>
                          <w:sz w:val="24"/>
                          <w:szCs w:val="28"/>
                          <w:lang w:val="es-ES" w:eastAsia="zh-CN"/>
                        </w:rPr>
                      </w:pPr>
                      <w:r w:rsidRPr="00CD4DE5">
                        <w:rPr>
                          <w:sz w:val="24"/>
                          <w:szCs w:val="28"/>
                          <w:lang w:val="es-ES" w:eastAsia="zh-CN"/>
                        </w:rPr>
                        <w:t>Para que imitemos a la Virgen que se siente Madre de todos los hombres, creyentes o no creyentes, acogiendo con bondad a todos in excepción. Roguemos al Señor…</w:t>
                      </w:r>
                    </w:p>
                    <w:p w:rsidR="00CA2AE2" w:rsidRPr="00A24EC4" w:rsidRDefault="00CA2AE2" w:rsidP="007E19B0">
                      <w:pPr>
                        <w:pStyle w:val="Prrafodelista"/>
                        <w:numPr>
                          <w:ilvl w:val="0"/>
                          <w:numId w:val="3"/>
                        </w:numPr>
                        <w:jc w:val="both"/>
                        <w:rPr>
                          <w:sz w:val="24"/>
                          <w:szCs w:val="28"/>
                        </w:rPr>
                      </w:pPr>
                      <w:r w:rsidRPr="00CD4DE5">
                        <w:rPr>
                          <w:sz w:val="24"/>
                          <w:szCs w:val="28"/>
                          <w:lang w:val="es-ES" w:eastAsia="zh-CN"/>
                        </w:rPr>
                        <w:t>Para que no nos creamos superiores a los demás, especialmente ante los más pobres y humildes, y encuentren en nosotros personas acogedoras y humildes. Roguemos al Señor…</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1"/>
                        </w:numPr>
                        <w:rPr>
                          <w:b/>
                          <w:sz w:val="28"/>
                          <w:szCs w:val="28"/>
                        </w:rPr>
                      </w:pPr>
                      <w:r>
                        <w:rPr>
                          <w:b/>
                          <w:sz w:val="28"/>
                          <w:szCs w:val="28"/>
                        </w:rPr>
                        <w:t>L</w:t>
                      </w:r>
                      <w:r w:rsidRPr="00A24EC4">
                        <w:rPr>
                          <w:b/>
                          <w:sz w:val="28"/>
                          <w:szCs w:val="28"/>
                        </w:rPr>
                        <w:t>a palabra de nuestros pastores</w:t>
                      </w:r>
                    </w:p>
                    <w:p w:rsidR="00CA2AE2" w:rsidRPr="00CD4DE5" w:rsidRDefault="00CA2AE2" w:rsidP="00CD4DE5">
                      <w:pPr>
                        <w:pStyle w:val="Prrafodelista"/>
                        <w:jc w:val="both"/>
                        <w:rPr>
                          <w:sz w:val="24"/>
                          <w:szCs w:val="24"/>
                        </w:rPr>
                      </w:pPr>
                      <w:r w:rsidRPr="00CD4DE5">
                        <w:rPr>
                          <w:sz w:val="24"/>
                          <w:szCs w:val="24"/>
                        </w:rPr>
                        <w:t>El Papa Francisco les dijo a los jóvenes, en su visita Chile</w:t>
                      </w:r>
                      <w:r>
                        <w:rPr>
                          <w:sz w:val="24"/>
                          <w:szCs w:val="24"/>
                        </w:rPr>
                        <w:t>:</w:t>
                      </w:r>
                      <w:r w:rsidRPr="00CD4DE5">
                        <w:rPr>
                          <w:sz w:val="24"/>
                          <w:szCs w:val="24"/>
                        </w:rPr>
                        <w:t xml:space="preserve"> </w:t>
                      </w:r>
                    </w:p>
                    <w:p w:rsidR="00CA2AE2" w:rsidRPr="00A24EC4" w:rsidRDefault="00CA2AE2" w:rsidP="00CD4DE5">
                      <w:pPr>
                        <w:pStyle w:val="Prrafodelista"/>
                        <w:jc w:val="both"/>
                        <w:rPr>
                          <w:sz w:val="24"/>
                          <w:szCs w:val="24"/>
                        </w:rPr>
                      </w:pPr>
                      <w:r w:rsidRPr="00CD4DE5">
                        <w:rPr>
                          <w:sz w:val="24"/>
                          <w:szCs w:val="24"/>
                        </w:rPr>
                        <w:t xml:space="preserve"> “…es importante que ustedes hablen, que no se dejen callar…y que hablen con valentía, y que digan lo que sienten. Una vez uno, hace poco me decía: Yo no sé si hablar de la santa Madre Iglesia-hablaba de un lugar especial- o de la Santa Abuela Iglesia”. No, no, la Iglesia tiene que tener rostro joven, y eso ustedes tienen que dárnoslo, pero claro un rostro joven es real, lleno de vida, no precisamente joven por maquillarse con cremas rejuvenecedoras. No, eso no sirve, sino joven porque desde su corazón se deja interpelar, y eso es lo que nosotros, la Santa madre Iglesia hoy necesita de ustedes: que nos interpelen</w:t>
                      </w:r>
                      <w:r>
                        <w:rPr>
                          <w:sz w:val="24"/>
                          <w:szCs w:val="24"/>
                        </w:rPr>
                        <w:t xml:space="preserve"> (…) </w:t>
                      </w:r>
                      <w:r w:rsidRPr="00CD4DE5">
                        <w:rPr>
                          <w:sz w:val="24"/>
                          <w:szCs w:val="24"/>
                        </w:rPr>
                        <w:t>¡cuánto necesita de ustedes la iglesia, y la Iglesia chilena, que nos “muevan  el piso”, nos ayuden a estar más cerca de Jesús” (Mensajes de S.S. Francisco…Chile  p. 48-49)</w:t>
                      </w: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Cómo quiero que sea mi familia? ¿Queremos reaccionar ante comprar y consumir  olvidándonos de compartir y ser solidarios</w:t>
                      </w:r>
                    </w:p>
                    <w:p w:rsidR="00CA2AE2" w:rsidRPr="00A24EC4" w:rsidRDefault="00CA2AE2" w:rsidP="00DC522C">
                      <w:pPr>
                        <w:rPr>
                          <w:sz w:val="24"/>
                          <w:szCs w:val="28"/>
                        </w:rPr>
                      </w:pPr>
                    </w:p>
                    <w:p w:rsidR="00CA2AE2" w:rsidRPr="0043325A" w:rsidRDefault="00CA2AE2" w:rsidP="007E19B0">
                      <w:pPr>
                        <w:pStyle w:val="Prrafodelista"/>
                        <w:numPr>
                          <w:ilvl w:val="0"/>
                          <w:numId w:val="1"/>
                        </w:numPr>
                        <w:rPr>
                          <w:b/>
                          <w:sz w:val="28"/>
                          <w:szCs w:val="28"/>
                        </w:rPr>
                      </w:pPr>
                      <w:r w:rsidRPr="0043325A">
                        <w:rPr>
                          <w:b/>
                          <w:sz w:val="28"/>
                          <w:szCs w:val="28"/>
                        </w:rPr>
                        <w:t>Sugerencia de signo.</w:t>
                      </w:r>
                    </w:p>
                    <w:p w:rsidR="00CA2AE2" w:rsidRPr="00CD4DE5" w:rsidRDefault="00CA2AE2" w:rsidP="00CD4DE5">
                      <w:pPr>
                        <w:pStyle w:val="Prrafodelista"/>
                        <w:rPr>
                          <w:sz w:val="24"/>
                          <w:szCs w:val="28"/>
                        </w:rPr>
                      </w:pPr>
                      <w:r w:rsidRPr="00CD4DE5">
                        <w:rPr>
                          <w:sz w:val="24"/>
                          <w:szCs w:val="28"/>
                        </w:rPr>
                        <w:t xml:space="preserve">Un grupo de jóvenes se presenta delante de todos y abrazados gritan: “Somos la Iglesia”  “Queremos darle a la Iglesia nuestra juventud” </w:t>
                      </w:r>
                    </w:p>
                    <w:p w:rsidR="00CA2AE2" w:rsidRPr="00A24EC4" w:rsidRDefault="00CA2AE2" w:rsidP="00CD4DE5">
                      <w:pPr>
                        <w:pStyle w:val="Prrafodelista"/>
                        <w:rPr>
                          <w:sz w:val="24"/>
                          <w:szCs w:val="28"/>
                        </w:rPr>
                      </w:pPr>
                      <w:r w:rsidRPr="00CD4DE5">
                        <w:rPr>
                          <w:sz w:val="24"/>
                          <w:szCs w:val="28"/>
                        </w:rPr>
                        <w:t xml:space="preserve">                 </w:t>
                      </w:r>
                    </w:p>
                    <w:p w:rsidR="00CA2AE2" w:rsidRPr="0043325A" w:rsidRDefault="00CA2AE2" w:rsidP="007E19B0">
                      <w:pPr>
                        <w:pStyle w:val="Prrafodelista"/>
                        <w:numPr>
                          <w:ilvl w:val="0"/>
                          <w:numId w:val="1"/>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769856"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37"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Tercer</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sidRPr="00ED537C">
                              <w:rPr>
                                <w:rFonts w:ascii="Century Gothic" w:hAnsi="Century Gothic"/>
                                <w:b/>
                                <w:color w:val="1F497D" w:themeColor="text2"/>
                                <w:sz w:val="28"/>
                                <w:szCs w:val="28"/>
                              </w:rPr>
                              <w:t>Asumir como Iglesia las situaciones dolorosas actuales</w:t>
                            </w:r>
                          </w:p>
                          <w:p w:rsidR="00CA2AE2" w:rsidRDefault="00CA2AE2" w:rsidP="00DC522C">
                            <w:pPr>
                              <w:rPr>
                                <w:sz w:val="28"/>
                                <w:szCs w:val="28"/>
                              </w:rPr>
                            </w:pPr>
                          </w:p>
                          <w:p w:rsidR="00CA2AE2" w:rsidRPr="00387159" w:rsidRDefault="00CA2AE2" w:rsidP="007E19B0">
                            <w:pPr>
                              <w:pStyle w:val="Prrafodelista"/>
                              <w:numPr>
                                <w:ilvl w:val="0"/>
                                <w:numId w:val="22"/>
                              </w:numPr>
                              <w:rPr>
                                <w:b/>
                                <w:sz w:val="28"/>
                                <w:szCs w:val="28"/>
                              </w:rPr>
                            </w:pPr>
                            <w:r w:rsidRPr="00387159">
                              <w:rPr>
                                <w:b/>
                                <w:sz w:val="28"/>
                                <w:szCs w:val="28"/>
                              </w:rPr>
                              <w:t>Motivación.</w:t>
                            </w:r>
                          </w:p>
                          <w:p w:rsidR="00CA2AE2" w:rsidRPr="00ED537C" w:rsidRDefault="00CA2AE2" w:rsidP="00ED537C">
                            <w:pPr>
                              <w:pStyle w:val="Prrafodelista"/>
                              <w:jc w:val="both"/>
                              <w:rPr>
                                <w:sz w:val="24"/>
                                <w:szCs w:val="24"/>
                              </w:rPr>
                            </w:pPr>
                            <w:r w:rsidRPr="00ED537C">
                              <w:rPr>
                                <w:sz w:val="24"/>
                                <w:szCs w:val="24"/>
                              </w:rPr>
                              <w:t>Nuestra Iglesia católica ha sido sacudida violentamente por hechos muy graves de abusos de menores por parte de algunos sacerdotes y religiosos, lo que ha provocado rechazo a la misma iglesia y los medios de comunicación han sido muy duros con la Iglesia.</w:t>
                            </w:r>
                          </w:p>
                          <w:p w:rsidR="00CA2AE2" w:rsidRPr="00ED537C" w:rsidRDefault="00CA2AE2" w:rsidP="00ED537C">
                            <w:pPr>
                              <w:pStyle w:val="Prrafodelista"/>
                              <w:jc w:val="both"/>
                              <w:rPr>
                                <w:sz w:val="24"/>
                                <w:szCs w:val="24"/>
                              </w:rPr>
                            </w:pPr>
                            <w:r w:rsidRPr="00ED537C">
                              <w:rPr>
                                <w:sz w:val="24"/>
                                <w:szCs w:val="24"/>
                              </w:rPr>
                              <w:t>No todos los curas ni religiosos son abusadores, pero hemos recibido una lluvia de insultos y de incomprensiones.</w:t>
                            </w:r>
                          </w:p>
                          <w:p w:rsidR="00CA2AE2" w:rsidRPr="00ED537C" w:rsidRDefault="00CA2AE2" w:rsidP="00ED537C">
                            <w:pPr>
                              <w:pStyle w:val="Prrafodelista"/>
                              <w:jc w:val="both"/>
                              <w:rPr>
                                <w:sz w:val="24"/>
                                <w:szCs w:val="24"/>
                              </w:rPr>
                            </w:pPr>
                            <w:r w:rsidRPr="00ED537C">
                              <w:rPr>
                                <w:sz w:val="24"/>
                                <w:szCs w:val="24"/>
                              </w:rPr>
                              <w:t>La Iglesia actualmente motivada y exigida por el mismo Papa Francisco está tratando con mucha seriedad los casos y dando mucho apoyo a los niños y niñas que han sido víctimas de abusos.</w:t>
                            </w:r>
                          </w:p>
                          <w:p w:rsidR="00CA2AE2" w:rsidRPr="00ED537C" w:rsidRDefault="00CA2AE2" w:rsidP="00ED537C">
                            <w:pPr>
                              <w:pStyle w:val="Prrafodelista"/>
                              <w:jc w:val="both"/>
                              <w:rPr>
                                <w:sz w:val="24"/>
                                <w:szCs w:val="24"/>
                              </w:rPr>
                            </w:pPr>
                            <w:r w:rsidRPr="00ED537C">
                              <w:rPr>
                                <w:sz w:val="24"/>
                                <w:szCs w:val="24"/>
                              </w:rPr>
                              <w:t>Como Iglesia pedimos perdón y queremos que nunca más se vuelvan a repetir hechos como éstos.</w:t>
                            </w:r>
                          </w:p>
                          <w:p w:rsidR="00CA2AE2" w:rsidRPr="00ED537C" w:rsidRDefault="00CA2AE2" w:rsidP="00ED537C">
                            <w:pPr>
                              <w:pStyle w:val="Prrafodelista"/>
                              <w:jc w:val="both"/>
                              <w:rPr>
                                <w:sz w:val="24"/>
                                <w:szCs w:val="24"/>
                              </w:rPr>
                            </w:pPr>
                            <w:r w:rsidRPr="00ED537C">
                              <w:rPr>
                                <w:sz w:val="24"/>
                                <w:szCs w:val="24"/>
                              </w:rPr>
                              <w:t>A todos, y en especial a los jóvenes les pedimos ayuden a crear ambientes limpios y seguros donde no se puedan producir vejámenes a nadie. Y a la vez reforzar la dignidad de toda persona humana especialmente de los niños y adolescentes.</w:t>
                            </w:r>
                          </w:p>
                          <w:p w:rsidR="00CA2AE2" w:rsidRDefault="00CA2AE2" w:rsidP="00ED537C">
                            <w:pPr>
                              <w:pStyle w:val="Prrafodelista"/>
                              <w:jc w:val="both"/>
                              <w:rPr>
                                <w:sz w:val="28"/>
                                <w:szCs w:val="28"/>
                              </w:rPr>
                            </w:pPr>
                            <w:r w:rsidRPr="00ED537C">
                              <w:rPr>
                                <w:sz w:val="24"/>
                                <w:szCs w:val="24"/>
                              </w:rPr>
                              <w:t>Que la Virgen del Carmen Reina y Madre de Chile nos ayude a caminar como Iglesia renovada, arrepentida y misericordiosa.</w:t>
                            </w:r>
                          </w:p>
                          <w:p w:rsidR="00CA2AE2" w:rsidRDefault="00CA2AE2" w:rsidP="00DC522C">
                            <w:pPr>
                              <w:pStyle w:val="Prrafodelista"/>
                              <w:rPr>
                                <w:sz w:val="28"/>
                                <w:szCs w:val="28"/>
                              </w:rPr>
                            </w:pPr>
                          </w:p>
                          <w:p w:rsidR="00CA2AE2" w:rsidRPr="004B29E0" w:rsidRDefault="00CA2AE2" w:rsidP="007E19B0">
                            <w:pPr>
                              <w:pStyle w:val="Prrafodelista"/>
                              <w:numPr>
                                <w:ilvl w:val="0"/>
                                <w:numId w:val="22"/>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ED537C" w:rsidRDefault="00CA2AE2" w:rsidP="00DC522C">
                            <w:pPr>
                              <w:pStyle w:val="Prrafodelista"/>
                              <w:rPr>
                                <w:sz w:val="24"/>
                                <w:szCs w:val="28"/>
                              </w:rPr>
                            </w:pPr>
                            <w:r w:rsidRPr="00ED537C">
                              <w:rPr>
                                <w:sz w:val="24"/>
                                <w:szCs w:val="28"/>
                              </w:rPr>
                              <w:t>Esta es la oración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2"/>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ED537C">
                              <w:rPr>
                                <w:b/>
                                <w:sz w:val="28"/>
                                <w:szCs w:val="28"/>
                              </w:rPr>
                              <w:t>Mt. 18, 1-6</w:t>
                            </w:r>
                            <w:r w:rsidRPr="0043325A">
                              <w:rPr>
                                <w:b/>
                                <w:sz w:val="28"/>
                                <w:szCs w:val="28"/>
                              </w:rPr>
                              <w:t>)</w:t>
                            </w:r>
                          </w:p>
                          <w:p w:rsidR="00CA2AE2" w:rsidRPr="00ED537C" w:rsidRDefault="00CA2AE2" w:rsidP="00DC522C">
                            <w:pPr>
                              <w:ind w:left="720"/>
                              <w:rPr>
                                <w:sz w:val="24"/>
                                <w:szCs w:val="28"/>
                              </w:rPr>
                            </w:pPr>
                            <w:r w:rsidRPr="000E0F8B">
                              <w:rPr>
                                <w:sz w:val="24"/>
                                <w:szCs w:val="28"/>
                              </w:rPr>
                              <w:t>Jesús pide enfáticamente que se deber respetar a los niños y a los pequeños, y es duro con los que abusan de ellos. Jesús los puso como modelos para todos los que deseen entrar en su Reino.</w:t>
                            </w:r>
                            <w:r w:rsidRPr="00ED537C">
                              <w:rPr>
                                <w:sz w:val="24"/>
                                <w:szCs w:val="28"/>
                              </w:rPr>
                              <w:t xml:space="preserve"> Escuchemos:</w:t>
                            </w:r>
                          </w:p>
                          <w:p w:rsidR="00CA2AE2" w:rsidRPr="00335A47" w:rsidRDefault="00CA2AE2" w:rsidP="00335A47">
                            <w:pPr>
                              <w:ind w:left="1440"/>
                              <w:jc w:val="both"/>
                              <w:rPr>
                                <w:rFonts w:asciiTheme="majorHAnsi" w:hAnsiTheme="majorHAnsi"/>
                                <w:i/>
                                <w:sz w:val="28"/>
                                <w:szCs w:val="28"/>
                              </w:rPr>
                            </w:pPr>
                            <w:r w:rsidRPr="00335A47">
                              <w:rPr>
                                <w:rFonts w:asciiTheme="majorHAnsi" w:hAnsiTheme="majorHAnsi"/>
                                <w:i/>
                                <w:sz w:val="28"/>
                                <w:szCs w:val="28"/>
                              </w:rPr>
                              <w:t>Los discípulos se acercaron a Jesús para preguntarle: «¿Quién es el más grande en el Reino de los Cielos?»</w:t>
                            </w:r>
                          </w:p>
                          <w:p w:rsidR="00CA2AE2" w:rsidRPr="00335A47" w:rsidRDefault="00CA2AE2" w:rsidP="00335A47">
                            <w:pPr>
                              <w:ind w:left="1440"/>
                              <w:jc w:val="both"/>
                              <w:rPr>
                                <w:rFonts w:asciiTheme="majorHAnsi" w:hAnsiTheme="majorHAnsi"/>
                                <w:i/>
                                <w:sz w:val="28"/>
                                <w:szCs w:val="28"/>
                              </w:rPr>
                            </w:pPr>
                            <w:r w:rsidRPr="00335A47">
                              <w:rPr>
                                <w:rFonts w:asciiTheme="majorHAnsi" w:hAnsiTheme="majorHAnsi"/>
                                <w:i/>
                                <w:sz w:val="28"/>
                                <w:szCs w:val="28"/>
                              </w:rPr>
                              <w:t>Jesús llamó a un niño, lo puso en medio de ellos y dijo: «Les aseguro que si ustedes no cambian o no se hacen como niños, no entrarán en el Reino de los Cielos. Por lo tanto, el que se haga pequeño como este niño, será el más grande en el Reino de los Cielos. El que recibe a uno de estos pequeños en mi Nombre, me recibe a mí mismo.</w:t>
                            </w:r>
                          </w:p>
                          <w:p w:rsidR="00CA2AE2" w:rsidRPr="00A24EC4" w:rsidRDefault="00CA2AE2" w:rsidP="00335A47">
                            <w:pPr>
                              <w:ind w:left="1440"/>
                              <w:jc w:val="both"/>
                              <w:rPr>
                                <w:rFonts w:asciiTheme="majorHAnsi" w:hAnsiTheme="majorHAnsi"/>
                                <w:i/>
                                <w:sz w:val="28"/>
                                <w:szCs w:val="28"/>
                              </w:rPr>
                            </w:pPr>
                            <w:r w:rsidRPr="00335A47">
                              <w:rPr>
                                <w:rFonts w:asciiTheme="majorHAnsi" w:hAnsiTheme="majorHAnsi"/>
                                <w:i/>
                                <w:sz w:val="28"/>
                                <w:szCs w:val="28"/>
                              </w:rPr>
                              <w:t>Cuídense de despreciar a cualquiera de estos pequeños, porque les aseguro que sus ángeles en el cielo están constantemente en presencia de mi Padre celestial»</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40" style="position:absolute;margin-left:0;margin-top:-12.35pt;width:468pt;height:680.25pt;z-index:-251546624;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m3F4A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TRa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ghFgqoZNxoOjT/rjxUb4U3lmjwyH&#10;sR5JM2UblurbGz6LvmeL/TIIBKcrDlQazHDYHtIET0+zujXlA8wb9DcOFexnODTG/aSkg11XUP9j&#10;x5ygRL3X0OKr0XQalyNeprPFGC5uqNkONUxzgCpogFzh8SqkhbqzTtYNeEqzoc0lzHklcQLjDkis&#10;IJp4gX2W5iDt3rgwh3e0evyH2PwCAAD//wMAUEsDBBQABgAIAAAAIQAKoRYa3wAAAAkBAAAPAAAA&#10;ZHJzL2Rvd25yZXYueG1sTI/BTsMwEETvSP0Haytxax2S0oYQp0JIIC49kLbi6sZLEhGvo9hNw9+z&#10;PZXjzoxm3+TbyXZixMG3jhQ8LCMQSJUzLdUKDvu3RQrCB01Gd45QwS962Bazu1xnxl3oE8cy1IJL&#10;yGdaQRNCn0npqwat9kvXI7H37QarA59DLc2gL1xuOxlH0Vpa3RJ/aHSPrw1WP+XZKijtsR/T953/&#10;sodV/GGOuzGtglL38+nlGUTAKdzCcMVndCiY6eTOZLzoFPCQoGARrzYg2H5K1qycOJckjynIIpf/&#10;FxR/AAAA//8DAFBLAQItABQABgAIAAAAIQC2gziS/gAAAOEBAAATAAAAAAAAAAAAAAAAAAAAAABb&#10;Q29udGVudF9UeXBlc10ueG1sUEsBAi0AFAAGAAgAAAAhADj9If/WAAAAlAEAAAsAAAAAAAAAAAAA&#10;AAAALwEAAF9yZWxzLy5yZWxzUEsBAi0AFAAGAAgAAAAhAB7SbcXgAgAAaQYAAA4AAAAAAAAAAAAA&#10;AAAALgIAAGRycy9lMm9Eb2MueG1sUEsBAi0AFAAGAAgAAAAhAAqhFhrfAAAACQEAAA8AAAAAAAAA&#10;AAAAAAAAOgUAAGRycy9kb3ducmV2LnhtbFBLBQYAAAAABAAEAPMAAABGBg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Tercer</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sidRPr="00ED537C">
                        <w:rPr>
                          <w:rFonts w:ascii="Century Gothic" w:hAnsi="Century Gothic"/>
                          <w:b/>
                          <w:color w:val="1F497D" w:themeColor="text2"/>
                          <w:sz w:val="28"/>
                          <w:szCs w:val="28"/>
                        </w:rPr>
                        <w:t>Asumir como Iglesia las situaciones dolorosas actuales</w:t>
                      </w:r>
                    </w:p>
                    <w:p w:rsidR="00CA2AE2" w:rsidRDefault="00CA2AE2" w:rsidP="00DC522C">
                      <w:pPr>
                        <w:rPr>
                          <w:sz w:val="28"/>
                          <w:szCs w:val="28"/>
                        </w:rPr>
                      </w:pPr>
                    </w:p>
                    <w:p w:rsidR="00CA2AE2" w:rsidRPr="00387159" w:rsidRDefault="00CA2AE2" w:rsidP="007E19B0">
                      <w:pPr>
                        <w:pStyle w:val="Prrafodelista"/>
                        <w:numPr>
                          <w:ilvl w:val="0"/>
                          <w:numId w:val="22"/>
                        </w:numPr>
                        <w:rPr>
                          <w:b/>
                          <w:sz w:val="28"/>
                          <w:szCs w:val="28"/>
                        </w:rPr>
                      </w:pPr>
                      <w:r w:rsidRPr="00387159">
                        <w:rPr>
                          <w:b/>
                          <w:sz w:val="28"/>
                          <w:szCs w:val="28"/>
                        </w:rPr>
                        <w:t>Motivación.</w:t>
                      </w:r>
                    </w:p>
                    <w:p w:rsidR="00CA2AE2" w:rsidRPr="00ED537C" w:rsidRDefault="00CA2AE2" w:rsidP="00ED537C">
                      <w:pPr>
                        <w:pStyle w:val="Prrafodelista"/>
                        <w:jc w:val="both"/>
                        <w:rPr>
                          <w:sz w:val="24"/>
                          <w:szCs w:val="24"/>
                        </w:rPr>
                      </w:pPr>
                      <w:r w:rsidRPr="00ED537C">
                        <w:rPr>
                          <w:sz w:val="24"/>
                          <w:szCs w:val="24"/>
                        </w:rPr>
                        <w:t>Nuestra Iglesia católica ha sido sacudida violentamente por hechos muy graves de abusos de menores por parte de algunos sacerdotes y religiosos, lo que ha provocado rechazo a la misma iglesia y los medios de comunicación han sido muy duros con la Iglesia.</w:t>
                      </w:r>
                    </w:p>
                    <w:p w:rsidR="00CA2AE2" w:rsidRPr="00ED537C" w:rsidRDefault="00CA2AE2" w:rsidP="00ED537C">
                      <w:pPr>
                        <w:pStyle w:val="Prrafodelista"/>
                        <w:jc w:val="both"/>
                        <w:rPr>
                          <w:sz w:val="24"/>
                          <w:szCs w:val="24"/>
                        </w:rPr>
                      </w:pPr>
                      <w:r w:rsidRPr="00ED537C">
                        <w:rPr>
                          <w:sz w:val="24"/>
                          <w:szCs w:val="24"/>
                        </w:rPr>
                        <w:t>No todos los curas ni religiosos son abusadores, pero hemos recibido una lluvia de insultos y de incomprensiones.</w:t>
                      </w:r>
                    </w:p>
                    <w:p w:rsidR="00CA2AE2" w:rsidRPr="00ED537C" w:rsidRDefault="00CA2AE2" w:rsidP="00ED537C">
                      <w:pPr>
                        <w:pStyle w:val="Prrafodelista"/>
                        <w:jc w:val="both"/>
                        <w:rPr>
                          <w:sz w:val="24"/>
                          <w:szCs w:val="24"/>
                        </w:rPr>
                      </w:pPr>
                      <w:r w:rsidRPr="00ED537C">
                        <w:rPr>
                          <w:sz w:val="24"/>
                          <w:szCs w:val="24"/>
                        </w:rPr>
                        <w:t>La Iglesia actualmente motivada y exigida por el mismo Papa Francisco está tratando con mucha seriedad los casos y dando mucho apoyo a los niños y niñas que han sido víctimas de abusos.</w:t>
                      </w:r>
                    </w:p>
                    <w:p w:rsidR="00CA2AE2" w:rsidRPr="00ED537C" w:rsidRDefault="00CA2AE2" w:rsidP="00ED537C">
                      <w:pPr>
                        <w:pStyle w:val="Prrafodelista"/>
                        <w:jc w:val="both"/>
                        <w:rPr>
                          <w:sz w:val="24"/>
                          <w:szCs w:val="24"/>
                        </w:rPr>
                      </w:pPr>
                      <w:r w:rsidRPr="00ED537C">
                        <w:rPr>
                          <w:sz w:val="24"/>
                          <w:szCs w:val="24"/>
                        </w:rPr>
                        <w:t>Como Iglesia pedimos perdón y queremos que nunca más se vuelvan a repetir hechos como éstos.</w:t>
                      </w:r>
                    </w:p>
                    <w:p w:rsidR="00CA2AE2" w:rsidRPr="00ED537C" w:rsidRDefault="00CA2AE2" w:rsidP="00ED537C">
                      <w:pPr>
                        <w:pStyle w:val="Prrafodelista"/>
                        <w:jc w:val="both"/>
                        <w:rPr>
                          <w:sz w:val="24"/>
                          <w:szCs w:val="24"/>
                        </w:rPr>
                      </w:pPr>
                      <w:r w:rsidRPr="00ED537C">
                        <w:rPr>
                          <w:sz w:val="24"/>
                          <w:szCs w:val="24"/>
                        </w:rPr>
                        <w:t>A todos, y en especial a los jóvenes les pedimos ayuden a crear ambientes limpios y seguros donde no se puedan producir vejámenes a nadie. Y a la vez reforzar la dignidad de toda persona humana especialmente de los niños y adolescentes.</w:t>
                      </w:r>
                    </w:p>
                    <w:p w:rsidR="00CA2AE2" w:rsidRDefault="00CA2AE2" w:rsidP="00ED537C">
                      <w:pPr>
                        <w:pStyle w:val="Prrafodelista"/>
                        <w:jc w:val="both"/>
                        <w:rPr>
                          <w:sz w:val="28"/>
                          <w:szCs w:val="28"/>
                        </w:rPr>
                      </w:pPr>
                      <w:r w:rsidRPr="00ED537C">
                        <w:rPr>
                          <w:sz w:val="24"/>
                          <w:szCs w:val="24"/>
                        </w:rPr>
                        <w:t>Que la Virgen del Carmen Reina y Madre de Chile nos ayude a caminar como Iglesia renovada, arrepentida y misericordiosa.</w:t>
                      </w:r>
                    </w:p>
                    <w:p w:rsidR="00CA2AE2" w:rsidRDefault="00CA2AE2" w:rsidP="00DC522C">
                      <w:pPr>
                        <w:pStyle w:val="Prrafodelista"/>
                        <w:rPr>
                          <w:sz w:val="28"/>
                          <w:szCs w:val="28"/>
                        </w:rPr>
                      </w:pPr>
                    </w:p>
                    <w:p w:rsidR="00CA2AE2" w:rsidRPr="004B29E0" w:rsidRDefault="00CA2AE2" w:rsidP="007E19B0">
                      <w:pPr>
                        <w:pStyle w:val="Prrafodelista"/>
                        <w:numPr>
                          <w:ilvl w:val="0"/>
                          <w:numId w:val="22"/>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ED537C" w:rsidRDefault="00CA2AE2" w:rsidP="00DC522C">
                      <w:pPr>
                        <w:pStyle w:val="Prrafodelista"/>
                        <w:rPr>
                          <w:sz w:val="24"/>
                          <w:szCs w:val="28"/>
                        </w:rPr>
                      </w:pPr>
                      <w:r w:rsidRPr="00ED537C">
                        <w:rPr>
                          <w:sz w:val="24"/>
                          <w:szCs w:val="28"/>
                        </w:rPr>
                        <w:t>Esta es la oración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2"/>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ED537C">
                        <w:rPr>
                          <w:b/>
                          <w:sz w:val="28"/>
                          <w:szCs w:val="28"/>
                        </w:rPr>
                        <w:t>Mt. 18, 1-6</w:t>
                      </w:r>
                      <w:r w:rsidRPr="0043325A">
                        <w:rPr>
                          <w:b/>
                          <w:sz w:val="28"/>
                          <w:szCs w:val="28"/>
                        </w:rPr>
                        <w:t>)</w:t>
                      </w:r>
                    </w:p>
                    <w:p w:rsidR="00CA2AE2" w:rsidRPr="00ED537C" w:rsidRDefault="00CA2AE2" w:rsidP="00DC522C">
                      <w:pPr>
                        <w:ind w:left="720"/>
                        <w:rPr>
                          <w:sz w:val="24"/>
                          <w:szCs w:val="28"/>
                        </w:rPr>
                      </w:pPr>
                      <w:r w:rsidRPr="000E0F8B">
                        <w:rPr>
                          <w:sz w:val="24"/>
                          <w:szCs w:val="28"/>
                        </w:rPr>
                        <w:t>Jesús pide enfáticamente que se deber respetar a los niños y a los pequeños, y es duro con los que abusan de ellos. Jesús los puso como modelos para todos los que deseen entrar en su Reino.</w:t>
                      </w:r>
                      <w:r w:rsidRPr="00ED537C">
                        <w:rPr>
                          <w:sz w:val="24"/>
                          <w:szCs w:val="28"/>
                        </w:rPr>
                        <w:t xml:space="preserve"> Escuchemos:</w:t>
                      </w:r>
                    </w:p>
                    <w:p w:rsidR="00CA2AE2" w:rsidRPr="00335A47" w:rsidRDefault="00CA2AE2" w:rsidP="00335A47">
                      <w:pPr>
                        <w:ind w:left="1440"/>
                        <w:jc w:val="both"/>
                        <w:rPr>
                          <w:rFonts w:asciiTheme="majorHAnsi" w:hAnsiTheme="majorHAnsi"/>
                          <w:i/>
                          <w:sz w:val="28"/>
                          <w:szCs w:val="28"/>
                        </w:rPr>
                      </w:pPr>
                      <w:r w:rsidRPr="00335A47">
                        <w:rPr>
                          <w:rFonts w:asciiTheme="majorHAnsi" w:hAnsiTheme="majorHAnsi"/>
                          <w:i/>
                          <w:sz w:val="28"/>
                          <w:szCs w:val="28"/>
                        </w:rPr>
                        <w:t>Los discípulos se acercaron a Jesús para preguntarle: «¿Quién es el más grande en el Reino de los Cielos?»</w:t>
                      </w:r>
                    </w:p>
                    <w:p w:rsidR="00CA2AE2" w:rsidRPr="00335A47" w:rsidRDefault="00CA2AE2" w:rsidP="00335A47">
                      <w:pPr>
                        <w:ind w:left="1440"/>
                        <w:jc w:val="both"/>
                        <w:rPr>
                          <w:rFonts w:asciiTheme="majorHAnsi" w:hAnsiTheme="majorHAnsi"/>
                          <w:i/>
                          <w:sz w:val="28"/>
                          <w:szCs w:val="28"/>
                        </w:rPr>
                      </w:pPr>
                      <w:r w:rsidRPr="00335A47">
                        <w:rPr>
                          <w:rFonts w:asciiTheme="majorHAnsi" w:hAnsiTheme="majorHAnsi"/>
                          <w:i/>
                          <w:sz w:val="28"/>
                          <w:szCs w:val="28"/>
                        </w:rPr>
                        <w:t>Jesús llamó a un niño, lo puso en medio de ellos y dijo: «Les aseguro que si ustedes no cambian o no se hacen como niños, no entrarán en el Reino de los Cielos. Por lo tanto, el que se haga pequeño como este niño, será el más grande en el Reino de los Cielos. El que recibe a uno de estos pequeños en mi Nombre, me recibe a mí mismo.</w:t>
                      </w:r>
                    </w:p>
                    <w:p w:rsidR="00CA2AE2" w:rsidRPr="00A24EC4" w:rsidRDefault="00CA2AE2" w:rsidP="00335A47">
                      <w:pPr>
                        <w:ind w:left="1440"/>
                        <w:jc w:val="both"/>
                        <w:rPr>
                          <w:rFonts w:asciiTheme="majorHAnsi" w:hAnsiTheme="majorHAnsi"/>
                          <w:i/>
                          <w:sz w:val="28"/>
                          <w:szCs w:val="28"/>
                        </w:rPr>
                      </w:pPr>
                      <w:r w:rsidRPr="00335A47">
                        <w:rPr>
                          <w:rFonts w:asciiTheme="majorHAnsi" w:hAnsiTheme="majorHAnsi"/>
                          <w:i/>
                          <w:sz w:val="28"/>
                          <w:szCs w:val="28"/>
                        </w:rPr>
                        <w:t>Cuídense de despreciar a cualquiera de estos pequeños, porque les aseguro que sus ángeles en el cielo están constantemente en presencia de mi Padre celestial»</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770880"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38"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Pr>
                                <w:sz w:val="24"/>
                                <w:szCs w:val="28"/>
                              </w:rPr>
                              <w:t>¿</w:t>
                            </w:r>
                            <w:r w:rsidRPr="003628F5">
                              <w:rPr>
                                <w:sz w:val="24"/>
                                <w:szCs w:val="28"/>
                              </w:rPr>
                              <w:t xml:space="preserve">Por qué Jesús defiende tanto a los pequeños y es muy riguroso con los que no los respetan? </w:t>
                            </w:r>
                            <w:r w:rsidRPr="00A24EC4">
                              <w:rPr>
                                <w:sz w:val="24"/>
                                <w:szCs w:val="28"/>
                              </w:rPr>
                              <w:t xml:space="preserve"> </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22"/>
                              </w:numPr>
                              <w:rPr>
                                <w:b/>
                                <w:sz w:val="28"/>
                                <w:szCs w:val="28"/>
                              </w:rPr>
                            </w:pPr>
                            <w:r w:rsidRPr="0043325A">
                              <w:rPr>
                                <w:b/>
                                <w:sz w:val="28"/>
                                <w:szCs w:val="28"/>
                              </w:rPr>
                              <w:t>Oremos juntos.</w:t>
                            </w:r>
                          </w:p>
                          <w:p w:rsidR="00CA2AE2" w:rsidRPr="00A24EC4" w:rsidRDefault="00CA2AE2" w:rsidP="00DC522C">
                            <w:pPr>
                              <w:jc w:val="both"/>
                              <w:rPr>
                                <w:sz w:val="24"/>
                                <w:szCs w:val="28"/>
                              </w:rPr>
                            </w:pPr>
                            <w:r w:rsidRPr="00A24EC4">
                              <w:rPr>
                                <w:sz w:val="24"/>
                                <w:szCs w:val="28"/>
                              </w:rPr>
                              <w:t>Pidamos a Dios Padre nos ilumine y ayude a reaccionar ante nuestra realidad actual:</w:t>
                            </w:r>
                          </w:p>
                          <w:p w:rsidR="00CA2AE2" w:rsidRPr="00CA074C" w:rsidRDefault="00CA2AE2" w:rsidP="007E19B0">
                            <w:pPr>
                              <w:pStyle w:val="Prrafodelista"/>
                              <w:numPr>
                                <w:ilvl w:val="0"/>
                                <w:numId w:val="3"/>
                              </w:numPr>
                              <w:jc w:val="both"/>
                              <w:rPr>
                                <w:sz w:val="24"/>
                                <w:szCs w:val="28"/>
                              </w:rPr>
                            </w:pPr>
                            <w:r w:rsidRPr="00CA074C">
                              <w:rPr>
                                <w:sz w:val="24"/>
                                <w:szCs w:val="28"/>
                              </w:rPr>
                              <w:t xml:space="preserve">Para que aprendamos a respetarnos y nunca ofender la dignidad de los demás, en especial de los más pequeños e indefensos. Roguemos al Señor… </w:t>
                            </w:r>
                          </w:p>
                          <w:p w:rsidR="00CA2AE2" w:rsidRPr="00CA074C" w:rsidRDefault="00CA2AE2" w:rsidP="007E19B0">
                            <w:pPr>
                              <w:pStyle w:val="Prrafodelista"/>
                              <w:numPr>
                                <w:ilvl w:val="0"/>
                                <w:numId w:val="3"/>
                              </w:numPr>
                              <w:jc w:val="both"/>
                              <w:rPr>
                                <w:sz w:val="24"/>
                                <w:szCs w:val="28"/>
                              </w:rPr>
                            </w:pPr>
                            <w:r w:rsidRPr="00CA074C">
                              <w:rPr>
                                <w:sz w:val="24"/>
                                <w:szCs w:val="28"/>
                              </w:rPr>
                              <w:t>Que la Virgen sea la madre de nuestra Iglesia y nos ilumine para reparar los males cometidos por algunos de nuestros hermanos que han pecado…</w:t>
                            </w:r>
                          </w:p>
                          <w:p w:rsidR="00CA2AE2" w:rsidRPr="00A24EC4" w:rsidRDefault="00CA2AE2" w:rsidP="007E19B0">
                            <w:pPr>
                              <w:pStyle w:val="Prrafodelista"/>
                              <w:numPr>
                                <w:ilvl w:val="0"/>
                                <w:numId w:val="3"/>
                              </w:numPr>
                              <w:jc w:val="both"/>
                              <w:rPr>
                                <w:sz w:val="24"/>
                                <w:szCs w:val="28"/>
                              </w:rPr>
                            </w:pPr>
                            <w:r w:rsidRPr="00CA074C">
                              <w:rPr>
                                <w:sz w:val="24"/>
                                <w:szCs w:val="28"/>
                              </w:rPr>
                              <w:t>Para que no nos desanimemos por las críticas recibidas y aprendamos a vivir lo que Jesús nos pide dando testimonio de respeto a todos…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22"/>
                              </w:numPr>
                              <w:rPr>
                                <w:b/>
                                <w:sz w:val="28"/>
                                <w:szCs w:val="28"/>
                              </w:rPr>
                            </w:pPr>
                            <w:r>
                              <w:rPr>
                                <w:b/>
                                <w:sz w:val="28"/>
                                <w:szCs w:val="28"/>
                              </w:rPr>
                              <w:t>L</w:t>
                            </w:r>
                            <w:r w:rsidRPr="00A24EC4">
                              <w:rPr>
                                <w:b/>
                                <w:sz w:val="28"/>
                                <w:szCs w:val="28"/>
                              </w:rPr>
                              <w:t>a palabra de nuestros pastores</w:t>
                            </w:r>
                          </w:p>
                          <w:p w:rsidR="00CA2AE2" w:rsidRPr="00CA074C" w:rsidRDefault="00CA2AE2" w:rsidP="00CA074C">
                            <w:pPr>
                              <w:pStyle w:val="Prrafodelista"/>
                              <w:jc w:val="both"/>
                              <w:rPr>
                                <w:sz w:val="24"/>
                                <w:szCs w:val="24"/>
                              </w:rPr>
                            </w:pPr>
                            <w:r w:rsidRPr="00CA074C">
                              <w:rPr>
                                <w:sz w:val="24"/>
                                <w:szCs w:val="24"/>
                              </w:rPr>
                              <w:t>El Papa Francisco en su venida a Chile, hablando con los sacerdotes, consagrados y seminaristas les dijo:</w:t>
                            </w:r>
                          </w:p>
                          <w:p w:rsidR="00CA2AE2" w:rsidRPr="00A24EC4" w:rsidRDefault="00CA2AE2" w:rsidP="00CA074C">
                            <w:pPr>
                              <w:pStyle w:val="Prrafodelista"/>
                              <w:jc w:val="both"/>
                              <w:rPr>
                                <w:sz w:val="24"/>
                                <w:szCs w:val="24"/>
                              </w:rPr>
                            </w:pPr>
                            <w:r w:rsidRPr="00CA074C">
                              <w:rPr>
                                <w:sz w:val="24"/>
                                <w:szCs w:val="24"/>
                              </w:rPr>
                              <w:t>“Momento de turbulencias. Conozco el dolor que han significado los casos de abusos ocurridos a menores de edad y sigo con atención cuanto hacen para superar ese grave y doloroso mal. Dolor por el daño y sufrimiento de las víctimas y sus familias, que han visto traicionada la confianza que habían puesto en los ministros de la iglesia. Dolor por el sufrimiento de las comunidades eclesiales, y dolor también por ustedes hermanos, que además del desgaste por la entrega han vivido el daño que provoca la sospecha y el cuestionamiento, que en algunos o en muchos pudo haber introducido la duda, el miedo y la desconfianza” (Mensajes de S.S. Francisco, Mi paz les doy. Visita apostólica a Chile p.25-26)</w:t>
                            </w:r>
                            <w:r w:rsidRPr="00A24EC4">
                              <w:rPr>
                                <w:sz w:val="24"/>
                                <w:szCs w:val="24"/>
                              </w:rPr>
                              <w:t>.</w:t>
                            </w: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 xml:space="preserve">Cómo </w:t>
                            </w:r>
                            <w:r>
                              <w:rPr>
                                <w:sz w:val="24"/>
                                <w:szCs w:val="28"/>
                              </w:rPr>
                              <w:t>recibo este mensaje del Papa? ¿Cómo me han cuestionado las situaciones de crisis y dolor ante situaciones de abusos en la Iglesia?</w:t>
                            </w:r>
                          </w:p>
                          <w:p w:rsidR="00CA2AE2" w:rsidRPr="00A24EC4" w:rsidRDefault="00CA2AE2" w:rsidP="00DC522C">
                            <w:pPr>
                              <w:rPr>
                                <w:sz w:val="24"/>
                                <w:szCs w:val="28"/>
                              </w:rPr>
                            </w:pPr>
                          </w:p>
                          <w:p w:rsidR="00CA2AE2" w:rsidRPr="0043325A" w:rsidRDefault="00CA2AE2" w:rsidP="007E19B0">
                            <w:pPr>
                              <w:pStyle w:val="Prrafodelista"/>
                              <w:numPr>
                                <w:ilvl w:val="0"/>
                                <w:numId w:val="22"/>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CA074C">
                              <w:rPr>
                                <w:sz w:val="24"/>
                                <w:szCs w:val="28"/>
                              </w:rPr>
                              <w:t>Queremos tapar la cruz de Cristo con un paño negro porque no hemos sabido mostrar a la Iglesia como signo de luz y de justicia en nuestro país.</w:t>
                            </w:r>
                          </w:p>
                          <w:p w:rsidR="00CA2AE2" w:rsidRPr="00A24EC4" w:rsidRDefault="00CA2AE2" w:rsidP="00DC522C">
                            <w:pPr>
                              <w:rPr>
                                <w:sz w:val="24"/>
                                <w:szCs w:val="28"/>
                              </w:rPr>
                            </w:pPr>
                          </w:p>
                          <w:p w:rsidR="00CA2AE2" w:rsidRPr="0043325A" w:rsidRDefault="00CA2AE2" w:rsidP="007E19B0">
                            <w:pPr>
                              <w:pStyle w:val="Prrafodelista"/>
                              <w:numPr>
                                <w:ilvl w:val="0"/>
                                <w:numId w:val="22"/>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41" style="position:absolute;margin-left:0;margin-top:-9.75pt;width:468pt;height:680.25pt;z-index:-25154560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Pzb3w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TaBU&#10;mrVQpM+QNqZrJcgsH8UUddavwfLe3rkYpLe3hn/3RJurBuzEpXOmawQrgRjaZ789iBcPT8m2+2BK&#10;wGe7YDBbh8q1ERDyQA5YlIe+KOIQCAfhbDWdzHOoHQfdcj5ZjRazyClj69Nz63x4J0xL4qGgDugj&#10;PNvf+pBMTybHGpU3UiniTPgmQ4NpjsxR6eFNOhBrIKAcxdiQ4ko5smfQSioka7VrIaQkG+XxlzoK&#10;5NB3SY4iYNtDIPfaD50c30ZRb5ZeM86FDjMkMfQ2fdkZZCpxeNEhCOtTfEpqAsWDBCMUJNhzpkTs&#10;hGN6YSwwT5GV0qQDzXgB6MjSKNkr/5Jyzw3gBvnpI3lG2Q+dtDLAplCyhS6IQR4zHdvurS5xjgOT&#10;Kp0BSunIU+AOOJbU7ADivik7UsrYKOPlZAVNX0pYCJNlPs9XC0qYqmGT8eDok/54sRH+VJ7ZI8Nh&#10;rEfSTNmGpfr2hs+i79livwwCwemKA5UGMxy2hzTBOBdx2ramfIB5g/7GoYL9DIfGuJ+UdLDrCup/&#10;7JgTlKj3Glp8NZpO43LEy3S2GMPFDTXboYZpDlAFDZArPF6FtFB31sm6AU9pNrS5hDmvJE7gIyuI&#10;Jl5gn6U5SLs3LszhHa0e/yE2vwAAAP//AwBQSwMEFAAGAAgAAAAhAEToZmjeAAAACQEAAA8AAABk&#10;cnMvZG93bnJldi54bWxMj8FuwjAQRO+V+g/WInEDJ0BRCHFQVamoFw5NQb2aeEki4nUUm5D+fben&#10;ctyZ0eybbDfaVgzY+8aRgngegUAqnWmoUnD8ep8lIHzQZHTrCBX8oIdd/vyU6dS4O33iUIRKcAn5&#10;VCuoQ+hSKX1Zo9V+7jok9i6utzrw2VfS9PrO5baViyhaS6sb4g+17vCtxvJa3KyCwp66Idkf/Lc9&#10;rhYf5nQYkjIoNZ2Mr1sQAcfwH4Y/fEaHnJnO7kbGi1YBDwkKZvHmBQTbm+WalTPnlqs4Apln8nFB&#10;/gsAAP//AwBQSwECLQAUAAYACAAAACEAtoM4kv4AAADhAQAAEwAAAAAAAAAAAAAAAAAAAAAAW0Nv&#10;bnRlbnRfVHlwZXNdLnhtbFBLAQItABQABgAIAAAAIQA4/SH/1gAAAJQBAAALAAAAAAAAAAAAAAAA&#10;AC8BAABfcmVscy8ucmVsc1BLAQItABQABgAIAAAAIQAgaPzb3wIAAGkGAAAOAAAAAAAAAAAAAAAA&#10;AC4CAABkcnMvZTJvRG9jLnhtbFBLAQItABQABgAIAAAAIQBE6GZo3gAAAAkBAAAPAAAAAAAAAAAA&#10;AAAAADkFAABkcnMvZG93bnJldi54bWxQSwUGAAAAAAQABADzAAAARAYAAAAA&#10;" o:allowincell="f" fillcolor="white [3201]" strokecolor="#92cddc [1944]" strokeweight="1pt">
                <v:fill color2="#b6dde8 [1304]" rotate="t" focus="100%" type="gradient"/>
                <v:shadow on="t" color="#205867 [1608]" opacity=".5" offset="1pt"/>
                <v:textbo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Pr>
                          <w:sz w:val="24"/>
                          <w:szCs w:val="28"/>
                        </w:rPr>
                        <w:t>¿</w:t>
                      </w:r>
                      <w:r w:rsidRPr="003628F5">
                        <w:rPr>
                          <w:sz w:val="24"/>
                          <w:szCs w:val="28"/>
                        </w:rPr>
                        <w:t xml:space="preserve">Por qué Jesús defiende tanto a los pequeños y es muy riguroso con los que no los respetan? </w:t>
                      </w:r>
                      <w:r w:rsidRPr="00A24EC4">
                        <w:rPr>
                          <w:sz w:val="24"/>
                          <w:szCs w:val="28"/>
                        </w:rPr>
                        <w:t xml:space="preserve"> </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22"/>
                        </w:numPr>
                        <w:rPr>
                          <w:b/>
                          <w:sz w:val="28"/>
                          <w:szCs w:val="28"/>
                        </w:rPr>
                      </w:pPr>
                      <w:r w:rsidRPr="0043325A">
                        <w:rPr>
                          <w:b/>
                          <w:sz w:val="28"/>
                          <w:szCs w:val="28"/>
                        </w:rPr>
                        <w:t>Oremos juntos.</w:t>
                      </w:r>
                    </w:p>
                    <w:p w:rsidR="00CA2AE2" w:rsidRPr="00A24EC4" w:rsidRDefault="00CA2AE2" w:rsidP="00DC522C">
                      <w:pPr>
                        <w:jc w:val="both"/>
                        <w:rPr>
                          <w:sz w:val="24"/>
                          <w:szCs w:val="28"/>
                        </w:rPr>
                      </w:pPr>
                      <w:r w:rsidRPr="00A24EC4">
                        <w:rPr>
                          <w:sz w:val="24"/>
                          <w:szCs w:val="28"/>
                        </w:rPr>
                        <w:t>Pidamos a Dios Padre nos ilumine y ayude a reaccionar ante nuestra realidad actual:</w:t>
                      </w:r>
                    </w:p>
                    <w:p w:rsidR="00CA2AE2" w:rsidRPr="00CA074C" w:rsidRDefault="00CA2AE2" w:rsidP="007E19B0">
                      <w:pPr>
                        <w:pStyle w:val="Prrafodelista"/>
                        <w:numPr>
                          <w:ilvl w:val="0"/>
                          <w:numId w:val="3"/>
                        </w:numPr>
                        <w:jc w:val="both"/>
                        <w:rPr>
                          <w:sz w:val="24"/>
                          <w:szCs w:val="28"/>
                        </w:rPr>
                      </w:pPr>
                      <w:r w:rsidRPr="00CA074C">
                        <w:rPr>
                          <w:sz w:val="24"/>
                          <w:szCs w:val="28"/>
                        </w:rPr>
                        <w:t xml:space="preserve">Para que aprendamos a respetarnos y nunca ofender la dignidad de los demás, en especial de los más pequeños e indefensos. Roguemos al Señor… </w:t>
                      </w:r>
                    </w:p>
                    <w:p w:rsidR="00CA2AE2" w:rsidRPr="00CA074C" w:rsidRDefault="00CA2AE2" w:rsidP="007E19B0">
                      <w:pPr>
                        <w:pStyle w:val="Prrafodelista"/>
                        <w:numPr>
                          <w:ilvl w:val="0"/>
                          <w:numId w:val="3"/>
                        </w:numPr>
                        <w:jc w:val="both"/>
                        <w:rPr>
                          <w:sz w:val="24"/>
                          <w:szCs w:val="28"/>
                        </w:rPr>
                      </w:pPr>
                      <w:r w:rsidRPr="00CA074C">
                        <w:rPr>
                          <w:sz w:val="24"/>
                          <w:szCs w:val="28"/>
                        </w:rPr>
                        <w:t>Que la Virgen sea la madre de nuestra Iglesia y nos ilumine para reparar los males cometidos por algunos de nuestros hermanos que han pecado…</w:t>
                      </w:r>
                    </w:p>
                    <w:p w:rsidR="00CA2AE2" w:rsidRPr="00A24EC4" w:rsidRDefault="00CA2AE2" w:rsidP="007E19B0">
                      <w:pPr>
                        <w:pStyle w:val="Prrafodelista"/>
                        <w:numPr>
                          <w:ilvl w:val="0"/>
                          <w:numId w:val="3"/>
                        </w:numPr>
                        <w:jc w:val="both"/>
                        <w:rPr>
                          <w:sz w:val="24"/>
                          <w:szCs w:val="28"/>
                        </w:rPr>
                      </w:pPr>
                      <w:r w:rsidRPr="00CA074C">
                        <w:rPr>
                          <w:sz w:val="24"/>
                          <w:szCs w:val="28"/>
                        </w:rPr>
                        <w:t>Para que no nos desanimemos por las críticas recibidas y aprendamos a vivir lo que Jesús nos pide dando testimonio de respeto a todos…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22"/>
                        </w:numPr>
                        <w:rPr>
                          <w:b/>
                          <w:sz w:val="28"/>
                          <w:szCs w:val="28"/>
                        </w:rPr>
                      </w:pPr>
                      <w:r>
                        <w:rPr>
                          <w:b/>
                          <w:sz w:val="28"/>
                          <w:szCs w:val="28"/>
                        </w:rPr>
                        <w:t>L</w:t>
                      </w:r>
                      <w:r w:rsidRPr="00A24EC4">
                        <w:rPr>
                          <w:b/>
                          <w:sz w:val="28"/>
                          <w:szCs w:val="28"/>
                        </w:rPr>
                        <w:t>a palabra de nuestros pastores</w:t>
                      </w:r>
                    </w:p>
                    <w:p w:rsidR="00CA2AE2" w:rsidRPr="00CA074C" w:rsidRDefault="00CA2AE2" w:rsidP="00CA074C">
                      <w:pPr>
                        <w:pStyle w:val="Prrafodelista"/>
                        <w:jc w:val="both"/>
                        <w:rPr>
                          <w:sz w:val="24"/>
                          <w:szCs w:val="24"/>
                        </w:rPr>
                      </w:pPr>
                      <w:r w:rsidRPr="00CA074C">
                        <w:rPr>
                          <w:sz w:val="24"/>
                          <w:szCs w:val="24"/>
                        </w:rPr>
                        <w:t>El Papa Francisco en su venida a Chile, hablando con los sacerdotes, consagrados y seminaristas les dijo:</w:t>
                      </w:r>
                    </w:p>
                    <w:p w:rsidR="00CA2AE2" w:rsidRPr="00A24EC4" w:rsidRDefault="00CA2AE2" w:rsidP="00CA074C">
                      <w:pPr>
                        <w:pStyle w:val="Prrafodelista"/>
                        <w:jc w:val="both"/>
                        <w:rPr>
                          <w:sz w:val="24"/>
                          <w:szCs w:val="24"/>
                        </w:rPr>
                      </w:pPr>
                      <w:r w:rsidRPr="00CA074C">
                        <w:rPr>
                          <w:sz w:val="24"/>
                          <w:szCs w:val="24"/>
                        </w:rPr>
                        <w:t>“Momento de turbulencias. Conozco el dolor que han significado los casos de abusos ocurridos a menores de edad y sigo con atención cuanto hacen para superar ese grave y doloroso mal. Dolor por el daño y sufrimiento de las víctimas y sus familias, que han visto traicionada la confianza que habían puesto en los ministros de la iglesia. Dolor por el sufrimiento de las comunidades eclesiales, y dolor también por ustedes hermanos, que además del desgaste por la entrega han vivido el daño que provoca la sospecha y el cuestionamiento, que en algunos o en muchos pudo haber introducido la duda, el miedo y la desconfianza” (Mensajes de S.S. Francisco, Mi paz les doy. Visita apostólica a Chile p.25-26)</w:t>
                      </w:r>
                      <w:r w:rsidRPr="00A24EC4">
                        <w:rPr>
                          <w:sz w:val="24"/>
                          <w:szCs w:val="24"/>
                        </w:rPr>
                        <w:t>.</w:t>
                      </w: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 xml:space="preserve">Cómo </w:t>
                      </w:r>
                      <w:r>
                        <w:rPr>
                          <w:sz w:val="24"/>
                          <w:szCs w:val="28"/>
                        </w:rPr>
                        <w:t>recibo este mensaje del Papa? ¿Cómo me han cuestionado las situaciones de crisis y dolor ante situaciones de abusos en la Iglesia?</w:t>
                      </w:r>
                    </w:p>
                    <w:p w:rsidR="00CA2AE2" w:rsidRPr="00A24EC4" w:rsidRDefault="00CA2AE2" w:rsidP="00DC522C">
                      <w:pPr>
                        <w:rPr>
                          <w:sz w:val="24"/>
                          <w:szCs w:val="28"/>
                        </w:rPr>
                      </w:pPr>
                    </w:p>
                    <w:p w:rsidR="00CA2AE2" w:rsidRPr="0043325A" w:rsidRDefault="00CA2AE2" w:rsidP="007E19B0">
                      <w:pPr>
                        <w:pStyle w:val="Prrafodelista"/>
                        <w:numPr>
                          <w:ilvl w:val="0"/>
                          <w:numId w:val="22"/>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CA074C">
                        <w:rPr>
                          <w:sz w:val="24"/>
                          <w:szCs w:val="28"/>
                        </w:rPr>
                        <w:t>Queremos tapar la cruz de Cristo con un paño negro porque no hemos sabido mostrar a la Iglesia como signo de luz y de justicia en nuestro país.</w:t>
                      </w:r>
                    </w:p>
                    <w:p w:rsidR="00CA2AE2" w:rsidRPr="00A24EC4" w:rsidRDefault="00CA2AE2" w:rsidP="00DC522C">
                      <w:pPr>
                        <w:rPr>
                          <w:sz w:val="24"/>
                          <w:szCs w:val="28"/>
                        </w:rPr>
                      </w:pPr>
                    </w:p>
                    <w:p w:rsidR="00CA2AE2" w:rsidRPr="0043325A" w:rsidRDefault="00CA2AE2" w:rsidP="007E19B0">
                      <w:pPr>
                        <w:pStyle w:val="Prrafodelista"/>
                        <w:numPr>
                          <w:ilvl w:val="0"/>
                          <w:numId w:val="22"/>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772928"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39"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Cuarto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sidRPr="008029C5">
                              <w:rPr>
                                <w:rFonts w:ascii="Century Gothic" w:hAnsi="Century Gothic"/>
                                <w:b/>
                                <w:color w:val="1F497D" w:themeColor="text2"/>
                                <w:sz w:val="28"/>
                                <w:szCs w:val="28"/>
                              </w:rPr>
                              <w:t>La iglesia invita a los jóvenes a participar en su misión</w:t>
                            </w:r>
                          </w:p>
                          <w:p w:rsidR="00CA2AE2" w:rsidRDefault="00CA2AE2" w:rsidP="00DC522C">
                            <w:pPr>
                              <w:rPr>
                                <w:sz w:val="28"/>
                                <w:szCs w:val="28"/>
                              </w:rPr>
                            </w:pPr>
                          </w:p>
                          <w:p w:rsidR="00CA2AE2" w:rsidRPr="00387159" w:rsidRDefault="00CA2AE2" w:rsidP="007E19B0">
                            <w:pPr>
                              <w:pStyle w:val="Prrafodelista"/>
                              <w:numPr>
                                <w:ilvl w:val="0"/>
                                <w:numId w:val="24"/>
                              </w:numPr>
                              <w:rPr>
                                <w:b/>
                                <w:sz w:val="28"/>
                                <w:szCs w:val="28"/>
                              </w:rPr>
                            </w:pPr>
                            <w:r w:rsidRPr="00387159">
                              <w:rPr>
                                <w:b/>
                                <w:sz w:val="28"/>
                                <w:szCs w:val="28"/>
                              </w:rPr>
                              <w:t>Motivación.</w:t>
                            </w:r>
                          </w:p>
                          <w:p w:rsidR="00CA2AE2" w:rsidRPr="008029C5" w:rsidRDefault="00CA2AE2" w:rsidP="008029C5">
                            <w:pPr>
                              <w:pStyle w:val="Prrafodelista"/>
                              <w:jc w:val="both"/>
                              <w:rPr>
                                <w:sz w:val="24"/>
                                <w:szCs w:val="24"/>
                              </w:rPr>
                            </w:pPr>
                            <w:r w:rsidRPr="008029C5">
                              <w:rPr>
                                <w:sz w:val="24"/>
                                <w:szCs w:val="24"/>
                              </w:rPr>
                              <w:t>Los jóvenes y los adolescentes forman un grupo importante para la Iglesia, pues ellos son el futuro de la Iglesia y en sus familias van formándose como miembros vivos de una Iglesia que va camina</w:t>
                            </w:r>
                            <w:r>
                              <w:rPr>
                                <w:sz w:val="24"/>
                                <w:szCs w:val="24"/>
                              </w:rPr>
                              <w:t>n</w:t>
                            </w:r>
                            <w:r w:rsidRPr="008029C5">
                              <w:rPr>
                                <w:sz w:val="24"/>
                                <w:szCs w:val="24"/>
                              </w:rPr>
                              <w:t>do hacia Dios y sirviendo a los hombres y mujeres de un determinado lugar o país.</w:t>
                            </w:r>
                          </w:p>
                          <w:p w:rsidR="00CA2AE2" w:rsidRDefault="00CA2AE2" w:rsidP="008029C5">
                            <w:pPr>
                              <w:pStyle w:val="Prrafodelista"/>
                              <w:jc w:val="both"/>
                              <w:rPr>
                                <w:sz w:val="28"/>
                                <w:szCs w:val="28"/>
                              </w:rPr>
                            </w:pPr>
                            <w:r w:rsidRPr="008029C5">
                              <w:rPr>
                                <w:sz w:val="24"/>
                                <w:szCs w:val="24"/>
                              </w:rPr>
                              <w:t>La Iglesia desarrolla labores de evangelización que le llevan a anunciar al Señor de la Vida, que se da como Pan de Vida y como Bebida de Salvación, y a la vez la Iglesia se siente enviada a servir. Por eso Jesús atrae hoy día. Y los jóvenes sienten cercano a Jesús porque lo ven dedicado a los demás, y siendo el Rey de Reyes, se comporta como una persona humilde, cercana, libre de unirse a los poderosos de la tierra, y estar más cercano a los</w:t>
                            </w:r>
                            <w:r>
                              <w:rPr>
                                <w:sz w:val="24"/>
                                <w:szCs w:val="24"/>
                              </w:rPr>
                              <w:t xml:space="preserve"> </w:t>
                            </w:r>
                            <w:r w:rsidRPr="008029C5">
                              <w:rPr>
                                <w:sz w:val="24"/>
                                <w:szCs w:val="24"/>
                              </w:rPr>
                              <w:t>pobres y necesitados. Y la Iglesia cuando realiza esto también atrae.</w:t>
                            </w:r>
                          </w:p>
                          <w:p w:rsidR="00CA2AE2" w:rsidRDefault="00CA2AE2" w:rsidP="00DC522C">
                            <w:pPr>
                              <w:pStyle w:val="Prrafodelista"/>
                              <w:rPr>
                                <w:sz w:val="28"/>
                                <w:szCs w:val="28"/>
                              </w:rPr>
                            </w:pPr>
                          </w:p>
                          <w:p w:rsidR="00CA2AE2" w:rsidRPr="004B29E0" w:rsidRDefault="00CA2AE2" w:rsidP="007E19B0">
                            <w:pPr>
                              <w:pStyle w:val="Prrafodelista"/>
                              <w:numPr>
                                <w:ilvl w:val="0"/>
                                <w:numId w:val="24"/>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8029C5" w:rsidRDefault="00CA2AE2" w:rsidP="00DC522C">
                            <w:pPr>
                              <w:pStyle w:val="Prrafodelista"/>
                              <w:rPr>
                                <w:sz w:val="24"/>
                                <w:szCs w:val="28"/>
                              </w:rPr>
                            </w:pPr>
                            <w:r w:rsidRPr="008029C5">
                              <w:rPr>
                                <w:sz w:val="24"/>
                                <w:szCs w:val="28"/>
                              </w:rPr>
                              <w:t>Esta es la oración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4"/>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43325A">
                              <w:rPr>
                                <w:b/>
                                <w:sz w:val="28"/>
                                <w:szCs w:val="28"/>
                              </w:rPr>
                              <w:t>Lc. 6, 20-23)</w:t>
                            </w:r>
                          </w:p>
                          <w:p w:rsidR="00CA2AE2" w:rsidRPr="00110C5B" w:rsidRDefault="00CA2AE2" w:rsidP="00110C5B">
                            <w:pPr>
                              <w:ind w:left="720"/>
                              <w:rPr>
                                <w:sz w:val="24"/>
                                <w:szCs w:val="28"/>
                              </w:rPr>
                            </w:pPr>
                            <w:r w:rsidRPr="00110C5B">
                              <w:rPr>
                                <w:sz w:val="24"/>
                                <w:szCs w:val="28"/>
                              </w:rPr>
                              <w:t>Jesús le pide a sus discípulos que aprendan un nuevo modo de vida, de acuerdo a lo que Dios quiere, y les va enseñando a desarrollarse como nuevos israelitas, y luego como los nuevos fundamentos de la nueva Iglesia fundada por el mismo Jesús.</w:t>
                            </w:r>
                          </w:p>
                          <w:p w:rsidR="00CA2AE2" w:rsidRPr="008029C5" w:rsidRDefault="00CA2AE2" w:rsidP="00110C5B">
                            <w:pPr>
                              <w:ind w:left="720"/>
                              <w:rPr>
                                <w:sz w:val="24"/>
                                <w:szCs w:val="28"/>
                              </w:rPr>
                            </w:pPr>
                            <w:r w:rsidRPr="00110C5B">
                              <w:rPr>
                                <w:sz w:val="24"/>
                                <w:szCs w:val="28"/>
                              </w:rPr>
                              <w:t xml:space="preserve">   En el envío que Jesús hace a los discípulos a anunciar la Buena Noticia del Reino de Dios les da varias indicaciones que indican un nuevo estilo de predicar y ser misioneros</w:t>
                            </w:r>
                            <w:r w:rsidRPr="008029C5">
                              <w:rPr>
                                <w:sz w:val="24"/>
                                <w:szCs w:val="28"/>
                              </w:rPr>
                              <w:t>. Escuchemos:</w:t>
                            </w:r>
                          </w:p>
                          <w:p w:rsidR="00CA2AE2" w:rsidRDefault="00CA2AE2" w:rsidP="00DC522C">
                            <w:pPr>
                              <w:ind w:left="720"/>
                              <w:rPr>
                                <w:sz w:val="28"/>
                                <w:szCs w:val="28"/>
                              </w:rPr>
                            </w:pPr>
                          </w:p>
                          <w:p w:rsidR="00CA2AE2" w:rsidRPr="00110C5B" w:rsidRDefault="00CA2AE2" w:rsidP="00110C5B">
                            <w:pPr>
                              <w:ind w:left="1440"/>
                              <w:jc w:val="both"/>
                              <w:rPr>
                                <w:rFonts w:asciiTheme="majorHAnsi" w:hAnsiTheme="majorHAnsi"/>
                                <w:i/>
                                <w:sz w:val="28"/>
                                <w:szCs w:val="28"/>
                              </w:rPr>
                            </w:pPr>
                            <w:r w:rsidRPr="00110C5B">
                              <w:rPr>
                                <w:rFonts w:asciiTheme="majorHAnsi" w:hAnsiTheme="majorHAnsi"/>
                                <w:i/>
                                <w:sz w:val="28"/>
                                <w:szCs w:val="28"/>
                              </w:rPr>
                              <w:t>Entonces llamó a los Doce y los envió de dos en dos, dándoles poder sobre los espíritus impuros. Y les ordenó que no llevaran para el camino más que un bastón; ni pan, ni alforja, ni dinero; que fueran calzados con sandalias, y que no tuvieran dos túnicas.</w:t>
                            </w:r>
                          </w:p>
                          <w:p w:rsidR="00CA2AE2" w:rsidRPr="00110C5B" w:rsidRDefault="00CA2AE2" w:rsidP="00110C5B">
                            <w:pPr>
                              <w:ind w:left="1440"/>
                              <w:jc w:val="both"/>
                              <w:rPr>
                                <w:rFonts w:asciiTheme="majorHAnsi" w:hAnsiTheme="majorHAnsi"/>
                                <w:i/>
                                <w:sz w:val="28"/>
                                <w:szCs w:val="28"/>
                              </w:rPr>
                            </w:pPr>
                            <w:r w:rsidRPr="00110C5B">
                              <w:rPr>
                                <w:rFonts w:asciiTheme="majorHAnsi" w:hAnsiTheme="majorHAnsi"/>
                                <w:i/>
                                <w:sz w:val="28"/>
                                <w:szCs w:val="28"/>
                              </w:rPr>
                              <w:t>Les dijo: "Permanezcan en la casa donde les den alojamiento hasta el momento de partir. Si no los reciben en un lugar y la gente no los escucha, al salir de allí, sacudan hasta el polvo de sus pies, en testimonio contra ellos".</w:t>
                            </w:r>
                          </w:p>
                          <w:p w:rsidR="00CA2AE2" w:rsidRPr="00A24EC4" w:rsidRDefault="00CA2AE2" w:rsidP="00110C5B">
                            <w:pPr>
                              <w:ind w:left="1440"/>
                              <w:jc w:val="both"/>
                              <w:rPr>
                                <w:rFonts w:asciiTheme="majorHAnsi" w:hAnsiTheme="majorHAnsi"/>
                                <w:i/>
                                <w:sz w:val="28"/>
                                <w:szCs w:val="28"/>
                              </w:rPr>
                            </w:pPr>
                            <w:r w:rsidRPr="00110C5B">
                              <w:rPr>
                                <w:rFonts w:asciiTheme="majorHAnsi" w:hAnsiTheme="majorHAnsi"/>
                                <w:i/>
                                <w:sz w:val="28"/>
                                <w:szCs w:val="28"/>
                              </w:rPr>
                              <w:t>Entonces fueron a predicar, exhortando a la conversión; expulsaron a muchos demonios y curaron a numerosos enfermos, ungiéndolos con óleo.</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42" style="position:absolute;margin-left:0;margin-top:-12.35pt;width:468pt;height:680.25pt;z-index:-251543552;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J7+4A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TVa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aQJnp9mdWvKB5g36G8cKtjPcGiM+0lJB7uuoP7H&#10;jjlBiXqvocVXo+k0Lke8TGeLMVzcULMdapjmAFXQALnC41VIC3Vnnawb8JRmQ5tLmPNK4gTGHZBY&#10;QTTxAvsszUHavXFhDu9o9fgPsfkFAAD//wMAUEsDBBQABgAIAAAAIQAKoRYa3wAAAAkBAAAPAAAA&#10;ZHJzL2Rvd25yZXYueG1sTI/BTsMwEETvSP0Haytxax2S0oYQp0JIIC49kLbi6sZLEhGvo9hNw9+z&#10;PZXjzoxm3+TbyXZixMG3jhQ8LCMQSJUzLdUKDvu3RQrCB01Gd45QwS962Bazu1xnxl3oE8cy1IJL&#10;yGdaQRNCn0npqwat9kvXI7H37QarA59DLc2gL1xuOxlH0Vpa3RJ/aHSPrw1WP+XZKijtsR/T953/&#10;sodV/GGOuzGtglL38+nlGUTAKdzCcMVndCiY6eTOZLzoFPCQoGARrzYg2H5K1qycOJckjynIIpf/&#10;FxR/AAAA//8DAFBLAQItABQABgAIAAAAIQC2gziS/gAAAOEBAAATAAAAAAAAAAAAAAAAAAAAAABb&#10;Q29udGVudF9UeXBlc10ueG1sUEsBAi0AFAAGAAgAAAAhADj9If/WAAAAlAEAAAsAAAAAAAAAAAAA&#10;AAAALwEAAF9yZWxzLy5yZWxzUEsBAi0AFAAGAAgAAAAhACkEnv7gAgAAaQYAAA4AAAAAAAAAAAAA&#10;AAAALgIAAGRycy9lMm9Eb2MueG1sUEsBAi0AFAAGAAgAAAAhAAqhFhrfAAAACQEAAA8AAAAAAAAA&#10;AAAAAAAAOgUAAGRycy9kb3ducmV2LnhtbFBLBQYAAAAABAAEAPMAAABGBg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Cuarto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sidRPr="008029C5">
                        <w:rPr>
                          <w:rFonts w:ascii="Century Gothic" w:hAnsi="Century Gothic"/>
                          <w:b/>
                          <w:color w:val="1F497D" w:themeColor="text2"/>
                          <w:sz w:val="28"/>
                          <w:szCs w:val="28"/>
                        </w:rPr>
                        <w:t>La iglesia invita a los jóvenes a participar en su misión</w:t>
                      </w:r>
                    </w:p>
                    <w:p w:rsidR="00CA2AE2" w:rsidRDefault="00CA2AE2" w:rsidP="00DC522C">
                      <w:pPr>
                        <w:rPr>
                          <w:sz w:val="28"/>
                          <w:szCs w:val="28"/>
                        </w:rPr>
                      </w:pPr>
                    </w:p>
                    <w:p w:rsidR="00CA2AE2" w:rsidRPr="00387159" w:rsidRDefault="00CA2AE2" w:rsidP="007E19B0">
                      <w:pPr>
                        <w:pStyle w:val="Prrafodelista"/>
                        <w:numPr>
                          <w:ilvl w:val="0"/>
                          <w:numId w:val="24"/>
                        </w:numPr>
                        <w:rPr>
                          <w:b/>
                          <w:sz w:val="28"/>
                          <w:szCs w:val="28"/>
                        </w:rPr>
                      </w:pPr>
                      <w:r w:rsidRPr="00387159">
                        <w:rPr>
                          <w:b/>
                          <w:sz w:val="28"/>
                          <w:szCs w:val="28"/>
                        </w:rPr>
                        <w:t>Motivación.</w:t>
                      </w:r>
                    </w:p>
                    <w:p w:rsidR="00CA2AE2" w:rsidRPr="008029C5" w:rsidRDefault="00CA2AE2" w:rsidP="008029C5">
                      <w:pPr>
                        <w:pStyle w:val="Prrafodelista"/>
                        <w:jc w:val="both"/>
                        <w:rPr>
                          <w:sz w:val="24"/>
                          <w:szCs w:val="24"/>
                        </w:rPr>
                      </w:pPr>
                      <w:r w:rsidRPr="008029C5">
                        <w:rPr>
                          <w:sz w:val="24"/>
                          <w:szCs w:val="24"/>
                        </w:rPr>
                        <w:t>Los jóvenes y los adolescentes forman un grupo importante para la Iglesia, pues ellos son el futuro de la Iglesia y en sus familias van formándose como miembros vivos de una Iglesia que va camina</w:t>
                      </w:r>
                      <w:r>
                        <w:rPr>
                          <w:sz w:val="24"/>
                          <w:szCs w:val="24"/>
                        </w:rPr>
                        <w:t>n</w:t>
                      </w:r>
                      <w:r w:rsidRPr="008029C5">
                        <w:rPr>
                          <w:sz w:val="24"/>
                          <w:szCs w:val="24"/>
                        </w:rPr>
                        <w:t>do hacia Dios y sirviendo a los hombres y mujeres de un determinado lugar o país.</w:t>
                      </w:r>
                    </w:p>
                    <w:p w:rsidR="00CA2AE2" w:rsidRDefault="00CA2AE2" w:rsidP="008029C5">
                      <w:pPr>
                        <w:pStyle w:val="Prrafodelista"/>
                        <w:jc w:val="both"/>
                        <w:rPr>
                          <w:sz w:val="28"/>
                          <w:szCs w:val="28"/>
                        </w:rPr>
                      </w:pPr>
                      <w:r w:rsidRPr="008029C5">
                        <w:rPr>
                          <w:sz w:val="24"/>
                          <w:szCs w:val="24"/>
                        </w:rPr>
                        <w:t>La Iglesia desarrolla labores de evangelización que le llevan a anunciar al Señor de la Vida, que se da como Pan de Vida y como Bebida de Salvación, y a la vez la Iglesia se siente enviada a servir. Por eso Jesús atrae hoy día. Y los jóvenes sienten cercano a Jesús porque lo ven dedicado a los demás, y siendo el Rey de Reyes, se comporta como una persona humilde, cercana, libre de unirse a los poderosos de la tierra, y estar más cercano a los</w:t>
                      </w:r>
                      <w:r>
                        <w:rPr>
                          <w:sz w:val="24"/>
                          <w:szCs w:val="24"/>
                        </w:rPr>
                        <w:t xml:space="preserve"> </w:t>
                      </w:r>
                      <w:r w:rsidRPr="008029C5">
                        <w:rPr>
                          <w:sz w:val="24"/>
                          <w:szCs w:val="24"/>
                        </w:rPr>
                        <w:t>pobres y necesitados. Y la Iglesia cuando realiza esto también atrae.</w:t>
                      </w:r>
                    </w:p>
                    <w:p w:rsidR="00CA2AE2" w:rsidRDefault="00CA2AE2" w:rsidP="00DC522C">
                      <w:pPr>
                        <w:pStyle w:val="Prrafodelista"/>
                        <w:rPr>
                          <w:sz w:val="28"/>
                          <w:szCs w:val="28"/>
                        </w:rPr>
                      </w:pPr>
                    </w:p>
                    <w:p w:rsidR="00CA2AE2" w:rsidRPr="004B29E0" w:rsidRDefault="00CA2AE2" w:rsidP="007E19B0">
                      <w:pPr>
                        <w:pStyle w:val="Prrafodelista"/>
                        <w:numPr>
                          <w:ilvl w:val="0"/>
                          <w:numId w:val="24"/>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8029C5" w:rsidRDefault="00CA2AE2" w:rsidP="00DC522C">
                      <w:pPr>
                        <w:pStyle w:val="Prrafodelista"/>
                        <w:rPr>
                          <w:sz w:val="24"/>
                          <w:szCs w:val="28"/>
                        </w:rPr>
                      </w:pPr>
                      <w:r w:rsidRPr="008029C5">
                        <w:rPr>
                          <w:sz w:val="24"/>
                          <w:szCs w:val="28"/>
                        </w:rPr>
                        <w:t>Esta es la oración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4"/>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43325A">
                        <w:rPr>
                          <w:b/>
                          <w:sz w:val="28"/>
                          <w:szCs w:val="28"/>
                        </w:rPr>
                        <w:t>Lc. 6, 20-23)</w:t>
                      </w:r>
                    </w:p>
                    <w:p w:rsidR="00CA2AE2" w:rsidRPr="00110C5B" w:rsidRDefault="00CA2AE2" w:rsidP="00110C5B">
                      <w:pPr>
                        <w:ind w:left="720"/>
                        <w:rPr>
                          <w:sz w:val="24"/>
                          <w:szCs w:val="28"/>
                        </w:rPr>
                      </w:pPr>
                      <w:r w:rsidRPr="00110C5B">
                        <w:rPr>
                          <w:sz w:val="24"/>
                          <w:szCs w:val="28"/>
                        </w:rPr>
                        <w:t>Jesús le pide a sus discípulos que aprendan un nuevo modo de vida, de acuerdo a lo que Dios quiere, y les va enseñando a desarrollarse como nuevos israelitas, y luego como los nuevos fundamentos de la nueva Iglesia fundada por el mismo Jesús.</w:t>
                      </w:r>
                    </w:p>
                    <w:p w:rsidR="00CA2AE2" w:rsidRPr="008029C5" w:rsidRDefault="00CA2AE2" w:rsidP="00110C5B">
                      <w:pPr>
                        <w:ind w:left="720"/>
                        <w:rPr>
                          <w:sz w:val="24"/>
                          <w:szCs w:val="28"/>
                        </w:rPr>
                      </w:pPr>
                      <w:r w:rsidRPr="00110C5B">
                        <w:rPr>
                          <w:sz w:val="24"/>
                          <w:szCs w:val="28"/>
                        </w:rPr>
                        <w:t xml:space="preserve">   En el envío que Jesús hace a los discípulos a anunciar la Buena Noticia del Reino de Dios les da varias indicaciones que indican un nuevo estilo de predicar y ser misioneros</w:t>
                      </w:r>
                      <w:r w:rsidRPr="008029C5">
                        <w:rPr>
                          <w:sz w:val="24"/>
                          <w:szCs w:val="28"/>
                        </w:rPr>
                        <w:t>. Escuchemos:</w:t>
                      </w:r>
                    </w:p>
                    <w:p w:rsidR="00CA2AE2" w:rsidRDefault="00CA2AE2" w:rsidP="00DC522C">
                      <w:pPr>
                        <w:ind w:left="720"/>
                        <w:rPr>
                          <w:sz w:val="28"/>
                          <w:szCs w:val="28"/>
                        </w:rPr>
                      </w:pPr>
                    </w:p>
                    <w:p w:rsidR="00CA2AE2" w:rsidRPr="00110C5B" w:rsidRDefault="00CA2AE2" w:rsidP="00110C5B">
                      <w:pPr>
                        <w:ind w:left="1440"/>
                        <w:jc w:val="both"/>
                        <w:rPr>
                          <w:rFonts w:asciiTheme="majorHAnsi" w:hAnsiTheme="majorHAnsi"/>
                          <w:i/>
                          <w:sz w:val="28"/>
                          <w:szCs w:val="28"/>
                        </w:rPr>
                      </w:pPr>
                      <w:r w:rsidRPr="00110C5B">
                        <w:rPr>
                          <w:rFonts w:asciiTheme="majorHAnsi" w:hAnsiTheme="majorHAnsi"/>
                          <w:i/>
                          <w:sz w:val="28"/>
                          <w:szCs w:val="28"/>
                        </w:rPr>
                        <w:t>Entonces llamó a los Doce y los envió de dos en dos, dándoles poder sobre los espíritus impuros. Y les ordenó que no llevaran para el camino más que un bastón; ni pan, ni alforja, ni dinero; que fueran calzados con sandalias, y que no tuvieran dos túnicas.</w:t>
                      </w:r>
                    </w:p>
                    <w:p w:rsidR="00CA2AE2" w:rsidRPr="00110C5B" w:rsidRDefault="00CA2AE2" w:rsidP="00110C5B">
                      <w:pPr>
                        <w:ind w:left="1440"/>
                        <w:jc w:val="both"/>
                        <w:rPr>
                          <w:rFonts w:asciiTheme="majorHAnsi" w:hAnsiTheme="majorHAnsi"/>
                          <w:i/>
                          <w:sz w:val="28"/>
                          <w:szCs w:val="28"/>
                        </w:rPr>
                      </w:pPr>
                      <w:r w:rsidRPr="00110C5B">
                        <w:rPr>
                          <w:rFonts w:asciiTheme="majorHAnsi" w:hAnsiTheme="majorHAnsi"/>
                          <w:i/>
                          <w:sz w:val="28"/>
                          <w:szCs w:val="28"/>
                        </w:rPr>
                        <w:t>Les dijo: "Permanezcan en la casa donde les den alojamiento hasta el momento de partir. Si no los reciben en un lugar y la gente no los escucha, al salir de allí, sacudan hasta el polvo de sus pies, en testimonio contra ellos".</w:t>
                      </w:r>
                    </w:p>
                    <w:p w:rsidR="00CA2AE2" w:rsidRPr="00A24EC4" w:rsidRDefault="00CA2AE2" w:rsidP="00110C5B">
                      <w:pPr>
                        <w:ind w:left="1440"/>
                        <w:jc w:val="both"/>
                        <w:rPr>
                          <w:rFonts w:asciiTheme="majorHAnsi" w:hAnsiTheme="majorHAnsi"/>
                          <w:i/>
                          <w:sz w:val="28"/>
                          <w:szCs w:val="28"/>
                        </w:rPr>
                      </w:pPr>
                      <w:r w:rsidRPr="00110C5B">
                        <w:rPr>
                          <w:rFonts w:asciiTheme="majorHAnsi" w:hAnsiTheme="majorHAnsi"/>
                          <w:i/>
                          <w:sz w:val="28"/>
                          <w:szCs w:val="28"/>
                        </w:rPr>
                        <w:t>Entonces fueron a predicar, exhortando a la conversión; expulsaron a muchos demonios y curaron a numerosos enfermos, ungiéndolos con óleo.</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773952"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40"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110C5B">
                              <w:rPr>
                                <w:sz w:val="24"/>
                                <w:szCs w:val="28"/>
                              </w:rPr>
                              <w:t xml:space="preserve">¿Qué me llama la atención del modo como Jesús envía a sus discípulos a evangelizar? Y ¿cómo debería ser hoy el discípulo </w:t>
                            </w:r>
                            <w:r>
                              <w:rPr>
                                <w:sz w:val="24"/>
                                <w:szCs w:val="28"/>
                              </w:rPr>
                              <w:t xml:space="preserve">de </w:t>
                            </w:r>
                            <w:r w:rsidRPr="00110C5B">
                              <w:rPr>
                                <w:sz w:val="24"/>
                                <w:szCs w:val="28"/>
                              </w:rPr>
                              <w:t>Jesús</w:t>
                            </w:r>
                            <w:r>
                              <w:rPr>
                                <w:sz w:val="24"/>
                                <w:szCs w:val="28"/>
                              </w:rPr>
                              <w:t>?</w:t>
                            </w:r>
                            <w:r w:rsidRPr="00A24EC4">
                              <w:rPr>
                                <w:sz w:val="24"/>
                                <w:szCs w:val="28"/>
                              </w:rPr>
                              <w:t xml:space="preserve"> </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24"/>
                              </w:numPr>
                              <w:rPr>
                                <w:b/>
                                <w:sz w:val="28"/>
                                <w:szCs w:val="28"/>
                              </w:rPr>
                            </w:pPr>
                            <w:r w:rsidRPr="0043325A">
                              <w:rPr>
                                <w:b/>
                                <w:sz w:val="28"/>
                                <w:szCs w:val="28"/>
                              </w:rPr>
                              <w:t>Oremos juntos.</w:t>
                            </w:r>
                          </w:p>
                          <w:p w:rsidR="00CA2AE2" w:rsidRPr="00A24EC4" w:rsidRDefault="00CA2AE2" w:rsidP="00DC522C">
                            <w:pPr>
                              <w:jc w:val="both"/>
                              <w:rPr>
                                <w:sz w:val="24"/>
                                <w:szCs w:val="28"/>
                              </w:rPr>
                            </w:pPr>
                            <w:r w:rsidRPr="00A24EC4">
                              <w:rPr>
                                <w:sz w:val="24"/>
                                <w:szCs w:val="28"/>
                              </w:rPr>
                              <w:t>Pidamos a Dios Padre nos ilumine y ayude a reaccionar ante nuestra realidad actual:</w:t>
                            </w:r>
                          </w:p>
                          <w:p w:rsidR="00CA2AE2" w:rsidRPr="00110C5B" w:rsidRDefault="00CA2AE2" w:rsidP="007E19B0">
                            <w:pPr>
                              <w:pStyle w:val="Prrafodelista"/>
                              <w:numPr>
                                <w:ilvl w:val="0"/>
                                <w:numId w:val="3"/>
                              </w:numPr>
                              <w:jc w:val="both"/>
                              <w:rPr>
                                <w:sz w:val="24"/>
                                <w:szCs w:val="28"/>
                              </w:rPr>
                            </w:pPr>
                            <w:r w:rsidRPr="00110C5B">
                              <w:rPr>
                                <w:sz w:val="24"/>
                                <w:szCs w:val="28"/>
                              </w:rPr>
                              <w:t xml:space="preserve">María ayúdanos a ser jóvenes responsables de nuestra vocación cristiana y a aportar nuestros dones y cualidades a la Iglesia.  </w:t>
                            </w:r>
                            <w:r w:rsidRPr="00110C5B">
                              <w:rPr>
                                <w:b/>
                                <w:sz w:val="24"/>
                                <w:szCs w:val="28"/>
                              </w:rPr>
                              <w:t>Ayúdanos María…</w:t>
                            </w:r>
                            <w:r>
                              <w:rPr>
                                <w:b/>
                                <w:sz w:val="24"/>
                                <w:szCs w:val="28"/>
                              </w:rPr>
                              <w:t xml:space="preserve"> </w:t>
                            </w:r>
                            <w:r w:rsidRPr="00110C5B">
                              <w:rPr>
                                <w:sz w:val="24"/>
                                <w:szCs w:val="28"/>
                              </w:rPr>
                              <w:t>(se repite lo mismo)</w:t>
                            </w:r>
                          </w:p>
                          <w:p w:rsidR="00CA2AE2" w:rsidRPr="00110C5B" w:rsidRDefault="00CA2AE2" w:rsidP="007E19B0">
                            <w:pPr>
                              <w:pStyle w:val="Prrafodelista"/>
                              <w:numPr>
                                <w:ilvl w:val="0"/>
                                <w:numId w:val="3"/>
                              </w:numPr>
                              <w:jc w:val="both"/>
                              <w:rPr>
                                <w:sz w:val="24"/>
                                <w:szCs w:val="28"/>
                              </w:rPr>
                            </w:pPr>
                            <w:r w:rsidRPr="00110C5B">
                              <w:rPr>
                                <w:sz w:val="24"/>
                                <w:szCs w:val="28"/>
                              </w:rPr>
                              <w:t xml:space="preserve">María enséñanos a ser discípulos de tu Hijo Jesús, a quererlo, a conocer a fondo su palabra en el Evangelio. </w:t>
                            </w:r>
                          </w:p>
                          <w:p w:rsidR="00CA2AE2" w:rsidRPr="00A24EC4" w:rsidRDefault="00CA2AE2" w:rsidP="007E19B0">
                            <w:pPr>
                              <w:pStyle w:val="Prrafodelista"/>
                              <w:numPr>
                                <w:ilvl w:val="0"/>
                                <w:numId w:val="3"/>
                              </w:numPr>
                              <w:jc w:val="both"/>
                              <w:rPr>
                                <w:sz w:val="24"/>
                                <w:szCs w:val="28"/>
                              </w:rPr>
                            </w:pPr>
                            <w:r w:rsidRPr="00110C5B">
                              <w:rPr>
                                <w:sz w:val="24"/>
                                <w:szCs w:val="28"/>
                              </w:rPr>
                              <w:t xml:space="preserve">María ayúdanos a apreciar el sacramento de la reconciliación para vivir con una conciencia de discípulos que experimenten la misericordia de Dios. </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24"/>
                              </w:numPr>
                              <w:rPr>
                                <w:b/>
                                <w:sz w:val="28"/>
                                <w:szCs w:val="28"/>
                              </w:rPr>
                            </w:pPr>
                            <w:r>
                              <w:rPr>
                                <w:b/>
                                <w:sz w:val="28"/>
                                <w:szCs w:val="28"/>
                              </w:rPr>
                              <w:t>L</w:t>
                            </w:r>
                            <w:r w:rsidRPr="00A24EC4">
                              <w:rPr>
                                <w:b/>
                                <w:sz w:val="28"/>
                                <w:szCs w:val="28"/>
                              </w:rPr>
                              <w:t>a palabra de nuestros pastores</w:t>
                            </w:r>
                          </w:p>
                          <w:p w:rsidR="00CA2AE2" w:rsidRPr="00110C5B" w:rsidRDefault="00CA2AE2" w:rsidP="00110C5B">
                            <w:pPr>
                              <w:pStyle w:val="Prrafodelista"/>
                              <w:jc w:val="both"/>
                              <w:rPr>
                                <w:sz w:val="24"/>
                                <w:szCs w:val="24"/>
                              </w:rPr>
                            </w:pPr>
                            <w:r w:rsidRPr="00110C5B">
                              <w:rPr>
                                <w:sz w:val="24"/>
                                <w:szCs w:val="24"/>
                              </w:rPr>
                              <w:t>Monseñor Pedro Ossandón, Obispo, Administrador Apostólico de Valparaíso, dijo:</w:t>
                            </w:r>
                          </w:p>
                          <w:p w:rsidR="00CA2AE2" w:rsidRPr="00110C5B" w:rsidRDefault="00CA2AE2" w:rsidP="00110C5B">
                            <w:pPr>
                              <w:pStyle w:val="Prrafodelista"/>
                              <w:jc w:val="both"/>
                              <w:rPr>
                                <w:sz w:val="24"/>
                                <w:szCs w:val="24"/>
                              </w:rPr>
                            </w:pPr>
                            <w:r w:rsidRPr="00110C5B">
                              <w:rPr>
                                <w:sz w:val="24"/>
                                <w:szCs w:val="24"/>
                              </w:rPr>
                              <w:t>“Es desde estas convicciones que los católicos y ciudadanos chilenos queremos reconocer nuestros errores y delitos”… dice monseñor, aludiendo a la situación vivida por la Iglesia, y luego añade.</w:t>
                            </w:r>
                          </w:p>
                          <w:p w:rsidR="00CA2AE2" w:rsidRPr="00A24EC4" w:rsidRDefault="00CA2AE2" w:rsidP="00110C5B">
                            <w:pPr>
                              <w:pStyle w:val="Prrafodelista"/>
                              <w:jc w:val="both"/>
                              <w:rPr>
                                <w:sz w:val="24"/>
                                <w:szCs w:val="24"/>
                              </w:rPr>
                            </w:pPr>
                            <w:r w:rsidRPr="00110C5B">
                              <w:rPr>
                                <w:sz w:val="24"/>
                                <w:szCs w:val="24"/>
                              </w:rPr>
                              <w:t xml:space="preserve"> “ lo hacemos haciendo memoria agradecida, la que nos hace dar gracias  por el valioso aporte de la fe cristiana en la educación, los hospitales, pastoral carcelaria, inmigrantes, de la defensa de los derechos humanos, en la promoción de la dignidad humana, la solidaridad, el compromiso por el bien común y el apoyo a las familias y organizaciones sociales, entre otras. Es nuestra vocación y misión. Y no queremos ser sordos a la fuerte corrección fraterna que Jesús nos hace hoy en la barca, enseñándonos a no ser cobardes y pedir la gracia de aumentarnos la fe para servir siempre al país” (Te Deum 18/09/2018  p.3)</w:t>
                            </w: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 xml:space="preserve">Cómo </w:t>
                            </w:r>
                            <w:r>
                              <w:rPr>
                                <w:sz w:val="24"/>
                                <w:szCs w:val="28"/>
                              </w:rPr>
                              <w:t>estoy viviendo mi vocación y misión?</w:t>
                            </w:r>
                          </w:p>
                          <w:p w:rsidR="00CA2AE2" w:rsidRPr="00110C5B" w:rsidRDefault="00CA2AE2" w:rsidP="00DC522C">
                            <w:pPr>
                              <w:rPr>
                                <w:sz w:val="24"/>
                                <w:szCs w:val="28"/>
                                <w:lang w:val="es-CL"/>
                              </w:rPr>
                            </w:pPr>
                          </w:p>
                          <w:p w:rsidR="00CA2AE2" w:rsidRPr="0043325A" w:rsidRDefault="00CA2AE2" w:rsidP="007E19B0">
                            <w:pPr>
                              <w:pStyle w:val="Prrafodelista"/>
                              <w:numPr>
                                <w:ilvl w:val="0"/>
                                <w:numId w:val="24"/>
                              </w:numPr>
                              <w:rPr>
                                <w:b/>
                                <w:sz w:val="28"/>
                                <w:szCs w:val="28"/>
                              </w:rPr>
                            </w:pPr>
                            <w:r w:rsidRPr="0043325A">
                              <w:rPr>
                                <w:b/>
                                <w:sz w:val="28"/>
                                <w:szCs w:val="28"/>
                              </w:rPr>
                              <w:t>Sugerencia de signo.</w:t>
                            </w:r>
                          </w:p>
                          <w:p w:rsidR="00CA2AE2" w:rsidRPr="00110C5B" w:rsidRDefault="00CA2AE2" w:rsidP="00110C5B">
                            <w:pPr>
                              <w:pStyle w:val="Prrafodelista"/>
                              <w:rPr>
                                <w:sz w:val="24"/>
                                <w:szCs w:val="28"/>
                              </w:rPr>
                            </w:pPr>
                            <w:r w:rsidRPr="00110C5B">
                              <w:rPr>
                                <w:sz w:val="24"/>
                                <w:szCs w:val="28"/>
                              </w:rPr>
                              <w:t xml:space="preserve">Poner una bandera chilena, y decir </w:t>
                            </w:r>
                            <w:r>
                              <w:rPr>
                                <w:sz w:val="24"/>
                                <w:szCs w:val="28"/>
                              </w:rPr>
                              <w:t>todos (</w:t>
                            </w:r>
                            <w:r w:rsidRPr="00110C5B">
                              <w:rPr>
                                <w:sz w:val="24"/>
                                <w:szCs w:val="28"/>
                              </w:rPr>
                              <w:t xml:space="preserve">repitiendo lo que dice el guía) </w:t>
                            </w:r>
                          </w:p>
                          <w:p w:rsidR="00CA2AE2" w:rsidRPr="00A24EC4" w:rsidRDefault="00CA2AE2" w:rsidP="00110C5B">
                            <w:pPr>
                              <w:pStyle w:val="Prrafodelista"/>
                              <w:rPr>
                                <w:sz w:val="24"/>
                                <w:szCs w:val="28"/>
                              </w:rPr>
                            </w:pPr>
                            <w:r>
                              <w:rPr>
                                <w:sz w:val="24"/>
                                <w:szCs w:val="28"/>
                              </w:rPr>
                              <w:t xml:space="preserve">- </w:t>
                            </w:r>
                            <w:r w:rsidRPr="00110C5B">
                              <w:rPr>
                                <w:sz w:val="24"/>
                                <w:szCs w:val="28"/>
                              </w:rPr>
                              <w:t>Queremos servir a Chile</w:t>
                            </w:r>
                            <w:r>
                              <w:rPr>
                                <w:sz w:val="24"/>
                                <w:szCs w:val="28"/>
                              </w:rPr>
                              <w:t xml:space="preserve"> -  </w:t>
                            </w:r>
                            <w:r w:rsidRPr="00110C5B">
                              <w:rPr>
                                <w:sz w:val="24"/>
                                <w:szCs w:val="28"/>
                              </w:rPr>
                              <w:t>Preocuparnos de nuestros hermanos</w:t>
                            </w:r>
                            <w:r>
                              <w:rPr>
                                <w:sz w:val="24"/>
                                <w:szCs w:val="28"/>
                              </w:rPr>
                              <w:t xml:space="preserve"> - </w:t>
                            </w:r>
                            <w:r w:rsidRPr="00110C5B">
                              <w:rPr>
                                <w:sz w:val="24"/>
                                <w:szCs w:val="28"/>
                              </w:rPr>
                              <w:t>Especialmente de los más pobres</w:t>
                            </w:r>
                            <w:r>
                              <w:rPr>
                                <w:sz w:val="24"/>
                                <w:szCs w:val="28"/>
                              </w:rPr>
                              <w:t xml:space="preserve"> - </w:t>
                            </w:r>
                            <w:r w:rsidRPr="00110C5B">
                              <w:rPr>
                                <w:sz w:val="24"/>
                                <w:szCs w:val="28"/>
                              </w:rPr>
                              <w:t>Bendice nuestra patria</w:t>
                            </w:r>
                            <w:r>
                              <w:rPr>
                                <w:sz w:val="24"/>
                                <w:szCs w:val="28"/>
                              </w:rPr>
                              <w:t xml:space="preserve"> - </w:t>
                            </w:r>
                            <w:r w:rsidRPr="00110C5B">
                              <w:rPr>
                                <w:sz w:val="24"/>
                                <w:szCs w:val="28"/>
                              </w:rPr>
                              <w:t>Amén</w:t>
                            </w:r>
                          </w:p>
                          <w:p w:rsidR="00CA2AE2" w:rsidRPr="00A24EC4" w:rsidRDefault="00CA2AE2" w:rsidP="00DC522C">
                            <w:pPr>
                              <w:rPr>
                                <w:sz w:val="24"/>
                                <w:szCs w:val="28"/>
                              </w:rPr>
                            </w:pPr>
                          </w:p>
                          <w:p w:rsidR="00CA2AE2" w:rsidRPr="0043325A" w:rsidRDefault="00CA2AE2" w:rsidP="007E19B0">
                            <w:pPr>
                              <w:pStyle w:val="Prrafodelista"/>
                              <w:numPr>
                                <w:ilvl w:val="0"/>
                                <w:numId w:val="24"/>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43" style="position:absolute;margin-left:0;margin-top:-9.75pt;width:468pt;height:680.25pt;z-index:-2515425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3ZQ4AIAAGkGAAAOAAAAZHJzL2Uyb0RvYy54bWysVdtu1DAQfUfiHyy/02TvFzVbVS1FSAUq&#10;CuLZ6ziJhWMb27vZ8vWMx7tpaIuEEPsQ2ePx8Zkzlz2/OLSK7IXz0uiCjs5ySoTmppS6LujXLzdv&#10;lpT4wHTJlNGioA/C04vN61fnnV2LsWmMKoUjAKL9urMFbUKw6yzzvBEt82fGCg2HlXEtC7B1dVY6&#10;1gF6q7Jxns+zzrjSOsOF92C9Tod0g/hVJXj4VFVeBKIKCtwCfh1+t/Gbbc7ZunbMNpIfabB/YNEy&#10;qeHRHuqaBUZ2Tj6DaiV3xpsqnHHTZqaqJBcYA0Qzyp9Ec98wKzAWEMfbXib//2D5x/2dI7KE3E1B&#10;H81aSNJnkI3pWgkyy0dRos76NXje2zsXg/T21vDvnmhz1YCfuHTOdI1gJRBD/+y3C3Hj4SrZdh9M&#10;CfhsFwyqdahcGwFBB3LApDz0SRGHQDgYZ6vpZJ4DNw5ny/lkNVrMIqeMrU/XrfPhnTAtiYuCOqCP&#10;8Gx/60NyPbkcc1TeSKWIM+GbDA3KHJnjoYc7aUGsgYByNGNBiivlyJ5BKamQvNWuhZCSbZTHX6oo&#10;sEPdJTuagG0PgdxrP3zkeDeaerd0m3EudJghieFr05cfA6UShxcfBGN9ik9JTSB5IDBCgcCeMyVi&#10;JRzlhbZAnSIrpUkHJ+MFoCNLo2R/+JeUe24AN9Cnj+QZZT98pJUBJoWSLVRBDPKodCy7t7rEPg5M&#10;qrQGKKUjT4Ez4JhSswOI+6bsSCljoYyXkxXMp1LCQJgs83m+WlDCVA2TjAdHn9THi4Xwp/TMHhkO&#10;Yz2SZso2LOW3d3wWfc8W62UQCHZXbKjUmOGwPaQOXpx6dWvKB+g3qG9sKpjPsGiM+0lJB7OuoP7H&#10;jjlBiXqvocRXo2ls/oCb6Wwxho0bnmyHJ0xzgCpoAK1weRXSQN1ZJ+sGXkq9oc0l9HklsQPjDEis&#10;IJq4gXmW+iDN3jgwh3v0evyH2PwCAAD//wMAUEsDBBQABgAIAAAAIQBE6GZo3gAAAAkBAAAPAAAA&#10;ZHJzL2Rvd25yZXYueG1sTI/BbsIwEETvlfoP1iJxAydAUQhxUFWpqBcOTUG9mnhJIuJ1FJuQ/n23&#10;p3LcmdHsm2w32lYM2PvGkYJ4HoFAKp1pqFJw/HqfJSB80GR06wgV/KCHXf78lOnUuDt94lCESnAJ&#10;+VQrqEPoUil9WaPVfu46JPYurrc68NlX0vT6zuW2lYsoWkurG+IPte7wrcbyWtysgsKeuiHZH/y3&#10;Pa4WH+Z0GJIyKDWdjK9bEAHH8B+GP3xGh5yZzu5GxotWAQ8JCmbx5gUE25vlmpUz55arOAKZZ/Jx&#10;Qf4LAAD//wMAUEsBAi0AFAAGAAgAAAAhALaDOJL+AAAA4QEAABMAAAAAAAAAAAAAAAAAAAAAAFtD&#10;b250ZW50X1R5cGVzXS54bWxQSwECLQAUAAYACAAAACEAOP0h/9YAAACUAQAACwAAAAAAAAAAAAAA&#10;AAAvAQAAX3JlbHMvLnJlbHNQSwECLQAUAAYACAAAACEAzt92UOACAABpBgAADgAAAAAAAAAAAAAA&#10;AAAuAgAAZHJzL2Uyb0RvYy54bWxQSwECLQAUAAYACAAAACEAROhmaN4AAAAJAQAADwAAAAAAAAAA&#10;AAAAAAA6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110C5B">
                        <w:rPr>
                          <w:sz w:val="24"/>
                          <w:szCs w:val="28"/>
                        </w:rPr>
                        <w:t xml:space="preserve">¿Qué me llama la atención del modo como Jesús envía a sus discípulos a evangelizar? Y ¿cómo debería ser hoy el discípulo </w:t>
                      </w:r>
                      <w:r>
                        <w:rPr>
                          <w:sz w:val="24"/>
                          <w:szCs w:val="28"/>
                        </w:rPr>
                        <w:t xml:space="preserve">de </w:t>
                      </w:r>
                      <w:r w:rsidRPr="00110C5B">
                        <w:rPr>
                          <w:sz w:val="24"/>
                          <w:szCs w:val="28"/>
                        </w:rPr>
                        <w:t>Jesús</w:t>
                      </w:r>
                      <w:r>
                        <w:rPr>
                          <w:sz w:val="24"/>
                          <w:szCs w:val="28"/>
                        </w:rPr>
                        <w:t>?</w:t>
                      </w:r>
                      <w:r w:rsidRPr="00A24EC4">
                        <w:rPr>
                          <w:sz w:val="24"/>
                          <w:szCs w:val="28"/>
                        </w:rPr>
                        <w:t xml:space="preserve"> </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24"/>
                        </w:numPr>
                        <w:rPr>
                          <w:b/>
                          <w:sz w:val="28"/>
                          <w:szCs w:val="28"/>
                        </w:rPr>
                      </w:pPr>
                      <w:r w:rsidRPr="0043325A">
                        <w:rPr>
                          <w:b/>
                          <w:sz w:val="28"/>
                          <w:szCs w:val="28"/>
                        </w:rPr>
                        <w:t>Oremos juntos.</w:t>
                      </w:r>
                    </w:p>
                    <w:p w:rsidR="00CA2AE2" w:rsidRPr="00A24EC4" w:rsidRDefault="00CA2AE2" w:rsidP="00DC522C">
                      <w:pPr>
                        <w:jc w:val="both"/>
                        <w:rPr>
                          <w:sz w:val="24"/>
                          <w:szCs w:val="28"/>
                        </w:rPr>
                      </w:pPr>
                      <w:r w:rsidRPr="00A24EC4">
                        <w:rPr>
                          <w:sz w:val="24"/>
                          <w:szCs w:val="28"/>
                        </w:rPr>
                        <w:t>Pidamos a Dios Padre nos ilumine y ayude a reaccionar ante nuestra realidad actual:</w:t>
                      </w:r>
                    </w:p>
                    <w:p w:rsidR="00CA2AE2" w:rsidRPr="00110C5B" w:rsidRDefault="00CA2AE2" w:rsidP="007E19B0">
                      <w:pPr>
                        <w:pStyle w:val="Prrafodelista"/>
                        <w:numPr>
                          <w:ilvl w:val="0"/>
                          <w:numId w:val="3"/>
                        </w:numPr>
                        <w:jc w:val="both"/>
                        <w:rPr>
                          <w:sz w:val="24"/>
                          <w:szCs w:val="28"/>
                        </w:rPr>
                      </w:pPr>
                      <w:r w:rsidRPr="00110C5B">
                        <w:rPr>
                          <w:sz w:val="24"/>
                          <w:szCs w:val="28"/>
                        </w:rPr>
                        <w:t xml:space="preserve">María ayúdanos a ser jóvenes responsables de nuestra vocación cristiana y a aportar nuestros dones y cualidades a la Iglesia.  </w:t>
                      </w:r>
                      <w:r w:rsidRPr="00110C5B">
                        <w:rPr>
                          <w:b/>
                          <w:sz w:val="24"/>
                          <w:szCs w:val="28"/>
                        </w:rPr>
                        <w:t>Ayúdanos María…</w:t>
                      </w:r>
                      <w:r>
                        <w:rPr>
                          <w:b/>
                          <w:sz w:val="24"/>
                          <w:szCs w:val="28"/>
                        </w:rPr>
                        <w:t xml:space="preserve"> </w:t>
                      </w:r>
                      <w:r w:rsidRPr="00110C5B">
                        <w:rPr>
                          <w:sz w:val="24"/>
                          <w:szCs w:val="28"/>
                        </w:rPr>
                        <w:t>(se repite lo mismo)</w:t>
                      </w:r>
                    </w:p>
                    <w:p w:rsidR="00CA2AE2" w:rsidRPr="00110C5B" w:rsidRDefault="00CA2AE2" w:rsidP="007E19B0">
                      <w:pPr>
                        <w:pStyle w:val="Prrafodelista"/>
                        <w:numPr>
                          <w:ilvl w:val="0"/>
                          <w:numId w:val="3"/>
                        </w:numPr>
                        <w:jc w:val="both"/>
                        <w:rPr>
                          <w:sz w:val="24"/>
                          <w:szCs w:val="28"/>
                        </w:rPr>
                      </w:pPr>
                      <w:r w:rsidRPr="00110C5B">
                        <w:rPr>
                          <w:sz w:val="24"/>
                          <w:szCs w:val="28"/>
                        </w:rPr>
                        <w:t xml:space="preserve">María enséñanos a ser discípulos de tu Hijo Jesús, a quererlo, a conocer a fondo su palabra en el Evangelio. </w:t>
                      </w:r>
                    </w:p>
                    <w:p w:rsidR="00CA2AE2" w:rsidRPr="00A24EC4" w:rsidRDefault="00CA2AE2" w:rsidP="007E19B0">
                      <w:pPr>
                        <w:pStyle w:val="Prrafodelista"/>
                        <w:numPr>
                          <w:ilvl w:val="0"/>
                          <w:numId w:val="3"/>
                        </w:numPr>
                        <w:jc w:val="both"/>
                        <w:rPr>
                          <w:sz w:val="24"/>
                          <w:szCs w:val="28"/>
                        </w:rPr>
                      </w:pPr>
                      <w:r w:rsidRPr="00110C5B">
                        <w:rPr>
                          <w:sz w:val="24"/>
                          <w:szCs w:val="28"/>
                        </w:rPr>
                        <w:t xml:space="preserve">María ayúdanos a apreciar el sacramento de la reconciliación para vivir con una conciencia de discípulos que experimenten la misericordia de Dios. </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24"/>
                        </w:numPr>
                        <w:rPr>
                          <w:b/>
                          <w:sz w:val="28"/>
                          <w:szCs w:val="28"/>
                        </w:rPr>
                      </w:pPr>
                      <w:r>
                        <w:rPr>
                          <w:b/>
                          <w:sz w:val="28"/>
                          <w:szCs w:val="28"/>
                        </w:rPr>
                        <w:t>L</w:t>
                      </w:r>
                      <w:r w:rsidRPr="00A24EC4">
                        <w:rPr>
                          <w:b/>
                          <w:sz w:val="28"/>
                          <w:szCs w:val="28"/>
                        </w:rPr>
                        <w:t>a palabra de nuestros pastores</w:t>
                      </w:r>
                    </w:p>
                    <w:p w:rsidR="00CA2AE2" w:rsidRPr="00110C5B" w:rsidRDefault="00CA2AE2" w:rsidP="00110C5B">
                      <w:pPr>
                        <w:pStyle w:val="Prrafodelista"/>
                        <w:jc w:val="both"/>
                        <w:rPr>
                          <w:sz w:val="24"/>
                          <w:szCs w:val="24"/>
                        </w:rPr>
                      </w:pPr>
                      <w:r w:rsidRPr="00110C5B">
                        <w:rPr>
                          <w:sz w:val="24"/>
                          <w:szCs w:val="24"/>
                        </w:rPr>
                        <w:t>Monseñor Pedro Ossandón, Obispo, Administrador Apostólico de Valparaíso, dijo:</w:t>
                      </w:r>
                    </w:p>
                    <w:p w:rsidR="00CA2AE2" w:rsidRPr="00110C5B" w:rsidRDefault="00CA2AE2" w:rsidP="00110C5B">
                      <w:pPr>
                        <w:pStyle w:val="Prrafodelista"/>
                        <w:jc w:val="both"/>
                        <w:rPr>
                          <w:sz w:val="24"/>
                          <w:szCs w:val="24"/>
                        </w:rPr>
                      </w:pPr>
                      <w:r w:rsidRPr="00110C5B">
                        <w:rPr>
                          <w:sz w:val="24"/>
                          <w:szCs w:val="24"/>
                        </w:rPr>
                        <w:t>“Es desde estas convicciones que los católicos y ciudadanos chilenos queremos reconocer nuestros errores y delitos”… dice monseñor, aludiendo a la situación vivida por la Iglesia, y luego añade.</w:t>
                      </w:r>
                    </w:p>
                    <w:p w:rsidR="00CA2AE2" w:rsidRPr="00A24EC4" w:rsidRDefault="00CA2AE2" w:rsidP="00110C5B">
                      <w:pPr>
                        <w:pStyle w:val="Prrafodelista"/>
                        <w:jc w:val="both"/>
                        <w:rPr>
                          <w:sz w:val="24"/>
                          <w:szCs w:val="24"/>
                        </w:rPr>
                      </w:pPr>
                      <w:r w:rsidRPr="00110C5B">
                        <w:rPr>
                          <w:sz w:val="24"/>
                          <w:szCs w:val="24"/>
                        </w:rPr>
                        <w:t xml:space="preserve"> “ lo hacemos haciendo memoria agradecida, la que nos hace dar gracias  por el valioso aporte de la fe cristiana en la educación, los hospitales, pastoral carcelaria, inmigrantes, de la defensa de los derechos humanos, en la promoción de la dignidad humana, la solidaridad, el compromiso por el bien común y el apoyo a las familias y organizaciones sociales, entre otras. Es nuestra vocación y misión. Y no queremos ser sordos a la fuerte corrección fraterna que Jesús nos hace hoy en la barca, enseñándonos a no ser cobardes y pedir la gracia de aumentarnos la fe para servir siempre al país” (Te Deum 18/09/2018  p.3)</w:t>
                      </w: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 xml:space="preserve">Cómo </w:t>
                      </w:r>
                      <w:r>
                        <w:rPr>
                          <w:sz w:val="24"/>
                          <w:szCs w:val="28"/>
                        </w:rPr>
                        <w:t>estoy viviendo mi vocación y misión?</w:t>
                      </w:r>
                    </w:p>
                    <w:p w:rsidR="00CA2AE2" w:rsidRPr="00110C5B" w:rsidRDefault="00CA2AE2" w:rsidP="00DC522C">
                      <w:pPr>
                        <w:rPr>
                          <w:sz w:val="24"/>
                          <w:szCs w:val="28"/>
                          <w:lang w:val="es-CL"/>
                        </w:rPr>
                      </w:pPr>
                    </w:p>
                    <w:p w:rsidR="00CA2AE2" w:rsidRPr="0043325A" w:rsidRDefault="00CA2AE2" w:rsidP="007E19B0">
                      <w:pPr>
                        <w:pStyle w:val="Prrafodelista"/>
                        <w:numPr>
                          <w:ilvl w:val="0"/>
                          <w:numId w:val="24"/>
                        </w:numPr>
                        <w:rPr>
                          <w:b/>
                          <w:sz w:val="28"/>
                          <w:szCs w:val="28"/>
                        </w:rPr>
                      </w:pPr>
                      <w:r w:rsidRPr="0043325A">
                        <w:rPr>
                          <w:b/>
                          <w:sz w:val="28"/>
                          <w:szCs w:val="28"/>
                        </w:rPr>
                        <w:t>Sugerencia de signo.</w:t>
                      </w:r>
                    </w:p>
                    <w:p w:rsidR="00CA2AE2" w:rsidRPr="00110C5B" w:rsidRDefault="00CA2AE2" w:rsidP="00110C5B">
                      <w:pPr>
                        <w:pStyle w:val="Prrafodelista"/>
                        <w:rPr>
                          <w:sz w:val="24"/>
                          <w:szCs w:val="28"/>
                        </w:rPr>
                      </w:pPr>
                      <w:r w:rsidRPr="00110C5B">
                        <w:rPr>
                          <w:sz w:val="24"/>
                          <w:szCs w:val="28"/>
                        </w:rPr>
                        <w:t xml:space="preserve">Poner una bandera chilena, y decir </w:t>
                      </w:r>
                      <w:r>
                        <w:rPr>
                          <w:sz w:val="24"/>
                          <w:szCs w:val="28"/>
                        </w:rPr>
                        <w:t>todos (</w:t>
                      </w:r>
                      <w:r w:rsidRPr="00110C5B">
                        <w:rPr>
                          <w:sz w:val="24"/>
                          <w:szCs w:val="28"/>
                        </w:rPr>
                        <w:t xml:space="preserve">repitiendo lo que dice el guía) </w:t>
                      </w:r>
                    </w:p>
                    <w:p w:rsidR="00CA2AE2" w:rsidRPr="00A24EC4" w:rsidRDefault="00CA2AE2" w:rsidP="00110C5B">
                      <w:pPr>
                        <w:pStyle w:val="Prrafodelista"/>
                        <w:rPr>
                          <w:sz w:val="24"/>
                          <w:szCs w:val="28"/>
                        </w:rPr>
                      </w:pPr>
                      <w:r>
                        <w:rPr>
                          <w:sz w:val="24"/>
                          <w:szCs w:val="28"/>
                        </w:rPr>
                        <w:t xml:space="preserve">- </w:t>
                      </w:r>
                      <w:r w:rsidRPr="00110C5B">
                        <w:rPr>
                          <w:sz w:val="24"/>
                          <w:szCs w:val="28"/>
                        </w:rPr>
                        <w:t>Queremos servir a Chile</w:t>
                      </w:r>
                      <w:r>
                        <w:rPr>
                          <w:sz w:val="24"/>
                          <w:szCs w:val="28"/>
                        </w:rPr>
                        <w:t xml:space="preserve"> -  </w:t>
                      </w:r>
                      <w:r w:rsidRPr="00110C5B">
                        <w:rPr>
                          <w:sz w:val="24"/>
                          <w:szCs w:val="28"/>
                        </w:rPr>
                        <w:t>Preocuparnos de nuestros hermanos</w:t>
                      </w:r>
                      <w:r>
                        <w:rPr>
                          <w:sz w:val="24"/>
                          <w:szCs w:val="28"/>
                        </w:rPr>
                        <w:t xml:space="preserve"> - </w:t>
                      </w:r>
                      <w:r w:rsidRPr="00110C5B">
                        <w:rPr>
                          <w:sz w:val="24"/>
                          <w:szCs w:val="28"/>
                        </w:rPr>
                        <w:t>Especialmente de los más pobres</w:t>
                      </w:r>
                      <w:r>
                        <w:rPr>
                          <w:sz w:val="24"/>
                          <w:szCs w:val="28"/>
                        </w:rPr>
                        <w:t xml:space="preserve"> - </w:t>
                      </w:r>
                      <w:r w:rsidRPr="00110C5B">
                        <w:rPr>
                          <w:sz w:val="24"/>
                          <w:szCs w:val="28"/>
                        </w:rPr>
                        <w:t>Bendice nuestra patria</w:t>
                      </w:r>
                      <w:r>
                        <w:rPr>
                          <w:sz w:val="24"/>
                          <w:szCs w:val="28"/>
                        </w:rPr>
                        <w:t xml:space="preserve"> - </w:t>
                      </w:r>
                      <w:r w:rsidRPr="00110C5B">
                        <w:rPr>
                          <w:sz w:val="24"/>
                          <w:szCs w:val="28"/>
                        </w:rPr>
                        <w:t>Amén</w:t>
                      </w:r>
                    </w:p>
                    <w:p w:rsidR="00CA2AE2" w:rsidRPr="00A24EC4" w:rsidRDefault="00CA2AE2" w:rsidP="00DC522C">
                      <w:pPr>
                        <w:rPr>
                          <w:sz w:val="24"/>
                          <w:szCs w:val="28"/>
                        </w:rPr>
                      </w:pPr>
                    </w:p>
                    <w:p w:rsidR="00CA2AE2" w:rsidRPr="0043325A" w:rsidRDefault="00CA2AE2" w:rsidP="007E19B0">
                      <w:pPr>
                        <w:pStyle w:val="Prrafodelista"/>
                        <w:numPr>
                          <w:ilvl w:val="0"/>
                          <w:numId w:val="24"/>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776000"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41"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Quinto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DC522C">
                            <w:pPr>
                              <w:jc w:val="right"/>
                              <w:rPr>
                                <w:rFonts w:ascii="Century Gothic" w:hAnsi="Century Gothic"/>
                                <w:b/>
                                <w:color w:val="1F497D" w:themeColor="text2"/>
                                <w:sz w:val="28"/>
                                <w:szCs w:val="28"/>
                              </w:rPr>
                            </w:pPr>
                            <w:r w:rsidRPr="00084757">
                              <w:rPr>
                                <w:rFonts w:ascii="Century Gothic" w:hAnsi="Century Gothic"/>
                                <w:b/>
                                <w:color w:val="1F497D" w:themeColor="text2"/>
                                <w:sz w:val="28"/>
                                <w:szCs w:val="28"/>
                              </w:rPr>
                              <w:t xml:space="preserve">La Iglesia confía en los jóvenes evangelizadores </w:t>
                            </w:r>
                          </w:p>
                          <w:p w:rsidR="00CA2AE2" w:rsidRPr="0043325A" w:rsidRDefault="00CA2AE2" w:rsidP="00DC522C">
                            <w:pPr>
                              <w:jc w:val="right"/>
                              <w:rPr>
                                <w:rFonts w:ascii="Century Gothic" w:hAnsi="Century Gothic"/>
                                <w:b/>
                                <w:color w:val="1F497D" w:themeColor="text2"/>
                                <w:sz w:val="28"/>
                                <w:szCs w:val="28"/>
                              </w:rPr>
                            </w:pPr>
                            <w:r w:rsidRPr="00084757">
                              <w:rPr>
                                <w:rFonts w:ascii="Century Gothic" w:hAnsi="Century Gothic"/>
                                <w:b/>
                                <w:color w:val="1F497D" w:themeColor="text2"/>
                                <w:sz w:val="28"/>
                                <w:szCs w:val="28"/>
                              </w:rPr>
                              <w:t>de la compleja realidad juvenil</w:t>
                            </w:r>
                          </w:p>
                          <w:p w:rsidR="00CA2AE2" w:rsidRDefault="00CA2AE2" w:rsidP="00DC522C">
                            <w:pPr>
                              <w:rPr>
                                <w:sz w:val="28"/>
                                <w:szCs w:val="28"/>
                              </w:rPr>
                            </w:pPr>
                          </w:p>
                          <w:p w:rsidR="00CA2AE2" w:rsidRPr="00387159" w:rsidRDefault="00CA2AE2" w:rsidP="007E19B0">
                            <w:pPr>
                              <w:pStyle w:val="Prrafodelista"/>
                              <w:numPr>
                                <w:ilvl w:val="0"/>
                                <w:numId w:val="25"/>
                              </w:numPr>
                              <w:rPr>
                                <w:b/>
                                <w:sz w:val="28"/>
                                <w:szCs w:val="28"/>
                              </w:rPr>
                            </w:pPr>
                            <w:r w:rsidRPr="00387159">
                              <w:rPr>
                                <w:b/>
                                <w:sz w:val="28"/>
                                <w:szCs w:val="28"/>
                              </w:rPr>
                              <w:t>Motivación.</w:t>
                            </w:r>
                          </w:p>
                          <w:p w:rsidR="00CA2AE2" w:rsidRPr="0009569C" w:rsidRDefault="00CA2AE2" w:rsidP="0009569C">
                            <w:pPr>
                              <w:pStyle w:val="Prrafodelista"/>
                              <w:jc w:val="both"/>
                              <w:rPr>
                                <w:sz w:val="24"/>
                                <w:szCs w:val="24"/>
                              </w:rPr>
                            </w:pPr>
                            <w:r w:rsidRPr="0009569C">
                              <w:rPr>
                                <w:sz w:val="24"/>
                                <w:szCs w:val="24"/>
                              </w:rPr>
                              <w:t>La Iglesia confía en los jóvenes y adolescentes para realizar su misión evangelizadora entre los jóvenes y adolescentes, pues ellos comprenden mejor la realidad de sus pares, utilizan su mismo lenguaje, sus mismos gestos, y tienen una comprensión parecida sobre la realidad actual.</w:t>
                            </w:r>
                          </w:p>
                          <w:p w:rsidR="00CA2AE2" w:rsidRPr="0009569C" w:rsidRDefault="00CA2AE2" w:rsidP="0009569C">
                            <w:pPr>
                              <w:pStyle w:val="Prrafodelista"/>
                              <w:jc w:val="both"/>
                              <w:rPr>
                                <w:sz w:val="24"/>
                                <w:szCs w:val="24"/>
                              </w:rPr>
                            </w:pPr>
                            <w:r w:rsidRPr="0009569C">
                              <w:rPr>
                                <w:sz w:val="24"/>
                                <w:szCs w:val="24"/>
                              </w:rPr>
                              <w:t>Por eso les i</w:t>
                            </w:r>
                            <w:r>
                              <w:rPr>
                                <w:sz w:val="24"/>
                                <w:szCs w:val="24"/>
                              </w:rPr>
                              <w:t>n</w:t>
                            </w:r>
                            <w:r w:rsidRPr="0009569C">
                              <w:rPr>
                                <w:sz w:val="24"/>
                                <w:szCs w:val="24"/>
                              </w:rPr>
                              <w:t>vitamos a ustedes chiquillos, chiquillas y jóvenes a darse cuenta de su valor y de lo que pueden realizar en la misión de la iglesia en medio de los jóvenes, como acogerlos, escucharlos, darles un espacio donde se encuentren, se entretengan, se hagan amigos y luego piensen qué les pide su familia, su curso, su barrio. Que se den cuenta que pueden aportar a mejorar personas y ambientes.</w:t>
                            </w:r>
                          </w:p>
                          <w:p w:rsidR="00CA2AE2" w:rsidRDefault="00CA2AE2" w:rsidP="0009569C">
                            <w:pPr>
                              <w:pStyle w:val="Prrafodelista"/>
                              <w:jc w:val="both"/>
                              <w:rPr>
                                <w:sz w:val="28"/>
                                <w:szCs w:val="28"/>
                              </w:rPr>
                            </w:pPr>
                            <w:r w:rsidRPr="0009569C">
                              <w:rPr>
                                <w:sz w:val="24"/>
                                <w:szCs w:val="24"/>
                              </w:rPr>
                              <w:t>Evangelizar es llevar palabras de aliento, levantar el ánimo, porque Jesús así lo hizo. No basta sólo con rezar. Hay que rezar y mostrar que todo chiquillo y chiquilla son importantes para Dios, y que la Virgen quiere ayudarles.</w:t>
                            </w:r>
                            <w:r>
                              <w:rPr>
                                <w:sz w:val="24"/>
                                <w:szCs w:val="24"/>
                              </w:rPr>
                              <w:t xml:space="preserve"> </w:t>
                            </w:r>
                            <w:r w:rsidRPr="0009569C">
                              <w:rPr>
                                <w:sz w:val="24"/>
                                <w:szCs w:val="24"/>
                              </w:rPr>
                              <w:t>En esta última celebración de esta primera semana queremos decirle a la Virgen que cuente con nosotros para ayudar a muchos jóvenes como nosotros, aunque parezca difícil.</w:t>
                            </w:r>
                          </w:p>
                          <w:p w:rsidR="00CA2AE2" w:rsidRDefault="00CA2AE2" w:rsidP="00DC522C">
                            <w:pPr>
                              <w:pStyle w:val="Prrafodelista"/>
                              <w:rPr>
                                <w:sz w:val="28"/>
                                <w:szCs w:val="28"/>
                              </w:rPr>
                            </w:pPr>
                          </w:p>
                          <w:p w:rsidR="00CA2AE2" w:rsidRPr="004B29E0" w:rsidRDefault="00CA2AE2" w:rsidP="007E19B0">
                            <w:pPr>
                              <w:pStyle w:val="Prrafodelista"/>
                              <w:numPr>
                                <w:ilvl w:val="0"/>
                                <w:numId w:val="25"/>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09569C" w:rsidRDefault="00CA2AE2" w:rsidP="00DC522C">
                            <w:pPr>
                              <w:pStyle w:val="Prrafodelista"/>
                              <w:rPr>
                                <w:sz w:val="24"/>
                                <w:szCs w:val="28"/>
                              </w:rPr>
                            </w:pPr>
                            <w:r>
                              <w:rPr>
                                <w:sz w:val="24"/>
                                <w:szCs w:val="28"/>
                              </w:rPr>
                              <w:t>O</w:t>
                            </w:r>
                            <w:r w:rsidRPr="0009569C">
                              <w:rPr>
                                <w:sz w:val="24"/>
                                <w:szCs w:val="28"/>
                              </w:rPr>
                              <w:t>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5"/>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09569C">
                              <w:rPr>
                                <w:b/>
                                <w:sz w:val="28"/>
                                <w:szCs w:val="28"/>
                              </w:rPr>
                              <w:t>Mt</w:t>
                            </w:r>
                            <w:r>
                              <w:rPr>
                                <w:b/>
                                <w:sz w:val="28"/>
                                <w:szCs w:val="28"/>
                              </w:rPr>
                              <w:t>.</w:t>
                            </w:r>
                            <w:r w:rsidRPr="0009569C">
                              <w:rPr>
                                <w:b/>
                                <w:sz w:val="28"/>
                                <w:szCs w:val="28"/>
                              </w:rPr>
                              <w:t xml:space="preserve"> 19, 16-24</w:t>
                            </w:r>
                            <w:r w:rsidRPr="0043325A">
                              <w:rPr>
                                <w:b/>
                                <w:sz w:val="28"/>
                                <w:szCs w:val="28"/>
                              </w:rPr>
                              <w:t>)</w:t>
                            </w:r>
                          </w:p>
                          <w:p w:rsidR="00CA2AE2" w:rsidRPr="0009569C" w:rsidRDefault="00CA2AE2" w:rsidP="0009569C">
                            <w:pPr>
                              <w:ind w:left="720"/>
                              <w:jc w:val="both"/>
                              <w:rPr>
                                <w:sz w:val="24"/>
                                <w:szCs w:val="28"/>
                              </w:rPr>
                            </w:pPr>
                            <w:r w:rsidRPr="0009569C">
                              <w:rPr>
                                <w:sz w:val="24"/>
                                <w:szCs w:val="28"/>
                              </w:rPr>
                              <w:t xml:space="preserve">Para Jesús todas las personas son importantes, y en especial los niños y los jóvenes. Una vez se encontró con un joven </w:t>
                            </w:r>
                            <w:r>
                              <w:rPr>
                                <w:sz w:val="24"/>
                                <w:szCs w:val="28"/>
                              </w:rPr>
                              <w:t xml:space="preserve">a quien </w:t>
                            </w:r>
                            <w:r w:rsidRPr="0009569C">
                              <w:rPr>
                                <w:sz w:val="24"/>
                                <w:szCs w:val="28"/>
                              </w:rPr>
                              <w:t xml:space="preserve">le propuso que le siguiera como discípulo. </w:t>
                            </w:r>
                          </w:p>
                          <w:p w:rsidR="00CA2AE2" w:rsidRPr="00A24EC4" w:rsidRDefault="00CA2AE2" w:rsidP="0009569C">
                            <w:pPr>
                              <w:ind w:left="1440"/>
                              <w:jc w:val="both"/>
                              <w:rPr>
                                <w:rFonts w:asciiTheme="majorHAnsi" w:hAnsiTheme="majorHAnsi"/>
                                <w:i/>
                                <w:sz w:val="28"/>
                                <w:szCs w:val="28"/>
                              </w:rPr>
                            </w:pPr>
                            <w:r w:rsidRPr="0009569C">
                              <w:rPr>
                                <w:rFonts w:asciiTheme="majorHAnsi" w:hAnsiTheme="majorHAnsi"/>
                                <w:i/>
                                <w:sz w:val="28"/>
                                <w:szCs w:val="28"/>
                              </w:rPr>
                              <w:t xml:space="preserve">Luego se le acercó un </w:t>
                            </w:r>
                            <w:r>
                              <w:rPr>
                                <w:rFonts w:asciiTheme="majorHAnsi" w:hAnsiTheme="majorHAnsi"/>
                                <w:i/>
                                <w:sz w:val="28"/>
                                <w:szCs w:val="28"/>
                              </w:rPr>
                              <w:t>joven</w:t>
                            </w:r>
                            <w:r w:rsidRPr="0009569C">
                              <w:rPr>
                                <w:rFonts w:asciiTheme="majorHAnsi" w:hAnsiTheme="majorHAnsi"/>
                                <w:i/>
                                <w:sz w:val="28"/>
                                <w:szCs w:val="28"/>
                              </w:rPr>
                              <w:t xml:space="preserve"> y le preguntó: "Maestro, ¿qué obras buenas debo hacer para conseguir la Vida eterna?". Jesús le dijo: </w:t>
                            </w:r>
                            <w:r>
                              <w:rPr>
                                <w:rFonts w:asciiTheme="majorHAnsi" w:hAnsiTheme="majorHAnsi"/>
                                <w:i/>
                                <w:sz w:val="28"/>
                                <w:szCs w:val="28"/>
                              </w:rPr>
                              <w:t>..</w:t>
                            </w:r>
                            <w:r w:rsidRPr="0009569C">
                              <w:rPr>
                                <w:rFonts w:asciiTheme="majorHAnsi" w:hAnsiTheme="majorHAnsi"/>
                                <w:i/>
                                <w:sz w:val="28"/>
                                <w:szCs w:val="28"/>
                              </w:rPr>
                              <w:t>. Si quieres entrar en la Vida eterna, cumple los Mandamientos". "¿Cuáles?", preguntó. Jesús le respondió: "No matarás, no cometerás adulterio, no robarás, no darás falso testimonio, honrarás a tu padre y a tu madre, y amarás a tu prójimo como a ti mismo".</w:t>
                            </w:r>
                            <w:r>
                              <w:rPr>
                                <w:rFonts w:asciiTheme="majorHAnsi" w:hAnsiTheme="majorHAnsi"/>
                                <w:i/>
                                <w:sz w:val="28"/>
                                <w:szCs w:val="28"/>
                              </w:rPr>
                              <w:t xml:space="preserve"> </w:t>
                            </w:r>
                            <w:r w:rsidRPr="0009569C">
                              <w:rPr>
                                <w:rFonts w:asciiTheme="majorHAnsi" w:hAnsiTheme="majorHAnsi"/>
                                <w:i/>
                                <w:sz w:val="28"/>
                                <w:szCs w:val="28"/>
                              </w:rPr>
                              <w:t>El joven dijo: "Todo esto lo he cumplido: ¿qué me queda por hacer?".</w:t>
                            </w:r>
                            <w:r>
                              <w:rPr>
                                <w:rFonts w:asciiTheme="majorHAnsi" w:hAnsiTheme="majorHAnsi"/>
                                <w:i/>
                                <w:sz w:val="28"/>
                                <w:szCs w:val="28"/>
                              </w:rPr>
                              <w:t xml:space="preserve"> </w:t>
                            </w:r>
                            <w:r w:rsidRPr="0009569C">
                              <w:rPr>
                                <w:rFonts w:asciiTheme="majorHAnsi" w:hAnsiTheme="majorHAnsi"/>
                                <w:i/>
                                <w:sz w:val="28"/>
                                <w:szCs w:val="28"/>
                              </w:rPr>
                              <w:t>Si quieres ser perfecto, le dijo Jesús, ve, vende todo lo que tienes y dalo a los pobres: así tendrás un tesoro en el cielo. Después, ven y sígueme". Al oír estas palabras, el joven se retiró entristecido, porque poseía muchos bienes</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44" style="position:absolute;margin-left:0;margin-top:-12.35pt;width:468pt;height:680.25pt;z-index:-251540480;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U164AIAAGkGAAAOAAAAZHJzL2Uyb0RvYy54bWysVVtv0zAUfkfiP1h+Z0l6b7V0mjaGkAZM&#10;DMSzazuJhWMb2206fj3HdpqFbUgI0YfIPuf4O9+59vzi2Ep04NYJrUpcnOUYcUU1E6ou8dcvN29W&#10;GDlPFCNSK17iB+7wxfb1q/PObPhEN1oybhGAKLfpTIkb780myxxteEvcmTZcgbLStiUerrbOmCUd&#10;oLcym+T5Iuu0ZcZqyp0D6XVS4m3ErypO/aeqctwjWWLg5uPXxu8ufLPtOdnUlphG0J4G+QcWLREK&#10;nA5Q18QTtLfiGVQrqNVOV/6M6jbTVSUojzFANEX+JJr7hhgeY4HkODOkyf0/WPrxcGeRYFC7WYGR&#10;Ii0U6TOkjahacjTPi5CizrgNWN6bOxuCdOZW0+8OKX3VgB2/tFZ3DScMiEX77LcH4eLgKdp1HzQD&#10;fLL3OmbrWNk2AEIe0DEW5WEoCj96REE4X8+mixxqR0G3WkzXxXIeOGVkc3purPPvuG5ROJTYAv0I&#10;Tw63zifTk0lfI3YjpERW+2/CNzHNgXlUOniTDshoCCiP4tiQ/EpadCDQStIna7lvIaQkK/LwSx0F&#10;cui7JI8iYDtARO61Gzvp3wbRYJZeE0q58vNIYuxt9rIzyFTi8KJDENan+KRQCIoHCY5QkGBHieSh&#10;E/r0wljEPAVWUqEONJMloEeWWopB+ZeUB24AN8rPEMkzym7spBUeNoUULXRBCLLPdGi7t4rFOfZE&#10;yHQGKKkCTx53QF9SvQeI+4Z1iInQKJPVdA37iQlYCNNVvsjXS4yIrGGTUW/xk/54sRH+VJ75I8Nx&#10;rD1pIk1DUn0Hw2fRD2xjv4wCidMVBioNpj/ujmmCV6dZ3Wn2APMG/R2HCvYzHBptf2LUwa4rsfux&#10;J5ZjJN8raPF1MZuF5Rgvs/lyAhc71uzGGqIoQJXYQ67i8cqnhbo3VtQNeEqzofQlzHkl4gSGHZBY&#10;QTThAvsszUHavWFhju/R6vEfYvsLAAD//wMAUEsDBBQABgAIAAAAIQAKoRYa3wAAAAkBAAAPAAAA&#10;ZHJzL2Rvd25yZXYueG1sTI/BTsMwEETvSP0Haytxax2S0oYQp0JIIC49kLbi6sZLEhGvo9hNw9+z&#10;PZXjzoxm3+TbyXZixMG3jhQ8LCMQSJUzLdUKDvu3RQrCB01Gd45QwS962Bazu1xnxl3oE8cy1IJL&#10;yGdaQRNCn0npqwat9kvXI7H37QarA59DLc2gL1xuOxlH0Vpa3RJ/aHSPrw1WP+XZKijtsR/T953/&#10;sodV/GGOuzGtglL38+nlGUTAKdzCcMVndCiY6eTOZLzoFPCQoGARrzYg2H5K1qycOJckjynIIpf/&#10;FxR/AAAA//8DAFBLAQItABQABgAIAAAAIQC2gziS/gAAAOEBAAATAAAAAAAAAAAAAAAAAAAAAABb&#10;Q29udGVudF9UeXBlc10ueG1sUEsBAi0AFAAGAAgAAAAhADj9If/WAAAAlAEAAAsAAAAAAAAAAAAA&#10;AAAALwEAAF9yZWxzLy5yZWxzUEsBAi0AFAAGAAgAAAAhAMHpTXrgAgAAaQYAAA4AAAAAAAAAAAAA&#10;AAAALgIAAGRycy9lMm9Eb2MueG1sUEsBAi0AFAAGAAgAAAAhAAqhFhrfAAAACQEAAA8AAAAAAAAA&#10;AAAAAAAAOgUAAGRycy9kb3ducmV2LnhtbFBLBQYAAAAABAAEAPMAAABGBg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Quinto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DC522C">
                      <w:pPr>
                        <w:jc w:val="right"/>
                        <w:rPr>
                          <w:rFonts w:ascii="Century Gothic" w:hAnsi="Century Gothic"/>
                          <w:b/>
                          <w:color w:val="1F497D" w:themeColor="text2"/>
                          <w:sz w:val="28"/>
                          <w:szCs w:val="28"/>
                        </w:rPr>
                      </w:pPr>
                      <w:r w:rsidRPr="00084757">
                        <w:rPr>
                          <w:rFonts w:ascii="Century Gothic" w:hAnsi="Century Gothic"/>
                          <w:b/>
                          <w:color w:val="1F497D" w:themeColor="text2"/>
                          <w:sz w:val="28"/>
                          <w:szCs w:val="28"/>
                        </w:rPr>
                        <w:t xml:space="preserve">La Iglesia confía en los jóvenes evangelizadores </w:t>
                      </w:r>
                    </w:p>
                    <w:p w:rsidR="00CA2AE2" w:rsidRPr="0043325A" w:rsidRDefault="00CA2AE2" w:rsidP="00DC522C">
                      <w:pPr>
                        <w:jc w:val="right"/>
                        <w:rPr>
                          <w:rFonts w:ascii="Century Gothic" w:hAnsi="Century Gothic"/>
                          <w:b/>
                          <w:color w:val="1F497D" w:themeColor="text2"/>
                          <w:sz w:val="28"/>
                          <w:szCs w:val="28"/>
                        </w:rPr>
                      </w:pPr>
                      <w:r w:rsidRPr="00084757">
                        <w:rPr>
                          <w:rFonts w:ascii="Century Gothic" w:hAnsi="Century Gothic"/>
                          <w:b/>
                          <w:color w:val="1F497D" w:themeColor="text2"/>
                          <w:sz w:val="28"/>
                          <w:szCs w:val="28"/>
                        </w:rPr>
                        <w:t>de la compleja realidad juvenil</w:t>
                      </w:r>
                    </w:p>
                    <w:p w:rsidR="00CA2AE2" w:rsidRDefault="00CA2AE2" w:rsidP="00DC522C">
                      <w:pPr>
                        <w:rPr>
                          <w:sz w:val="28"/>
                          <w:szCs w:val="28"/>
                        </w:rPr>
                      </w:pPr>
                    </w:p>
                    <w:p w:rsidR="00CA2AE2" w:rsidRPr="00387159" w:rsidRDefault="00CA2AE2" w:rsidP="007E19B0">
                      <w:pPr>
                        <w:pStyle w:val="Prrafodelista"/>
                        <w:numPr>
                          <w:ilvl w:val="0"/>
                          <w:numId w:val="25"/>
                        </w:numPr>
                        <w:rPr>
                          <w:b/>
                          <w:sz w:val="28"/>
                          <w:szCs w:val="28"/>
                        </w:rPr>
                      </w:pPr>
                      <w:r w:rsidRPr="00387159">
                        <w:rPr>
                          <w:b/>
                          <w:sz w:val="28"/>
                          <w:szCs w:val="28"/>
                        </w:rPr>
                        <w:t>Motivación.</w:t>
                      </w:r>
                    </w:p>
                    <w:p w:rsidR="00CA2AE2" w:rsidRPr="0009569C" w:rsidRDefault="00CA2AE2" w:rsidP="0009569C">
                      <w:pPr>
                        <w:pStyle w:val="Prrafodelista"/>
                        <w:jc w:val="both"/>
                        <w:rPr>
                          <w:sz w:val="24"/>
                          <w:szCs w:val="24"/>
                        </w:rPr>
                      </w:pPr>
                      <w:r w:rsidRPr="0009569C">
                        <w:rPr>
                          <w:sz w:val="24"/>
                          <w:szCs w:val="24"/>
                        </w:rPr>
                        <w:t>La Iglesia confía en los jóvenes y adolescentes para realizar su misión evangelizadora entre los jóvenes y adolescentes, pues ellos comprenden mejor la realidad de sus pares, utilizan su mismo lenguaje, sus mismos gestos, y tienen una comprensión parecida sobre la realidad actual.</w:t>
                      </w:r>
                    </w:p>
                    <w:p w:rsidR="00CA2AE2" w:rsidRPr="0009569C" w:rsidRDefault="00CA2AE2" w:rsidP="0009569C">
                      <w:pPr>
                        <w:pStyle w:val="Prrafodelista"/>
                        <w:jc w:val="both"/>
                        <w:rPr>
                          <w:sz w:val="24"/>
                          <w:szCs w:val="24"/>
                        </w:rPr>
                      </w:pPr>
                      <w:r w:rsidRPr="0009569C">
                        <w:rPr>
                          <w:sz w:val="24"/>
                          <w:szCs w:val="24"/>
                        </w:rPr>
                        <w:t>Por eso les i</w:t>
                      </w:r>
                      <w:r>
                        <w:rPr>
                          <w:sz w:val="24"/>
                          <w:szCs w:val="24"/>
                        </w:rPr>
                        <w:t>n</w:t>
                      </w:r>
                      <w:r w:rsidRPr="0009569C">
                        <w:rPr>
                          <w:sz w:val="24"/>
                          <w:szCs w:val="24"/>
                        </w:rPr>
                        <w:t>vitamos a ustedes chiquillos, chiquillas y jóvenes a darse cuenta de su valor y de lo que pueden realizar en la misión de la iglesia en medio de los jóvenes, como acogerlos, escucharlos, darles un espacio donde se encuentren, se entretengan, se hagan amigos y luego piensen qué les pide su familia, su curso, su barrio. Que se den cuenta que pueden aportar a mejorar personas y ambientes.</w:t>
                      </w:r>
                    </w:p>
                    <w:p w:rsidR="00CA2AE2" w:rsidRDefault="00CA2AE2" w:rsidP="0009569C">
                      <w:pPr>
                        <w:pStyle w:val="Prrafodelista"/>
                        <w:jc w:val="both"/>
                        <w:rPr>
                          <w:sz w:val="28"/>
                          <w:szCs w:val="28"/>
                        </w:rPr>
                      </w:pPr>
                      <w:r w:rsidRPr="0009569C">
                        <w:rPr>
                          <w:sz w:val="24"/>
                          <w:szCs w:val="24"/>
                        </w:rPr>
                        <w:t>Evangelizar es llevar palabras de aliento, levantar el ánimo, porque Jesús así lo hizo. No basta sólo con rezar. Hay que rezar y mostrar que todo chiquillo y chiquilla son importantes para Dios, y que la Virgen quiere ayudarles.</w:t>
                      </w:r>
                      <w:r>
                        <w:rPr>
                          <w:sz w:val="24"/>
                          <w:szCs w:val="24"/>
                        </w:rPr>
                        <w:t xml:space="preserve"> </w:t>
                      </w:r>
                      <w:r w:rsidRPr="0009569C">
                        <w:rPr>
                          <w:sz w:val="24"/>
                          <w:szCs w:val="24"/>
                        </w:rPr>
                        <w:t>En esta última celebración de esta primera semana queremos decirle a la Virgen que cuente con nosotros para ayudar a muchos jóvenes como nosotros, aunque parezca difícil.</w:t>
                      </w:r>
                    </w:p>
                    <w:p w:rsidR="00CA2AE2" w:rsidRDefault="00CA2AE2" w:rsidP="00DC522C">
                      <w:pPr>
                        <w:pStyle w:val="Prrafodelista"/>
                        <w:rPr>
                          <w:sz w:val="28"/>
                          <w:szCs w:val="28"/>
                        </w:rPr>
                      </w:pPr>
                    </w:p>
                    <w:p w:rsidR="00CA2AE2" w:rsidRPr="004B29E0" w:rsidRDefault="00CA2AE2" w:rsidP="007E19B0">
                      <w:pPr>
                        <w:pStyle w:val="Prrafodelista"/>
                        <w:numPr>
                          <w:ilvl w:val="0"/>
                          <w:numId w:val="25"/>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09569C" w:rsidRDefault="00CA2AE2" w:rsidP="00DC522C">
                      <w:pPr>
                        <w:pStyle w:val="Prrafodelista"/>
                        <w:rPr>
                          <w:sz w:val="24"/>
                          <w:szCs w:val="28"/>
                        </w:rPr>
                      </w:pPr>
                      <w:r>
                        <w:rPr>
                          <w:sz w:val="24"/>
                          <w:szCs w:val="28"/>
                        </w:rPr>
                        <w:t>O</w:t>
                      </w:r>
                      <w:r w:rsidRPr="0009569C">
                        <w:rPr>
                          <w:sz w:val="24"/>
                          <w:szCs w:val="28"/>
                        </w:rPr>
                        <w:t>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5"/>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09569C">
                        <w:rPr>
                          <w:b/>
                          <w:sz w:val="28"/>
                          <w:szCs w:val="28"/>
                        </w:rPr>
                        <w:t>Mt</w:t>
                      </w:r>
                      <w:r>
                        <w:rPr>
                          <w:b/>
                          <w:sz w:val="28"/>
                          <w:szCs w:val="28"/>
                        </w:rPr>
                        <w:t>.</w:t>
                      </w:r>
                      <w:r w:rsidRPr="0009569C">
                        <w:rPr>
                          <w:b/>
                          <w:sz w:val="28"/>
                          <w:szCs w:val="28"/>
                        </w:rPr>
                        <w:t xml:space="preserve"> 19, 16-24</w:t>
                      </w:r>
                      <w:r w:rsidRPr="0043325A">
                        <w:rPr>
                          <w:b/>
                          <w:sz w:val="28"/>
                          <w:szCs w:val="28"/>
                        </w:rPr>
                        <w:t>)</w:t>
                      </w:r>
                    </w:p>
                    <w:p w:rsidR="00CA2AE2" w:rsidRPr="0009569C" w:rsidRDefault="00CA2AE2" w:rsidP="0009569C">
                      <w:pPr>
                        <w:ind w:left="720"/>
                        <w:jc w:val="both"/>
                        <w:rPr>
                          <w:sz w:val="24"/>
                          <w:szCs w:val="28"/>
                        </w:rPr>
                      </w:pPr>
                      <w:r w:rsidRPr="0009569C">
                        <w:rPr>
                          <w:sz w:val="24"/>
                          <w:szCs w:val="28"/>
                        </w:rPr>
                        <w:t xml:space="preserve">Para Jesús todas las personas son importantes, y en especial los niños y los jóvenes. Una vez se encontró con un joven </w:t>
                      </w:r>
                      <w:r>
                        <w:rPr>
                          <w:sz w:val="24"/>
                          <w:szCs w:val="28"/>
                        </w:rPr>
                        <w:t xml:space="preserve">a quien </w:t>
                      </w:r>
                      <w:r w:rsidRPr="0009569C">
                        <w:rPr>
                          <w:sz w:val="24"/>
                          <w:szCs w:val="28"/>
                        </w:rPr>
                        <w:t xml:space="preserve">le propuso que le siguiera como discípulo. </w:t>
                      </w:r>
                    </w:p>
                    <w:p w:rsidR="00CA2AE2" w:rsidRPr="00A24EC4" w:rsidRDefault="00CA2AE2" w:rsidP="0009569C">
                      <w:pPr>
                        <w:ind w:left="1440"/>
                        <w:jc w:val="both"/>
                        <w:rPr>
                          <w:rFonts w:asciiTheme="majorHAnsi" w:hAnsiTheme="majorHAnsi"/>
                          <w:i/>
                          <w:sz w:val="28"/>
                          <w:szCs w:val="28"/>
                        </w:rPr>
                      </w:pPr>
                      <w:r w:rsidRPr="0009569C">
                        <w:rPr>
                          <w:rFonts w:asciiTheme="majorHAnsi" w:hAnsiTheme="majorHAnsi"/>
                          <w:i/>
                          <w:sz w:val="28"/>
                          <w:szCs w:val="28"/>
                        </w:rPr>
                        <w:t xml:space="preserve">Luego se le acercó un </w:t>
                      </w:r>
                      <w:r>
                        <w:rPr>
                          <w:rFonts w:asciiTheme="majorHAnsi" w:hAnsiTheme="majorHAnsi"/>
                          <w:i/>
                          <w:sz w:val="28"/>
                          <w:szCs w:val="28"/>
                        </w:rPr>
                        <w:t>joven</w:t>
                      </w:r>
                      <w:r w:rsidRPr="0009569C">
                        <w:rPr>
                          <w:rFonts w:asciiTheme="majorHAnsi" w:hAnsiTheme="majorHAnsi"/>
                          <w:i/>
                          <w:sz w:val="28"/>
                          <w:szCs w:val="28"/>
                        </w:rPr>
                        <w:t xml:space="preserve"> y le preguntó: "Maestro, ¿qué obras buenas debo hacer para conseguir la Vida eterna?". Jesús le dijo: </w:t>
                      </w:r>
                      <w:r>
                        <w:rPr>
                          <w:rFonts w:asciiTheme="majorHAnsi" w:hAnsiTheme="majorHAnsi"/>
                          <w:i/>
                          <w:sz w:val="28"/>
                          <w:szCs w:val="28"/>
                        </w:rPr>
                        <w:t>..</w:t>
                      </w:r>
                      <w:r w:rsidRPr="0009569C">
                        <w:rPr>
                          <w:rFonts w:asciiTheme="majorHAnsi" w:hAnsiTheme="majorHAnsi"/>
                          <w:i/>
                          <w:sz w:val="28"/>
                          <w:szCs w:val="28"/>
                        </w:rPr>
                        <w:t>. Si quieres entrar en la Vida eterna, cumple los Mandamientos". "¿Cuáles?", preguntó. Jesús le respondió: "No matarás, no cometerás adulterio, no robarás, no darás falso testimonio, honrarás a tu padre y a tu madre, y amarás a tu prójimo como a ti mismo".</w:t>
                      </w:r>
                      <w:r>
                        <w:rPr>
                          <w:rFonts w:asciiTheme="majorHAnsi" w:hAnsiTheme="majorHAnsi"/>
                          <w:i/>
                          <w:sz w:val="28"/>
                          <w:szCs w:val="28"/>
                        </w:rPr>
                        <w:t xml:space="preserve"> </w:t>
                      </w:r>
                      <w:r w:rsidRPr="0009569C">
                        <w:rPr>
                          <w:rFonts w:asciiTheme="majorHAnsi" w:hAnsiTheme="majorHAnsi"/>
                          <w:i/>
                          <w:sz w:val="28"/>
                          <w:szCs w:val="28"/>
                        </w:rPr>
                        <w:t>El joven dijo: "Todo esto lo he cumplido: ¿qué me queda por hacer?".</w:t>
                      </w:r>
                      <w:r>
                        <w:rPr>
                          <w:rFonts w:asciiTheme="majorHAnsi" w:hAnsiTheme="majorHAnsi"/>
                          <w:i/>
                          <w:sz w:val="28"/>
                          <w:szCs w:val="28"/>
                        </w:rPr>
                        <w:t xml:space="preserve"> </w:t>
                      </w:r>
                      <w:r w:rsidRPr="0009569C">
                        <w:rPr>
                          <w:rFonts w:asciiTheme="majorHAnsi" w:hAnsiTheme="majorHAnsi"/>
                          <w:i/>
                          <w:sz w:val="28"/>
                          <w:szCs w:val="28"/>
                        </w:rPr>
                        <w:t>Si quieres ser perfecto, le dijo Jesús, ve, vende todo lo que tienes y dalo a los pobres: así tendrás un tesoro en el cielo. Después, ven y sígueme". Al oír estas palabras, el joven se retiró entristecido, porque poseía muchos bienes</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777024"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42"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AA27A4">
                              <w:rPr>
                                <w:sz w:val="24"/>
                                <w:szCs w:val="28"/>
                              </w:rPr>
                              <w:t xml:space="preserve">¿Crees que hay jóvenes apegados a los bienes materiales que les impiden tener valores y abrirse a los demás? </w:t>
                            </w:r>
                            <w:r>
                              <w:rPr>
                                <w:sz w:val="24"/>
                                <w:szCs w:val="28"/>
                              </w:rPr>
                              <w:t>¿Por qué</w:t>
                            </w:r>
                            <w:r w:rsidRPr="00AA27A4">
                              <w:rPr>
                                <w:sz w:val="24"/>
                                <w:szCs w:val="28"/>
                              </w:rPr>
                              <w:t>?</w:t>
                            </w:r>
                            <w:r>
                              <w:rPr>
                                <w:sz w:val="24"/>
                                <w:szCs w:val="28"/>
                              </w:rPr>
                              <w:t xml:space="preserve"> ¿Qué hacer al respecto?</w:t>
                            </w:r>
                            <w:r w:rsidRPr="00A24EC4">
                              <w:rPr>
                                <w:sz w:val="24"/>
                                <w:szCs w:val="28"/>
                              </w:rPr>
                              <w:t xml:space="preserve"> </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25"/>
                              </w:numPr>
                              <w:rPr>
                                <w:b/>
                                <w:sz w:val="28"/>
                                <w:szCs w:val="28"/>
                              </w:rPr>
                            </w:pPr>
                            <w:r w:rsidRPr="0043325A">
                              <w:rPr>
                                <w:b/>
                                <w:sz w:val="28"/>
                                <w:szCs w:val="28"/>
                              </w:rPr>
                              <w:t>Oremos juntos.</w:t>
                            </w:r>
                          </w:p>
                          <w:p w:rsidR="00CA2AE2" w:rsidRPr="00AA27A4" w:rsidRDefault="00CA2AE2" w:rsidP="00AA27A4">
                            <w:pPr>
                              <w:jc w:val="both"/>
                              <w:rPr>
                                <w:sz w:val="24"/>
                                <w:szCs w:val="28"/>
                              </w:rPr>
                            </w:pPr>
                            <w:r w:rsidRPr="00AA27A4">
                              <w:rPr>
                                <w:sz w:val="24"/>
                                <w:szCs w:val="28"/>
                              </w:rPr>
                              <w:t>Digamos</w:t>
                            </w:r>
                            <w:r>
                              <w:rPr>
                                <w:sz w:val="24"/>
                                <w:szCs w:val="28"/>
                              </w:rPr>
                              <w:t>:</w:t>
                            </w:r>
                            <w:r w:rsidRPr="00AA27A4">
                              <w:rPr>
                                <w:sz w:val="24"/>
                                <w:szCs w:val="28"/>
                              </w:rPr>
                              <w:t xml:space="preserve"> Ayúdanos María</w:t>
                            </w:r>
                          </w:p>
                          <w:p w:rsidR="00CA2AE2" w:rsidRPr="00AA27A4" w:rsidRDefault="00CA2AE2" w:rsidP="007E19B0">
                            <w:pPr>
                              <w:pStyle w:val="Prrafodelista"/>
                              <w:numPr>
                                <w:ilvl w:val="0"/>
                                <w:numId w:val="3"/>
                              </w:numPr>
                              <w:jc w:val="both"/>
                              <w:rPr>
                                <w:sz w:val="24"/>
                                <w:szCs w:val="28"/>
                                <w:lang w:val="es-ES" w:eastAsia="zh-CN"/>
                              </w:rPr>
                            </w:pPr>
                            <w:r w:rsidRPr="00AA27A4">
                              <w:rPr>
                                <w:sz w:val="24"/>
                                <w:szCs w:val="28"/>
                                <w:lang w:val="es-ES" w:eastAsia="zh-CN"/>
                              </w:rPr>
                              <w:t>Para que ayudemos a los jóvenes apegados a lo material puedan liberar su corazón y abrirse a los demás y a los bienes espirituales, digamos…</w:t>
                            </w:r>
                          </w:p>
                          <w:p w:rsidR="00CA2AE2" w:rsidRPr="00AA27A4" w:rsidRDefault="00CA2AE2" w:rsidP="007E19B0">
                            <w:pPr>
                              <w:pStyle w:val="Prrafodelista"/>
                              <w:numPr>
                                <w:ilvl w:val="0"/>
                                <w:numId w:val="3"/>
                              </w:numPr>
                              <w:jc w:val="both"/>
                              <w:rPr>
                                <w:sz w:val="24"/>
                                <w:szCs w:val="28"/>
                                <w:lang w:val="es-ES" w:eastAsia="zh-CN"/>
                              </w:rPr>
                            </w:pPr>
                            <w:r w:rsidRPr="00AA27A4">
                              <w:rPr>
                                <w:sz w:val="24"/>
                                <w:szCs w:val="28"/>
                                <w:lang w:val="es-ES" w:eastAsia="zh-CN"/>
                              </w:rPr>
                              <w:t>Para que hagamos comprender a los jóvenes violentos que el destruir y rechazar todo no conduce a construir una sociedad nueva, digamos…</w:t>
                            </w:r>
                          </w:p>
                          <w:p w:rsidR="00CA2AE2" w:rsidRPr="00AA27A4" w:rsidRDefault="00CA2AE2" w:rsidP="007E19B0">
                            <w:pPr>
                              <w:pStyle w:val="Prrafodelista"/>
                              <w:numPr>
                                <w:ilvl w:val="0"/>
                                <w:numId w:val="3"/>
                              </w:numPr>
                              <w:jc w:val="both"/>
                              <w:rPr>
                                <w:sz w:val="24"/>
                                <w:szCs w:val="28"/>
                                <w:lang w:val="es-ES" w:eastAsia="zh-CN"/>
                              </w:rPr>
                            </w:pPr>
                            <w:r w:rsidRPr="00AA27A4">
                              <w:rPr>
                                <w:sz w:val="24"/>
                                <w:szCs w:val="28"/>
                                <w:lang w:val="es-ES" w:eastAsia="zh-CN"/>
                              </w:rPr>
                              <w:t>Para que conversemos con los adole</w:t>
                            </w:r>
                            <w:r>
                              <w:rPr>
                                <w:sz w:val="24"/>
                                <w:szCs w:val="28"/>
                                <w:lang w:val="es-ES" w:eastAsia="zh-CN"/>
                              </w:rPr>
                              <w:t>s</w:t>
                            </w:r>
                            <w:r w:rsidRPr="00AA27A4">
                              <w:rPr>
                                <w:sz w:val="24"/>
                                <w:szCs w:val="28"/>
                                <w:lang w:val="es-ES" w:eastAsia="zh-CN"/>
                              </w:rPr>
                              <w:t>centes y jóvenes que están en el mundo de las drogas llevándolos a comprender que necesitan amistad y conocimiento de sus propias capacidades, y dejen esos falsos apoyos que les destruyen su persona, digamos…</w:t>
                            </w:r>
                          </w:p>
                          <w:p w:rsidR="00CA2AE2" w:rsidRPr="00A24EC4" w:rsidRDefault="00CA2AE2" w:rsidP="007E19B0">
                            <w:pPr>
                              <w:pStyle w:val="Prrafodelista"/>
                              <w:numPr>
                                <w:ilvl w:val="0"/>
                                <w:numId w:val="3"/>
                              </w:numPr>
                              <w:jc w:val="both"/>
                              <w:rPr>
                                <w:sz w:val="24"/>
                                <w:szCs w:val="28"/>
                              </w:rPr>
                            </w:pPr>
                            <w:r w:rsidRPr="00AA27A4">
                              <w:rPr>
                                <w:sz w:val="24"/>
                                <w:szCs w:val="28"/>
                                <w:lang w:val="es-ES" w:eastAsia="zh-CN"/>
                              </w:rPr>
                              <w:t>Para que nos acerquemos con respeto y amistad a los hermanos inmigrantes que han llegado a nuestro país, especialmente los niños y adolescentes, digamos…</w:t>
                            </w:r>
                          </w:p>
                          <w:p w:rsidR="00CA2AE2" w:rsidRPr="00A24EC4" w:rsidRDefault="00CA2AE2" w:rsidP="00DC522C">
                            <w:pPr>
                              <w:rPr>
                                <w:sz w:val="24"/>
                                <w:szCs w:val="24"/>
                              </w:rPr>
                            </w:pPr>
                          </w:p>
                          <w:p w:rsidR="00CA2AE2" w:rsidRPr="0043325A" w:rsidRDefault="00CA2AE2" w:rsidP="007E19B0">
                            <w:pPr>
                              <w:pStyle w:val="Prrafodelista"/>
                              <w:numPr>
                                <w:ilvl w:val="0"/>
                                <w:numId w:val="25"/>
                              </w:numPr>
                              <w:rPr>
                                <w:b/>
                                <w:sz w:val="28"/>
                                <w:szCs w:val="28"/>
                              </w:rPr>
                            </w:pPr>
                            <w:r>
                              <w:rPr>
                                <w:b/>
                                <w:sz w:val="28"/>
                                <w:szCs w:val="28"/>
                              </w:rPr>
                              <w:t>L</w:t>
                            </w:r>
                            <w:r w:rsidRPr="00A24EC4">
                              <w:rPr>
                                <w:b/>
                                <w:sz w:val="28"/>
                                <w:szCs w:val="28"/>
                              </w:rPr>
                              <w:t>a palabra de nuestros pastores</w:t>
                            </w:r>
                          </w:p>
                          <w:p w:rsidR="00CA2AE2" w:rsidRPr="00AA27A4" w:rsidRDefault="00CA2AE2" w:rsidP="00AA27A4">
                            <w:pPr>
                              <w:pStyle w:val="Prrafodelista"/>
                              <w:jc w:val="both"/>
                              <w:rPr>
                                <w:sz w:val="24"/>
                                <w:szCs w:val="24"/>
                              </w:rPr>
                            </w:pPr>
                            <w:r w:rsidRPr="00AA27A4">
                              <w:rPr>
                                <w:sz w:val="24"/>
                                <w:szCs w:val="24"/>
                              </w:rPr>
                              <w:t xml:space="preserve"> Queremos citar parte del discurso que el joven Ariel Rojas dirigió al Papa en el encuentro con los jóvenes, en Chile, sobre el rol de los jóvenes cristianos:</w:t>
                            </w:r>
                          </w:p>
                          <w:p w:rsidR="00CA2AE2" w:rsidRPr="00A24EC4" w:rsidRDefault="00CA2AE2" w:rsidP="00AA27A4">
                            <w:pPr>
                              <w:pStyle w:val="Prrafodelista"/>
                              <w:jc w:val="both"/>
                              <w:rPr>
                                <w:sz w:val="24"/>
                                <w:szCs w:val="24"/>
                              </w:rPr>
                            </w:pPr>
                            <w:r w:rsidRPr="00AA27A4">
                              <w:rPr>
                                <w:sz w:val="24"/>
                                <w:szCs w:val="24"/>
                              </w:rPr>
                              <w:t xml:space="preserve"> “Usted lo ha mencionado muchas veces: los jóvenes deben ser los protagonistas del cambio, de una sociedad más justa, que se preocupe del débil, que aprecie el valor de la vida y que pueda gustar el amor de Dios en cada hermano y hermana nacido en nuestro país, o nacido en el otro extremo del mundo. Jóvenes que puedan denunciar la injusticia y que se comprometan con un mundo mejor, con la alegría que no acaba y que se renueva cada día, porque es Dios mismo que riega la planta de la fe” (Mensajes de S.S. Francisco p. 91-92).</w:t>
                            </w:r>
                          </w:p>
                          <w:p w:rsidR="00CA2AE2" w:rsidRPr="00A24EC4" w:rsidRDefault="00CA2AE2" w:rsidP="007E19B0">
                            <w:pPr>
                              <w:pStyle w:val="Prrafodelista"/>
                              <w:numPr>
                                <w:ilvl w:val="0"/>
                                <w:numId w:val="2"/>
                              </w:numPr>
                              <w:jc w:val="both"/>
                              <w:rPr>
                                <w:sz w:val="24"/>
                                <w:szCs w:val="28"/>
                              </w:rPr>
                            </w:pPr>
                            <w:r>
                              <w:rPr>
                                <w:sz w:val="24"/>
                                <w:szCs w:val="28"/>
                              </w:rPr>
                              <w:t>¿</w:t>
                            </w:r>
                            <w:r w:rsidRPr="00A24EC4">
                              <w:rPr>
                                <w:sz w:val="24"/>
                                <w:szCs w:val="28"/>
                              </w:rPr>
                              <w:t xml:space="preserve">Cómo </w:t>
                            </w:r>
                            <w:r>
                              <w:rPr>
                                <w:sz w:val="24"/>
                                <w:szCs w:val="28"/>
                              </w:rPr>
                              <w:t>podemos ser jóvenes protagonistas del cambio en nuestro barrio, comunidad, colegio, parroquia o universidad?</w:t>
                            </w:r>
                          </w:p>
                          <w:p w:rsidR="00CA2AE2" w:rsidRPr="00A24EC4" w:rsidRDefault="00CA2AE2" w:rsidP="00DC522C">
                            <w:pPr>
                              <w:rPr>
                                <w:sz w:val="24"/>
                                <w:szCs w:val="28"/>
                              </w:rPr>
                            </w:pPr>
                          </w:p>
                          <w:p w:rsidR="00CA2AE2" w:rsidRPr="0043325A" w:rsidRDefault="00CA2AE2" w:rsidP="007E19B0">
                            <w:pPr>
                              <w:pStyle w:val="Prrafodelista"/>
                              <w:numPr>
                                <w:ilvl w:val="0"/>
                                <w:numId w:val="25"/>
                              </w:numPr>
                              <w:rPr>
                                <w:b/>
                                <w:sz w:val="28"/>
                                <w:szCs w:val="28"/>
                              </w:rPr>
                            </w:pPr>
                            <w:r w:rsidRPr="0043325A">
                              <w:rPr>
                                <w:b/>
                                <w:sz w:val="28"/>
                                <w:szCs w:val="28"/>
                              </w:rPr>
                              <w:t>Sugerencia de signo.</w:t>
                            </w:r>
                          </w:p>
                          <w:p w:rsidR="00CA2AE2" w:rsidRPr="00A24EC4" w:rsidRDefault="00CA2AE2" w:rsidP="00D17C5C">
                            <w:pPr>
                              <w:pStyle w:val="Prrafodelista"/>
                              <w:jc w:val="both"/>
                              <w:rPr>
                                <w:sz w:val="24"/>
                                <w:szCs w:val="28"/>
                              </w:rPr>
                            </w:pPr>
                            <w:r w:rsidRPr="00AA27A4">
                              <w:rPr>
                                <w:sz w:val="24"/>
                                <w:szCs w:val="28"/>
                              </w:rPr>
                              <w:t>Poner sobre un panel un dibujo de una vela encendida, y alrededor valores y antivalores juveniles de hoy (compromiso, alegría, solidaridad, amistad, en contraste con individualismo, drogadicción, alcohol, violencia…)</w:t>
                            </w:r>
                          </w:p>
                          <w:p w:rsidR="00CA2AE2" w:rsidRPr="00D17C5C" w:rsidRDefault="00CA2AE2" w:rsidP="00DC522C">
                            <w:pPr>
                              <w:rPr>
                                <w:sz w:val="18"/>
                                <w:szCs w:val="28"/>
                                <w:lang w:val="es-CL"/>
                              </w:rPr>
                            </w:pPr>
                          </w:p>
                          <w:p w:rsidR="00CA2AE2" w:rsidRPr="0043325A" w:rsidRDefault="00CA2AE2" w:rsidP="007E19B0">
                            <w:pPr>
                              <w:pStyle w:val="Prrafodelista"/>
                              <w:numPr>
                                <w:ilvl w:val="0"/>
                                <w:numId w:val="25"/>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45" style="position:absolute;margin-left:0;margin-top:-9.75pt;width:468pt;height:680.25pt;z-index:-2515394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9wQ4A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Tc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aQJXp1mdWvKB5g36G8cKtjPcGiM+0lJB7uuoP7H&#10;jjlBiXqvocVXo+k0Lke8TGeLMVzcULMdapjmAFXQALnC41VIC3Vnnawb8JRmQ5tLmPNK4gTGHZBY&#10;QTTxAvsszUHavXFhDu9o9fgPsfkFAAD//wMAUEsDBBQABgAIAAAAIQBE6GZo3gAAAAkBAAAPAAAA&#10;ZHJzL2Rvd25yZXYueG1sTI/BbsIwEETvlfoP1iJxAydAUQhxUFWpqBcOTUG9mnhJIuJ1FJuQ/n23&#10;p3LcmdHsm2w32lYM2PvGkYJ4HoFAKp1pqFJw/HqfJSB80GR06wgV/KCHXf78lOnUuDt94lCESnAJ&#10;+VQrqEPoUil9WaPVfu46JPYurrc68NlX0vT6zuW2lYsoWkurG+IPte7wrcbyWtysgsKeuiHZH/y3&#10;Pa4WH+Z0GJIyKDWdjK9bEAHH8B+GP3xGh5yZzu5GxotWAQ8JCmbx5gUE25vlmpUz55arOAKZZ/Jx&#10;Qf4LAAD//wMAUEsBAi0AFAAGAAgAAAAhALaDOJL+AAAA4QEAABMAAAAAAAAAAAAAAAAAAAAAAFtD&#10;b250ZW50X1R5cGVzXS54bWxQSwECLQAUAAYACAAAACEAOP0h/9YAAACUAQAACwAAAAAAAAAAAAAA&#10;AAAvAQAAX3JlbHMvLnJlbHNQSwECLQAUAAYACAAAACEA2GvcEOACAABpBgAADgAAAAAAAAAAAAAA&#10;AAAuAgAAZHJzL2Uyb0RvYy54bWxQSwECLQAUAAYACAAAACEAROhmaN4AAAAJAQAADwAAAAAAAAAA&#10;AAAAAAA6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AA27A4">
                        <w:rPr>
                          <w:sz w:val="24"/>
                          <w:szCs w:val="28"/>
                        </w:rPr>
                        <w:t xml:space="preserve">¿Crees que hay jóvenes apegados a los bienes materiales que les impiden tener valores y abrirse a los demás? </w:t>
                      </w:r>
                      <w:r>
                        <w:rPr>
                          <w:sz w:val="24"/>
                          <w:szCs w:val="28"/>
                        </w:rPr>
                        <w:t>¿Por qué</w:t>
                      </w:r>
                      <w:r w:rsidRPr="00AA27A4">
                        <w:rPr>
                          <w:sz w:val="24"/>
                          <w:szCs w:val="28"/>
                        </w:rPr>
                        <w:t>?</w:t>
                      </w:r>
                      <w:r>
                        <w:rPr>
                          <w:sz w:val="24"/>
                          <w:szCs w:val="28"/>
                        </w:rPr>
                        <w:t xml:space="preserve"> ¿Qué hacer al respecto?</w:t>
                      </w:r>
                      <w:r w:rsidRPr="00A24EC4">
                        <w:rPr>
                          <w:sz w:val="24"/>
                          <w:szCs w:val="28"/>
                        </w:rPr>
                        <w:t xml:space="preserve"> </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25"/>
                        </w:numPr>
                        <w:rPr>
                          <w:b/>
                          <w:sz w:val="28"/>
                          <w:szCs w:val="28"/>
                        </w:rPr>
                      </w:pPr>
                      <w:r w:rsidRPr="0043325A">
                        <w:rPr>
                          <w:b/>
                          <w:sz w:val="28"/>
                          <w:szCs w:val="28"/>
                        </w:rPr>
                        <w:t>Oremos juntos.</w:t>
                      </w:r>
                    </w:p>
                    <w:p w:rsidR="00CA2AE2" w:rsidRPr="00AA27A4" w:rsidRDefault="00CA2AE2" w:rsidP="00AA27A4">
                      <w:pPr>
                        <w:jc w:val="both"/>
                        <w:rPr>
                          <w:sz w:val="24"/>
                          <w:szCs w:val="28"/>
                        </w:rPr>
                      </w:pPr>
                      <w:r w:rsidRPr="00AA27A4">
                        <w:rPr>
                          <w:sz w:val="24"/>
                          <w:szCs w:val="28"/>
                        </w:rPr>
                        <w:t>Digamos</w:t>
                      </w:r>
                      <w:r>
                        <w:rPr>
                          <w:sz w:val="24"/>
                          <w:szCs w:val="28"/>
                        </w:rPr>
                        <w:t>:</w:t>
                      </w:r>
                      <w:r w:rsidRPr="00AA27A4">
                        <w:rPr>
                          <w:sz w:val="24"/>
                          <w:szCs w:val="28"/>
                        </w:rPr>
                        <w:t xml:space="preserve"> Ayúdanos María</w:t>
                      </w:r>
                    </w:p>
                    <w:p w:rsidR="00CA2AE2" w:rsidRPr="00AA27A4" w:rsidRDefault="00CA2AE2" w:rsidP="007E19B0">
                      <w:pPr>
                        <w:pStyle w:val="Prrafodelista"/>
                        <w:numPr>
                          <w:ilvl w:val="0"/>
                          <w:numId w:val="3"/>
                        </w:numPr>
                        <w:jc w:val="both"/>
                        <w:rPr>
                          <w:sz w:val="24"/>
                          <w:szCs w:val="28"/>
                          <w:lang w:val="es-ES" w:eastAsia="zh-CN"/>
                        </w:rPr>
                      </w:pPr>
                      <w:r w:rsidRPr="00AA27A4">
                        <w:rPr>
                          <w:sz w:val="24"/>
                          <w:szCs w:val="28"/>
                          <w:lang w:val="es-ES" w:eastAsia="zh-CN"/>
                        </w:rPr>
                        <w:t>Para que ayudemos a los jóvenes apegados a lo material puedan liberar su corazón y abrirse a los demás y a los bienes espirituales, digamos…</w:t>
                      </w:r>
                    </w:p>
                    <w:p w:rsidR="00CA2AE2" w:rsidRPr="00AA27A4" w:rsidRDefault="00CA2AE2" w:rsidP="007E19B0">
                      <w:pPr>
                        <w:pStyle w:val="Prrafodelista"/>
                        <w:numPr>
                          <w:ilvl w:val="0"/>
                          <w:numId w:val="3"/>
                        </w:numPr>
                        <w:jc w:val="both"/>
                        <w:rPr>
                          <w:sz w:val="24"/>
                          <w:szCs w:val="28"/>
                          <w:lang w:val="es-ES" w:eastAsia="zh-CN"/>
                        </w:rPr>
                      </w:pPr>
                      <w:r w:rsidRPr="00AA27A4">
                        <w:rPr>
                          <w:sz w:val="24"/>
                          <w:szCs w:val="28"/>
                          <w:lang w:val="es-ES" w:eastAsia="zh-CN"/>
                        </w:rPr>
                        <w:t>Para que hagamos comprender a los jóvenes violentos que el destruir y rechazar todo no conduce a construir una sociedad nueva, digamos…</w:t>
                      </w:r>
                    </w:p>
                    <w:p w:rsidR="00CA2AE2" w:rsidRPr="00AA27A4" w:rsidRDefault="00CA2AE2" w:rsidP="007E19B0">
                      <w:pPr>
                        <w:pStyle w:val="Prrafodelista"/>
                        <w:numPr>
                          <w:ilvl w:val="0"/>
                          <w:numId w:val="3"/>
                        </w:numPr>
                        <w:jc w:val="both"/>
                        <w:rPr>
                          <w:sz w:val="24"/>
                          <w:szCs w:val="28"/>
                          <w:lang w:val="es-ES" w:eastAsia="zh-CN"/>
                        </w:rPr>
                      </w:pPr>
                      <w:r w:rsidRPr="00AA27A4">
                        <w:rPr>
                          <w:sz w:val="24"/>
                          <w:szCs w:val="28"/>
                          <w:lang w:val="es-ES" w:eastAsia="zh-CN"/>
                        </w:rPr>
                        <w:t>Para que conversemos con los adole</w:t>
                      </w:r>
                      <w:r>
                        <w:rPr>
                          <w:sz w:val="24"/>
                          <w:szCs w:val="28"/>
                          <w:lang w:val="es-ES" w:eastAsia="zh-CN"/>
                        </w:rPr>
                        <w:t>s</w:t>
                      </w:r>
                      <w:r w:rsidRPr="00AA27A4">
                        <w:rPr>
                          <w:sz w:val="24"/>
                          <w:szCs w:val="28"/>
                          <w:lang w:val="es-ES" w:eastAsia="zh-CN"/>
                        </w:rPr>
                        <w:t>centes y jóvenes que están en el mundo de las drogas llevándolos a comprender que necesitan amistad y conocimiento de sus propias capacidades, y dejen esos falsos apoyos que les destruyen su persona, digamos…</w:t>
                      </w:r>
                    </w:p>
                    <w:p w:rsidR="00CA2AE2" w:rsidRPr="00A24EC4" w:rsidRDefault="00CA2AE2" w:rsidP="007E19B0">
                      <w:pPr>
                        <w:pStyle w:val="Prrafodelista"/>
                        <w:numPr>
                          <w:ilvl w:val="0"/>
                          <w:numId w:val="3"/>
                        </w:numPr>
                        <w:jc w:val="both"/>
                        <w:rPr>
                          <w:sz w:val="24"/>
                          <w:szCs w:val="28"/>
                        </w:rPr>
                      </w:pPr>
                      <w:r w:rsidRPr="00AA27A4">
                        <w:rPr>
                          <w:sz w:val="24"/>
                          <w:szCs w:val="28"/>
                          <w:lang w:val="es-ES" w:eastAsia="zh-CN"/>
                        </w:rPr>
                        <w:t>Para que nos acerquemos con respeto y amistad a los hermanos inmigrantes que han llegado a nuestro país, especialmente los niños y adolescentes, digamos…</w:t>
                      </w:r>
                    </w:p>
                    <w:p w:rsidR="00CA2AE2" w:rsidRPr="00A24EC4" w:rsidRDefault="00CA2AE2" w:rsidP="00DC522C">
                      <w:pPr>
                        <w:rPr>
                          <w:sz w:val="24"/>
                          <w:szCs w:val="24"/>
                        </w:rPr>
                      </w:pPr>
                    </w:p>
                    <w:p w:rsidR="00CA2AE2" w:rsidRPr="0043325A" w:rsidRDefault="00CA2AE2" w:rsidP="007E19B0">
                      <w:pPr>
                        <w:pStyle w:val="Prrafodelista"/>
                        <w:numPr>
                          <w:ilvl w:val="0"/>
                          <w:numId w:val="25"/>
                        </w:numPr>
                        <w:rPr>
                          <w:b/>
                          <w:sz w:val="28"/>
                          <w:szCs w:val="28"/>
                        </w:rPr>
                      </w:pPr>
                      <w:r>
                        <w:rPr>
                          <w:b/>
                          <w:sz w:val="28"/>
                          <w:szCs w:val="28"/>
                        </w:rPr>
                        <w:t>L</w:t>
                      </w:r>
                      <w:r w:rsidRPr="00A24EC4">
                        <w:rPr>
                          <w:b/>
                          <w:sz w:val="28"/>
                          <w:szCs w:val="28"/>
                        </w:rPr>
                        <w:t>a palabra de nuestros pastores</w:t>
                      </w:r>
                    </w:p>
                    <w:p w:rsidR="00CA2AE2" w:rsidRPr="00AA27A4" w:rsidRDefault="00CA2AE2" w:rsidP="00AA27A4">
                      <w:pPr>
                        <w:pStyle w:val="Prrafodelista"/>
                        <w:jc w:val="both"/>
                        <w:rPr>
                          <w:sz w:val="24"/>
                          <w:szCs w:val="24"/>
                        </w:rPr>
                      </w:pPr>
                      <w:r w:rsidRPr="00AA27A4">
                        <w:rPr>
                          <w:sz w:val="24"/>
                          <w:szCs w:val="24"/>
                        </w:rPr>
                        <w:t xml:space="preserve"> Queremos citar parte del discurso que el joven Ariel Rojas dirigió al Papa en el encuentro con los jóvenes, en Chile, sobre el rol de los jóvenes cristianos:</w:t>
                      </w:r>
                    </w:p>
                    <w:p w:rsidR="00CA2AE2" w:rsidRPr="00A24EC4" w:rsidRDefault="00CA2AE2" w:rsidP="00AA27A4">
                      <w:pPr>
                        <w:pStyle w:val="Prrafodelista"/>
                        <w:jc w:val="both"/>
                        <w:rPr>
                          <w:sz w:val="24"/>
                          <w:szCs w:val="24"/>
                        </w:rPr>
                      </w:pPr>
                      <w:r w:rsidRPr="00AA27A4">
                        <w:rPr>
                          <w:sz w:val="24"/>
                          <w:szCs w:val="24"/>
                        </w:rPr>
                        <w:t xml:space="preserve"> “Usted lo ha mencionado muchas veces: los jóvenes deben ser los protagonistas del cambio, de una sociedad más justa, que se preocupe del débil, que aprecie el valor de la vida y que pueda gustar el amor de Dios en cada hermano y hermana nacido en nuestro país, o nacido en el otro extremo del mundo. Jóvenes que puedan denunciar la injusticia y que se comprometan con un mundo mejor, con la alegría que no acaba y que se renueva cada día, porque es Dios mismo que riega la planta de la fe” (Mensajes de S.S. Francisco p. 91-92).</w:t>
                      </w:r>
                    </w:p>
                    <w:p w:rsidR="00CA2AE2" w:rsidRPr="00A24EC4" w:rsidRDefault="00CA2AE2" w:rsidP="007E19B0">
                      <w:pPr>
                        <w:pStyle w:val="Prrafodelista"/>
                        <w:numPr>
                          <w:ilvl w:val="0"/>
                          <w:numId w:val="2"/>
                        </w:numPr>
                        <w:jc w:val="both"/>
                        <w:rPr>
                          <w:sz w:val="24"/>
                          <w:szCs w:val="28"/>
                        </w:rPr>
                      </w:pPr>
                      <w:r>
                        <w:rPr>
                          <w:sz w:val="24"/>
                          <w:szCs w:val="28"/>
                        </w:rPr>
                        <w:t>¿</w:t>
                      </w:r>
                      <w:r w:rsidRPr="00A24EC4">
                        <w:rPr>
                          <w:sz w:val="24"/>
                          <w:szCs w:val="28"/>
                        </w:rPr>
                        <w:t xml:space="preserve">Cómo </w:t>
                      </w:r>
                      <w:r>
                        <w:rPr>
                          <w:sz w:val="24"/>
                          <w:szCs w:val="28"/>
                        </w:rPr>
                        <w:t>podemos ser jóvenes protagonistas del cambio en nuestro barrio, comunidad, colegio, parroquia o universidad?</w:t>
                      </w:r>
                    </w:p>
                    <w:p w:rsidR="00CA2AE2" w:rsidRPr="00A24EC4" w:rsidRDefault="00CA2AE2" w:rsidP="00DC522C">
                      <w:pPr>
                        <w:rPr>
                          <w:sz w:val="24"/>
                          <w:szCs w:val="28"/>
                        </w:rPr>
                      </w:pPr>
                    </w:p>
                    <w:p w:rsidR="00CA2AE2" w:rsidRPr="0043325A" w:rsidRDefault="00CA2AE2" w:rsidP="007E19B0">
                      <w:pPr>
                        <w:pStyle w:val="Prrafodelista"/>
                        <w:numPr>
                          <w:ilvl w:val="0"/>
                          <w:numId w:val="25"/>
                        </w:numPr>
                        <w:rPr>
                          <w:b/>
                          <w:sz w:val="28"/>
                          <w:szCs w:val="28"/>
                        </w:rPr>
                      </w:pPr>
                      <w:r w:rsidRPr="0043325A">
                        <w:rPr>
                          <w:b/>
                          <w:sz w:val="28"/>
                          <w:szCs w:val="28"/>
                        </w:rPr>
                        <w:t>Sugerencia de signo.</w:t>
                      </w:r>
                    </w:p>
                    <w:p w:rsidR="00CA2AE2" w:rsidRPr="00A24EC4" w:rsidRDefault="00CA2AE2" w:rsidP="00D17C5C">
                      <w:pPr>
                        <w:pStyle w:val="Prrafodelista"/>
                        <w:jc w:val="both"/>
                        <w:rPr>
                          <w:sz w:val="24"/>
                          <w:szCs w:val="28"/>
                        </w:rPr>
                      </w:pPr>
                      <w:r w:rsidRPr="00AA27A4">
                        <w:rPr>
                          <w:sz w:val="24"/>
                          <w:szCs w:val="28"/>
                        </w:rPr>
                        <w:t>Poner sobre un panel un dibujo de una vela encendida, y alrededor valores y antivalores juveniles de hoy (compromiso, alegría, solidaridad, amistad, en contraste con individualismo, drogadicción, alcohol, violencia…)</w:t>
                      </w:r>
                    </w:p>
                    <w:p w:rsidR="00CA2AE2" w:rsidRPr="00D17C5C" w:rsidRDefault="00CA2AE2" w:rsidP="00DC522C">
                      <w:pPr>
                        <w:rPr>
                          <w:sz w:val="18"/>
                          <w:szCs w:val="28"/>
                          <w:lang w:val="es-CL"/>
                        </w:rPr>
                      </w:pPr>
                    </w:p>
                    <w:p w:rsidR="00CA2AE2" w:rsidRPr="0043325A" w:rsidRDefault="00CA2AE2" w:rsidP="007E19B0">
                      <w:pPr>
                        <w:pStyle w:val="Prrafodelista"/>
                        <w:numPr>
                          <w:ilvl w:val="0"/>
                          <w:numId w:val="25"/>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Pr="0073547F" w:rsidRDefault="00DC522C" w:rsidP="00DC522C">
      <w:pPr>
        <w:spacing w:after="240"/>
        <w:jc w:val="both"/>
        <w:rPr>
          <w:b/>
          <w:sz w:val="24"/>
          <w:lang w:val="es-CL"/>
        </w:rPr>
      </w:pPr>
    </w:p>
    <w:p w:rsidR="00DC522C" w:rsidRDefault="00DC522C" w:rsidP="00DC522C">
      <w:pPr>
        <w:spacing w:after="200" w:line="276" w:lineRule="auto"/>
        <w:rPr>
          <w:sz w:val="24"/>
        </w:rPr>
      </w:pPr>
    </w:p>
    <w:p w:rsidR="00DC522C" w:rsidRDefault="00DC522C" w:rsidP="00DC522C">
      <w:pPr>
        <w:rPr>
          <w:sz w:val="28"/>
          <w:szCs w:val="28"/>
        </w:rPr>
      </w:pPr>
    </w:p>
    <w:p w:rsidR="00DC522C" w:rsidRDefault="00DC522C" w:rsidP="00DC522C">
      <w:pPr>
        <w:rPr>
          <w:sz w:val="28"/>
          <w:szCs w:val="28"/>
        </w:rPr>
      </w:pPr>
    </w:p>
    <w:p w:rsidR="00DC522C" w:rsidRDefault="00DC522C" w:rsidP="00DC522C">
      <w:pPr>
        <w:rPr>
          <w:sz w:val="28"/>
          <w:szCs w:val="28"/>
        </w:rPr>
      </w:pPr>
    </w:p>
    <w:p w:rsidR="00DC522C" w:rsidRDefault="00DC522C" w:rsidP="00DC522C">
      <w:pPr>
        <w:rPr>
          <w:sz w:val="28"/>
          <w:szCs w:val="28"/>
        </w:rPr>
      </w:pPr>
    </w:p>
    <w:p w:rsidR="00DC522C" w:rsidRPr="0007388B" w:rsidRDefault="00DC522C" w:rsidP="00DC522C">
      <w:pPr>
        <w:rPr>
          <w:rFonts w:ascii="Nirmala UI" w:hAnsi="Nirmala UI" w:cs="Nirmala UI"/>
          <w:b/>
          <w:color w:val="31849B" w:themeColor="accent5" w:themeShade="BF"/>
          <w:sz w:val="48"/>
          <w:szCs w:val="28"/>
        </w:rPr>
      </w:pPr>
      <w:r>
        <w:rPr>
          <w:rFonts w:ascii="Nirmala UI" w:hAnsi="Nirmala UI" w:cs="Nirmala UI"/>
          <w:b/>
          <w:color w:val="31849B" w:themeColor="accent5" w:themeShade="BF"/>
          <w:sz w:val="48"/>
          <w:szCs w:val="28"/>
        </w:rPr>
        <w:t>Segunda</w:t>
      </w:r>
      <w:r w:rsidRPr="0007388B">
        <w:rPr>
          <w:rFonts w:ascii="Nirmala UI" w:hAnsi="Nirmala UI" w:cs="Nirmala UI"/>
          <w:b/>
          <w:color w:val="31849B" w:themeColor="accent5" w:themeShade="BF"/>
          <w:sz w:val="48"/>
          <w:szCs w:val="28"/>
        </w:rPr>
        <w:t xml:space="preserve"> Semana:</w:t>
      </w:r>
    </w:p>
    <w:p w:rsidR="00DC522C" w:rsidRPr="0007388B" w:rsidRDefault="00DC522C" w:rsidP="00DC522C">
      <w:pPr>
        <w:rPr>
          <w:rFonts w:ascii="Nirmala UI" w:hAnsi="Nirmala UI" w:cs="Nirmala UI"/>
          <w:b/>
          <w:color w:val="002060"/>
          <w:sz w:val="48"/>
          <w:szCs w:val="28"/>
        </w:rPr>
      </w:pPr>
      <w:r w:rsidRPr="00DC522C">
        <w:rPr>
          <w:rFonts w:ascii="Nirmala UI" w:hAnsi="Nirmala UI" w:cs="Nirmala UI"/>
          <w:b/>
          <w:color w:val="002060"/>
          <w:sz w:val="48"/>
          <w:szCs w:val="28"/>
        </w:rPr>
        <w:t>MARÍA, AYUDA A LOS JÓVENES A CONSTRUIR LA PAZ EN SITUACIONES DE VIOLENCIA</w:t>
      </w:r>
      <w:r w:rsidRPr="0007388B">
        <w:rPr>
          <w:rFonts w:ascii="Nirmala UI" w:hAnsi="Nirmala UI" w:cs="Nirmala UI"/>
          <w:b/>
          <w:color w:val="002060"/>
          <w:sz w:val="48"/>
          <w:szCs w:val="28"/>
        </w:rPr>
        <w:t>.</w:t>
      </w:r>
    </w:p>
    <w:p w:rsidR="00DC522C" w:rsidRDefault="00DC522C" w:rsidP="00DC522C">
      <w:pPr>
        <w:rPr>
          <w:rFonts w:ascii="Nirmala UI" w:hAnsi="Nirmala UI" w:cs="Nirmala UI"/>
          <w:b/>
          <w:color w:val="1F497D" w:themeColor="text2"/>
          <w:sz w:val="48"/>
          <w:szCs w:val="28"/>
        </w:rPr>
      </w:pPr>
    </w:p>
    <w:p w:rsidR="00F058D8" w:rsidRPr="00F058D8" w:rsidRDefault="00F058D8" w:rsidP="00F058D8">
      <w:pPr>
        <w:jc w:val="right"/>
        <w:rPr>
          <w:rFonts w:ascii="Nirmala UI" w:hAnsi="Nirmala UI" w:cs="Nirmala UI"/>
          <w:b/>
          <w:color w:val="1F497D" w:themeColor="text2"/>
          <w:sz w:val="28"/>
          <w:szCs w:val="28"/>
        </w:rPr>
      </w:pPr>
      <w:r w:rsidRPr="00F058D8">
        <w:rPr>
          <w:rFonts w:ascii="Nirmala UI" w:hAnsi="Nirmala UI" w:cs="Nirmala UI"/>
          <w:b/>
          <w:color w:val="1F497D" w:themeColor="text2"/>
          <w:sz w:val="28"/>
          <w:szCs w:val="28"/>
        </w:rPr>
        <w:t>“Sin conexión, sin la conexión con Jesús, terminamos ahogando nuestras ideas, ahogando nuestros sueños, nuestra fe y claro nos llenamos de mal humor”.</w:t>
      </w:r>
      <w:r w:rsidR="00A73245">
        <w:rPr>
          <w:rFonts w:ascii="Nirmala UI" w:hAnsi="Nirmala UI" w:cs="Nirmala UI"/>
          <w:b/>
          <w:color w:val="1F497D" w:themeColor="text2"/>
          <w:sz w:val="28"/>
          <w:szCs w:val="28"/>
        </w:rPr>
        <w:t xml:space="preserve"> </w:t>
      </w:r>
      <w:r w:rsidRPr="00F058D8">
        <w:rPr>
          <w:rFonts w:ascii="Nirmala UI" w:hAnsi="Nirmala UI" w:cs="Nirmala UI"/>
          <w:b/>
          <w:color w:val="1F497D" w:themeColor="text2"/>
          <w:sz w:val="28"/>
          <w:szCs w:val="28"/>
        </w:rPr>
        <w:t>(Papa Francisco)</w:t>
      </w:r>
    </w:p>
    <w:p w:rsidR="00DC522C" w:rsidRDefault="00DC522C" w:rsidP="00DC522C">
      <w:pPr>
        <w:rPr>
          <w:rFonts w:ascii="Nirmala UI" w:hAnsi="Nirmala UI" w:cs="Nirmala UI"/>
          <w:b/>
          <w:color w:val="1F497D" w:themeColor="text2"/>
          <w:sz w:val="48"/>
          <w:szCs w:val="28"/>
        </w:rPr>
      </w:pPr>
    </w:p>
    <w:p w:rsidR="00DC522C" w:rsidRDefault="00A73245" w:rsidP="00DC522C">
      <w:pPr>
        <w:rPr>
          <w:sz w:val="24"/>
        </w:rPr>
      </w:pPr>
      <w:r w:rsidRPr="00387159">
        <w:rPr>
          <w:b/>
          <w:noProof/>
          <w:color w:val="1F497D" w:themeColor="text2"/>
          <w:sz w:val="28"/>
          <w:szCs w:val="28"/>
          <w:lang w:val="es-CL" w:eastAsia="es-CL"/>
        </w:rPr>
        <w:drawing>
          <wp:anchor distT="0" distB="0" distL="114300" distR="114300" simplePos="0" relativeHeight="251760640" behindDoc="1" locked="0" layoutInCell="1" allowOverlap="1" wp14:anchorId="4BAC2C5F" wp14:editId="272F1187">
            <wp:simplePos x="0" y="0"/>
            <wp:positionH relativeFrom="column">
              <wp:posOffset>2853055</wp:posOffset>
            </wp:positionH>
            <wp:positionV relativeFrom="paragraph">
              <wp:posOffset>123825</wp:posOffset>
            </wp:positionV>
            <wp:extent cx="3081655" cy="3256280"/>
            <wp:effectExtent l="323850" t="323850" r="328295" b="325120"/>
            <wp:wrapNone/>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 Jesús por María.jpg"/>
                    <pic:cNvPicPr/>
                  </pic:nvPicPr>
                  <pic:blipFill>
                    <a:blip r:embed="rId10" cstate="print">
                      <a:duotone>
                        <a:schemeClr val="accent5">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3081655" cy="325628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rsidR="00DC522C" w:rsidRDefault="00DC522C" w:rsidP="00DC522C">
      <w:pPr>
        <w:rPr>
          <w:sz w:val="24"/>
        </w:rPr>
      </w:pPr>
    </w:p>
    <w:p w:rsidR="00DC522C" w:rsidRDefault="00DC522C" w:rsidP="00DC522C">
      <w:pPr>
        <w:spacing w:after="200" w:line="276" w:lineRule="auto"/>
        <w:rPr>
          <w:sz w:val="24"/>
        </w:rPr>
      </w:pPr>
      <w:r>
        <w:rPr>
          <w:sz w:val="24"/>
        </w:rPr>
        <w:br w:type="page"/>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779072"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43"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sidRPr="0043325A">
                              <w:rPr>
                                <w:rFonts w:ascii="Century Gothic" w:hAnsi="Century Gothic"/>
                                <w:b/>
                                <w:color w:val="1F497D" w:themeColor="text2"/>
                                <w:sz w:val="36"/>
                                <w:szCs w:val="28"/>
                                <w:bdr w:val="single" w:sz="4" w:space="0" w:color="auto"/>
                              </w:rPr>
                              <w:t>Primer día</w:t>
                            </w:r>
                            <w:r w:rsidRPr="0043325A">
                              <w:rPr>
                                <w:rFonts w:ascii="Century Gothic" w:hAnsi="Century Gothic"/>
                                <w:b/>
                                <w:color w:val="1F497D" w:themeColor="text2"/>
                                <w:sz w:val="36"/>
                                <w:szCs w:val="28"/>
                              </w:rPr>
                              <w:t xml:space="preserve"> </w:t>
                            </w:r>
                          </w:p>
                          <w:p w:rsidR="00CA2AE2" w:rsidRDefault="00CA2AE2" w:rsidP="00DC522C">
                            <w:pPr>
                              <w:jc w:val="right"/>
                              <w:rPr>
                                <w:rFonts w:ascii="Century Gothic" w:hAnsi="Century Gothic"/>
                                <w:b/>
                                <w:color w:val="1F497D" w:themeColor="text2"/>
                                <w:sz w:val="28"/>
                                <w:szCs w:val="28"/>
                              </w:rPr>
                            </w:pP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B</w:t>
                            </w:r>
                            <w:r w:rsidRPr="001029DB">
                              <w:rPr>
                                <w:rFonts w:ascii="Century Gothic" w:hAnsi="Century Gothic"/>
                                <w:b/>
                                <w:color w:val="1F497D" w:themeColor="text2"/>
                                <w:sz w:val="28"/>
                                <w:szCs w:val="28"/>
                              </w:rPr>
                              <w:t>ienaventurados los que construyen la paz</w:t>
                            </w:r>
                          </w:p>
                          <w:p w:rsidR="00CA2AE2" w:rsidRDefault="00CA2AE2" w:rsidP="00DC522C">
                            <w:pPr>
                              <w:rPr>
                                <w:sz w:val="28"/>
                                <w:szCs w:val="28"/>
                              </w:rPr>
                            </w:pPr>
                          </w:p>
                          <w:p w:rsidR="00CA2AE2" w:rsidRPr="00387159" w:rsidRDefault="00CA2AE2" w:rsidP="007E19B0">
                            <w:pPr>
                              <w:pStyle w:val="Prrafodelista"/>
                              <w:numPr>
                                <w:ilvl w:val="0"/>
                                <w:numId w:val="26"/>
                              </w:numPr>
                              <w:rPr>
                                <w:b/>
                                <w:sz w:val="28"/>
                                <w:szCs w:val="28"/>
                              </w:rPr>
                            </w:pPr>
                            <w:r w:rsidRPr="00387159">
                              <w:rPr>
                                <w:b/>
                                <w:sz w:val="28"/>
                                <w:szCs w:val="28"/>
                              </w:rPr>
                              <w:t>Motivación.</w:t>
                            </w:r>
                          </w:p>
                          <w:p w:rsidR="00CA2AE2" w:rsidRPr="001029DB" w:rsidRDefault="00CA2AE2" w:rsidP="001029DB">
                            <w:pPr>
                              <w:pStyle w:val="Prrafodelista"/>
                              <w:rPr>
                                <w:sz w:val="24"/>
                                <w:szCs w:val="24"/>
                              </w:rPr>
                            </w:pPr>
                            <w:r w:rsidRPr="001029DB">
                              <w:rPr>
                                <w:sz w:val="24"/>
                                <w:szCs w:val="24"/>
                              </w:rPr>
                              <w:t xml:space="preserve">El Papa Francisco nos invita y desafía de manera muy concreta: “Felices aquellos que son capaces de ensuciarse las manos y trabajar para que otros vivan en paz. Felices aquellos que se esfuerzan por no sembrar división. De esta manera, la bienaventuranza nos hace artífices de paz”. </w:t>
                            </w:r>
                          </w:p>
                          <w:p w:rsidR="00CA2AE2" w:rsidRDefault="00CA2AE2" w:rsidP="001029DB">
                            <w:pPr>
                              <w:pStyle w:val="Prrafodelista"/>
                              <w:rPr>
                                <w:sz w:val="28"/>
                                <w:szCs w:val="28"/>
                              </w:rPr>
                            </w:pPr>
                            <w:r w:rsidRPr="001029DB">
                              <w:rPr>
                                <w:sz w:val="24"/>
                                <w:szCs w:val="24"/>
                              </w:rPr>
                              <w:t>De esta manera, el llamado a ensuciarse las manos tiene varias implicancias para hacer concreto en la vida cotidiana esta vocación por apostar por la buena convivencia y la fraternidad como expresiones de la paz. Hoy, queremos pedir la Virgen que nos ayude a ser constructores de paz.</w:t>
                            </w:r>
                          </w:p>
                          <w:p w:rsidR="00CA2AE2" w:rsidRDefault="00CA2AE2" w:rsidP="00DC522C">
                            <w:pPr>
                              <w:pStyle w:val="Prrafodelista"/>
                              <w:rPr>
                                <w:sz w:val="28"/>
                                <w:szCs w:val="28"/>
                              </w:rPr>
                            </w:pPr>
                          </w:p>
                          <w:p w:rsidR="00CA2AE2" w:rsidRPr="004B29E0" w:rsidRDefault="00CA2AE2" w:rsidP="007E19B0">
                            <w:pPr>
                              <w:pStyle w:val="Prrafodelista"/>
                              <w:numPr>
                                <w:ilvl w:val="0"/>
                                <w:numId w:val="26"/>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Default="00CA2AE2" w:rsidP="00DC522C">
                            <w:pPr>
                              <w:pStyle w:val="Prrafodelista"/>
                              <w:rPr>
                                <w:sz w:val="28"/>
                                <w:szCs w:val="28"/>
                              </w:rPr>
                            </w:pPr>
                            <w:r>
                              <w:rPr>
                                <w:sz w:val="24"/>
                                <w:szCs w:val="28"/>
                              </w:rPr>
                              <w:t>O</w:t>
                            </w:r>
                            <w:r w:rsidRPr="001029DB">
                              <w:rPr>
                                <w:sz w:val="24"/>
                                <w:szCs w:val="28"/>
                              </w:rPr>
                              <w:t>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6"/>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1029DB">
                              <w:rPr>
                                <w:b/>
                                <w:sz w:val="28"/>
                                <w:szCs w:val="28"/>
                              </w:rPr>
                              <w:t>Mt 5, 9</w:t>
                            </w:r>
                            <w:r>
                              <w:rPr>
                                <w:b/>
                                <w:sz w:val="28"/>
                                <w:szCs w:val="28"/>
                              </w:rPr>
                              <w:t>s</w:t>
                            </w:r>
                            <w:r w:rsidRPr="0043325A">
                              <w:rPr>
                                <w:b/>
                                <w:sz w:val="28"/>
                                <w:szCs w:val="28"/>
                              </w:rPr>
                              <w:t>)</w:t>
                            </w:r>
                          </w:p>
                          <w:p w:rsidR="00CA2AE2" w:rsidRDefault="00CA2AE2" w:rsidP="00DC522C">
                            <w:pPr>
                              <w:ind w:left="720"/>
                              <w:rPr>
                                <w:sz w:val="28"/>
                                <w:szCs w:val="28"/>
                              </w:rPr>
                            </w:pPr>
                            <w:r w:rsidRPr="001029DB">
                              <w:rPr>
                                <w:sz w:val="24"/>
                                <w:szCs w:val="28"/>
                              </w:rPr>
                              <w:t>Jesús, desde un monte, sentado, cerca de sus discípulos, rodeado de otros muchos, les enseña el camino que conduce a la verdadera felicidad. Son actitudes básicas, que sin vanagloria pueden ser testigos elocuentes en medio de una sociedad que no siempre apuesta por la paz. Más aún, quienes son constructores de la Paz, son en medio de su gente como sal de la tierra y luz del mundo.  Escuchemos:</w:t>
                            </w:r>
                          </w:p>
                          <w:p w:rsidR="00CA2AE2" w:rsidRDefault="00CA2AE2" w:rsidP="00DC522C">
                            <w:pPr>
                              <w:ind w:left="720"/>
                              <w:rPr>
                                <w:sz w:val="28"/>
                                <w:szCs w:val="28"/>
                              </w:rPr>
                            </w:pPr>
                          </w:p>
                          <w:p w:rsidR="00CA2AE2" w:rsidRPr="00A24EC4" w:rsidRDefault="00CA2AE2" w:rsidP="00DC522C">
                            <w:pPr>
                              <w:ind w:left="1440"/>
                              <w:jc w:val="both"/>
                              <w:rPr>
                                <w:rFonts w:asciiTheme="majorHAnsi" w:hAnsiTheme="majorHAnsi"/>
                                <w:i/>
                                <w:sz w:val="28"/>
                                <w:szCs w:val="28"/>
                              </w:rPr>
                            </w:pPr>
                            <w:r w:rsidRPr="008662C5">
                              <w:rPr>
                                <w:rFonts w:asciiTheme="majorHAnsi" w:hAnsiTheme="majorHAnsi"/>
                                <w:i/>
                                <w:sz w:val="28"/>
                                <w:szCs w:val="28"/>
                              </w:rPr>
                              <w:t>Bienaventurados los que trabajan por la paz, porque ellos serán llamados hijos de Dios. Bienaventurados los perseguidos por causa de la justicia, porque de ellos es el Reino de los Cielos. Bienaventurados serán cuando los injurien, y los persigan y digan con mentira toda clase de mal contra ustedes por mi causa. Alégrense y regocíjense, porque la recompensa que recibirán será grande en los cielos; pues de la misma manera persiguieron a los profetas anteriores a ustedes</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46" style="position:absolute;margin-left:0;margin-top:-12.35pt;width:468pt;height:680.25pt;z-index:-251537408;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Sc3w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TS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jxE9TtvWlA8wb9DfOFSwn+HQGPeTkg52XUH9&#10;jx1zghL1XkOLr0bTaVyOeJnOFgBE3FCzHWqY5gBV0AC5wuNVSAt1Z52sG/CUZkObS5jzSuIEPrKC&#10;aOIF9lmag7R748Ic3tHq8R9i8wsAAP//AwBQSwMEFAAGAAgAAAAhAAqhFhrfAAAACQEAAA8AAABk&#10;cnMvZG93bnJldi54bWxMj8FOwzAQRO9I/QdrK3FrHZLShhCnQkggLj2QtuLqxksSEa+j2E3D37M9&#10;lePOjGbf5NvJdmLEwbeOFDwsIxBIlTMt1QoO+7dFCsIHTUZ3jlDBL3rYFrO7XGfGXegTxzLUgkvI&#10;Z1pBE0KfSemrBq32S9cjsfftBqsDn0MtzaAvXG47GUfRWlrdEn9odI+vDVY/5dkqKO2xH9P3nf+y&#10;h1X8YY67Ma2CUvfz6eUZRMAp3MJwxWd0KJjp5M5kvOgU8JCgYBGvNiDYfkrWrJw4lySPKcgil/8X&#10;FH8AAAD//wMAUEsBAi0AFAAGAAgAAAAhALaDOJL+AAAA4QEAABMAAAAAAAAAAAAAAAAAAAAAAFtD&#10;b250ZW50X1R5cGVzXS54bWxQSwECLQAUAAYACAAAACEAOP0h/9YAAACUAQAACwAAAAAAAAAAAAAA&#10;AAAvAQAAX3JlbHMvLnJlbHNQSwECLQAUAAYACAAAACEAfw10nN8CAABpBgAADgAAAAAAAAAAAAAA&#10;AAAuAgAAZHJzL2Uyb0RvYy54bWxQSwECLQAUAAYACAAAACEACqEWGt8AAAAJAQAADwAAAAAAAAAA&#10;AAAAAAA5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sidRPr="0043325A">
                        <w:rPr>
                          <w:rFonts w:ascii="Century Gothic" w:hAnsi="Century Gothic"/>
                          <w:b/>
                          <w:color w:val="1F497D" w:themeColor="text2"/>
                          <w:sz w:val="36"/>
                          <w:szCs w:val="28"/>
                          <w:bdr w:val="single" w:sz="4" w:space="0" w:color="auto"/>
                        </w:rPr>
                        <w:t>Primer día</w:t>
                      </w:r>
                      <w:r w:rsidRPr="0043325A">
                        <w:rPr>
                          <w:rFonts w:ascii="Century Gothic" w:hAnsi="Century Gothic"/>
                          <w:b/>
                          <w:color w:val="1F497D" w:themeColor="text2"/>
                          <w:sz w:val="36"/>
                          <w:szCs w:val="28"/>
                        </w:rPr>
                        <w:t xml:space="preserve"> </w:t>
                      </w:r>
                    </w:p>
                    <w:p w:rsidR="00CA2AE2" w:rsidRDefault="00CA2AE2" w:rsidP="00DC522C">
                      <w:pPr>
                        <w:jc w:val="right"/>
                        <w:rPr>
                          <w:rFonts w:ascii="Century Gothic" w:hAnsi="Century Gothic"/>
                          <w:b/>
                          <w:color w:val="1F497D" w:themeColor="text2"/>
                          <w:sz w:val="28"/>
                          <w:szCs w:val="28"/>
                        </w:rPr>
                      </w:pP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B</w:t>
                      </w:r>
                      <w:r w:rsidRPr="001029DB">
                        <w:rPr>
                          <w:rFonts w:ascii="Century Gothic" w:hAnsi="Century Gothic"/>
                          <w:b/>
                          <w:color w:val="1F497D" w:themeColor="text2"/>
                          <w:sz w:val="28"/>
                          <w:szCs w:val="28"/>
                        </w:rPr>
                        <w:t>ienaventurados los que construyen la paz</w:t>
                      </w:r>
                    </w:p>
                    <w:p w:rsidR="00CA2AE2" w:rsidRDefault="00CA2AE2" w:rsidP="00DC522C">
                      <w:pPr>
                        <w:rPr>
                          <w:sz w:val="28"/>
                          <w:szCs w:val="28"/>
                        </w:rPr>
                      </w:pPr>
                    </w:p>
                    <w:p w:rsidR="00CA2AE2" w:rsidRPr="00387159" w:rsidRDefault="00CA2AE2" w:rsidP="007E19B0">
                      <w:pPr>
                        <w:pStyle w:val="Prrafodelista"/>
                        <w:numPr>
                          <w:ilvl w:val="0"/>
                          <w:numId w:val="26"/>
                        </w:numPr>
                        <w:rPr>
                          <w:b/>
                          <w:sz w:val="28"/>
                          <w:szCs w:val="28"/>
                        </w:rPr>
                      </w:pPr>
                      <w:r w:rsidRPr="00387159">
                        <w:rPr>
                          <w:b/>
                          <w:sz w:val="28"/>
                          <w:szCs w:val="28"/>
                        </w:rPr>
                        <w:t>Motivación.</w:t>
                      </w:r>
                    </w:p>
                    <w:p w:rsidR="00CA2AE2" w:rsidRPr="001029DB" w:rsidRDefault="00CA2AE2" w:rsidP="001029DB">
                      <w:pPr>
                        <w:pStyle w:val="Prrafodelista"/>
                        <w:rPr>
                          <w:sz w:val="24"/>
                          <w:szCs w:val="24"/>
                        </w:rPr>
                      </w:pPr>
                      <w:r w:rsidRPr="001029DB">
                        <w:rPr>
                          <w:sz w:val="24"/>
                          <w:szCs w:val="24"/>
                        </w:rPr>
                        <w:t xml:space="preserve">El Papa Francisco nos invita y desafía de manera muy concreta: “Felices aquellos que son capaces de ensuciarse las manos y trabajar para que otros vivan en paz. Felices aquellos que se esfuerzan por no sembrar división. De esta manera, la bienaventuranza nos hace artífices de paz”. </w:t>
                      </w:r>
                    </w:p>
                    <w:p w:rsidR="00CA2AE2" w:rsidRDefault="00CA2AE2" w:rsidP="001029DB">
                      <w:pPr>
                        <w:pStyle w:val="Prrafodelista"/>
                        <w:rPr>
                          <w:sz w:val="28"/>
                          <w:szCs w:val="28"/>
                        </w:rPr>
                      </w:pPr>
                      <w:r w:rsidRPr="001029DB">
                        <w:rPr>
                          <w:sz w:val="24"/>
                          <w:szCs w:val="24"/>
                        </w:rPr>
                        <w:t>De esta manera, el llamado a ensuciarse las manos tiene varias implicancias para hacer concreto en la vida cotidiana esta vocación por apostar por la buena convivencia y la fraternidad como expresiones de la paz. Hoy, queremos pedir la Virgen que nos ayude a ser constructores de paz.</w:t>
                      </w:r>
                    </w:p>
                    <w:p w:rsidR="00CA2AE2" w:rsidRDefault="00CA2AE2" w:rsidP="00DC522C">
                      <w:pPr>
                        <w:pStyle w:val="Prrafodelista"/>
                        <w:rPr>
                          <w:sz w:val="28"/>
                          <w:szCs w:val="28"/>
                        </w:rPr>
                      </w:pPr>
                    </w:p>
                    <w:p w:rsidR="00CA2AE2" w:rsidRPr="004B29E0" w:rsidRDefault="00CA2AE2" w:rsidP="007E19B0">
                      <w:pPr>
                        <w:pStyle w:val="Prrafodelista"/>
                        <w:numPr>
                          <w:ilvl w:val="0"/>
                          <w:numId w:val="26"/>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Default="00CA2AE2" w:rsidP="00DC522C">
                      <w:pPr>
                        <w:pStyle w:val="Prrafodelista"/>
                        <w:rPr>
                          <w:sz w:val="28"/>
                          <w:szCs w:val="28"/>
                        </w:rPr>
                      </w:pPr>
                      <w:r>
                        <w:rPr>
                          <w:sz w:val="24"/>
                          <w:szCs w:val="28"/>
                        </w:rPr>
                        <w:t>O</w:t>
                      </w:r>
                      <w:r w:rsidRPr="001029DB">
                        <w:rPr>
                          <w:sz w:val="24"/>
                          <w:szCs w:val="28"/>
                        </w:rPr>
                        <w:t>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6"/>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1029DB">
                        <w:rPr>
                          <w:b/>
                          <w:sz w:val="28"/>
                          <w:szCs w:val="28"/>
                        </w:rPr>
                        <w:t>Mt 5, 9</w:t>
                      </w:r>
                      <w:r>
                        <w:rPr>
                          <w:b/>
                          <w:sz w:val="28"/>
                          <w:szCs w:val="28"/>
                        </w:rPr>
                        <w:t>s</w:t>
                      </w:r>
                      <w:r w:rsidRPr="0043325A">
                        <w:rPr>
                          <w:b/>
                          <w:sz w:val="28"/>
                          <w:szCs w:val="28"/>
                        </w:rPr>
                        <w:t>)</w:t>
                      </w:r>
                    </w:p>
                    <w:p w:rsidR="00CA2AE2" w:rsidRDefault="00CA2AE2" w:rsidP="00DC522C">
                      <w:pPr>
                        <w:ind w:left="720"/>
                        <w:rPr>
                          <w:sz w:val="28"/>
                          <w:szCs w:val="28"/>
                        </w:rPr>
                      </w:pPr>
                      <w:r w:rsidRPr="001029DB">
                        <w:rPr>
                          <w:sz w:val="24"/>
                          <w:szCs w:val="28"/>
                        </w:rPr>
                        <w:t>Jesús, desde un monte, sentado, cerca de sus discípulos, rodeado de otros muchos, les enseña el camino que conduce a la verdadera felicidad. Son actitudes básicas, que sin vanagloria pueden ser testigos elocuentes en medio de una sociedad que no siempre apuesta por la paz. Más aún, quienes son constructores de la Paz, son en medio de su gente como sal de la tierra y luz del mundo.  Escuchemos:</w:t>
                      </w:r>
                    </w:p>
                    <w:p w:rsidR="00CA2AE2" w:rsidRDefault="00CA2AE2" w:rsidP="00DC522C">
                      <w:pPr>
                        <w:ind w:left="720"/>
                        <w:rPr>
                          <w:sz w:val="28"/>
                          <w:szCs w:val="28"/>
                        </w:rPr>
                      </w:pPr>
                    </w:p>
                    <w:p w:rsidR="00CA2AE2" w:rsidRPr="00A24EC4" w:rsidRDefault="00CA2AE2" w:rsidP="00DC522C">
                      <w:pPr>
                        <w:ind w:left="1440"/>
                        <w:jc w:val="both"/>
                        <w:rPr>
                          <w:rFonts w:asciiTheme="majorHAnsi" w:hAnsiTheme="majorHAnsi"/>
                          <w:i/>
                          <w:sz w:val="28"/>
                          <w:szCs w:val="28"/>
                        </w:rPr>
                      </w:pPr>
                      <w:r w:rsidRPr="008662C5">
                        <w:rPr>
                          <w:rFonts w:asciiTheme="majorHAnsi" w:hAnsiTheme="majorHAnsi"/>
                          <w:i/>
                          <w:sz w:val="28"/>
                          <w:szCs w:val="28"/>
                        </w:rPr>
                        <w:t>Bienaventurados los que trabajan por la paz, porque ellos serán llamados hijos de Dios. Bienaventurados los perseguidos por causa de la justicia, porque de ellos es el Reino de los Cielos. Bienaventurados serán cuando los injurien, y los persigan y digan con mentira toda clase de mal contra ustedes por mi causa. Alégrense y regocíjense, porque la recompensa que recibirán será grande en los cielos; pues de la misma manera persiguieron a los profetas anteriores a ustedes</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780096" behindDoc="1" locked="0" layoutInCell="0" allowOverlap="1" wp14:anchorId="523A351F" wp14:editId="1E14CFD7">
                <wp:simplePos x="0" y="0"/>
                <wp:positionH relativeFrom="margin">
                  <wp:posOffset>0</wp:posOffset>
                </wp:positionH>
                <wp:positionV relativeFrom="margin">
                  <wp:posOffset>-155356</wp:posOffset>
                </wp:positionV>
                <wp:extent cx="5943600" cy="8639175"/>
                <wp:effectExtent l="0" t="0" r="38100" b="66675"/>
                <wp:wrapTopAndBottom/>
                <wp:docPr id="144"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8662C5">
                              <w:rPr>
                                <w:sz w:val="24"/>
                                <w:szCs w:val="28"/>
                              </w:rPr>
                              <w:t>¿En qué situaciones he sido “constructor de paz”? ¿Cómo y/o donde creo se necesita dar este mensaje?</w:t>
                            </w:r>
                            <w:r w:rsidRPr="00A24EC4">
                              <w:rPr>
                                <w:sz w:val="24"/>
                                <w:szCs w:val="28"/>
                              </w:rPr>
                              <w:t xml:space="preserve"> </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26"/>
                              </w:numPr>
                              <w:rPr>
                                <w:b/>
                                <w:sz w:val="28"/>
                                <w:szCs w:val="28"/>
                              </w:rPr>
                            </w:pPr>
                            <w:r w:rsidRPr="0043325A">
                              <w:rPr>
                                <w:b/>
                                <w:sz w:val="28"/>
                                <w:szCs w:val="28"/>
                              </w:rPr>
                              <w:t>Oremos juntos.</w:t>
                            </w:r>
                          </w:p>
                          <w:p w:rsidR="00CA2AE2" w:rsidRPr="008662C5" w:rsidRDefault="00CA2AE2" w:rsidP="008662C5">
                            <w:pPr>
                              <w:jc w:val="both"/>
                              <w:rPr>
                                <w:sz w:val="24"/>
                                <w:szCs w:val="28"/>
                              </w:rPr>
                            </w:pPr>
                            <w:r w:rsidRPr="008662C5">
                              <w:rPr>
                                <w:sz w:val="24"/>
                                <w:szCs w:val="28"/>
                              </w:rPr>
                              <w:t>Pidamos a Jesús, al hijo de María, que nos ilumine y ayude a reaccionar ante situaciones donde se requiera nuestro testimonio de ser constructores de paz.</w:t>
                            </w:r>
                          </w:p>
                          <w:p w:rsidR="00CA2AE2" w:rsidRPr="008662C5" w:rsidRDefault="00CA2AE2" w:rsidP="007E19B0">
                            <w:pPr>
                              <w:pStyle w:val="Prrafodelista"/>
                              <w:numPr>
                                <w:ilvl w:val="0"/>
                                <w:numId w:val="3"/>
                              </w:numPr>
                              <w:jc w:val="both"/>
                              <w:rPr>
                                <w:sz w:val="24"/>
                                <w:szCs w:val="28"/>
                                <w:lang w:val="es-ES" w:eastAsia="zh-CN"/>
                              </w:rPr>
                            </w:pPr>
                            <w:r w:rsidRPr="008662C5">
                              <w:rPr>
                                <w:sz w:val="24"/>
                                <w:szCs w:val="28"/>
                                <w:lang w:val="es-ES" w:eastAsia="zh-CN"/>
                              </w:rPr>
                              <w:t>Para que nuestra vitalidad juvenil esté siempre disponible a ser constructores de paz.  Roguemos al Señor…  Escúchanos…</w:t>
                            </w:r>
                          </w:p>
                          <w:p w:rsidR="00CA2AE2" w:rsidRPr="008662C5" w:rsidRDefault="00CA2AE2" w:rsidP="007E19B0">
                            <w:pPr>
                              <w:pStyle w:val="Prrafodelista"/>
                              <w:numPr>
                                <w:ilvl w:val="0"/>
                                <w:numId w:val="3"/>
                              </w:numPr>
                              <w:jc w:val="both"/>
                              <w:rPr>
                                <w:sz w:val="24"/>
                                <w:szCs w:val="28"/>
                                <w:lang w:val="es-ES" w:eastAsia="zh-CN"/>
                              </w:rPr>
                            </w:pPr>
                            <w:r w:rsidRPr="008662C5">
                              <w:rPr>
                                <w:sz w:val="24"/>
                                <w:szCs w:val="28"/>
                                <w:lang w:val="es-ES" w:eastAsia="zh-CN"/>
                              </w:rPr>
                              <w:t>Para que la división y violencia entre las personas, sean confrontadas con los signos elocuentes de apostar por la paz y reconciliación entre hermanos.  Roguemos al Señor…  Escúchanos…</w:t>
                            </w:r>
                          </w:p>
                          <w:p w:rsidR="00CA2AE2" w:rsidRPr="008662C5" w:rsidRDefault="00CA2AE2" w:rsidP="007E19B0">
                            <w:pPr>
                              <w:pStyle w:val="Prrafodelista"/>
                              <w:numPr>
                                <w:ilvl w:val="0"/>
                                <w:numId w:val="3"/>
                              </w:numPr>
                              <w:jc w:val="both"/>
                              <w:rPr>
                                <w:sz w:val="24"/>
                                <w:szCs w:val="28"/>
                                <w:lang w:val="es-ES" w:eastAsia="zh-CN"/>
                              </w:rPr>
                            </w:pPr>
                            <w:r w:rsidRPr="008662C5">
                              <w:rPr>
                                <w:sz w:val="24"/>
                                <w:szCs w:val="28"/>
                                <w:lang w:val="es-ES" w:eastAsia="zh-CN"/>
                              </w:rPr>
                              <w:t>Para que los jóvenes no temamos en ensuciarnos las manos interviniendo en situaciones donde la discordia y el odio amenacen la convivencia fraterna… Roguemos al Señor…  Escúchanos…</w:t>
                            </w:r>
                          </w:p>
                          <w:p w:rsidR="00CA2AE2" w:rsidRPr="00A24EC4" w:rsidRDefault="00CA2AE2" w:rsidP="007E19B0">
                            <w:pPr>
                              <w:pStyle w:val="Prrafodelista"/>
                              <w:numPr>
                                <w:ilvl w:val="0"/>
                                <w:numId w:val="3"/>
                              </w:numPr>
                              <w:jc w:val="both"/>
                              <w:rPr>
                                <w:sz w:val="24"/>
                                <w:szCs w:val="28"/>
                              </w:rPr>
                            </w:pPr>
                            <w:r w:rsidRPr="008662C5">
                              <w:rPr>
                                <w:sz w:val="24"/>
                                <w:szCs w:val="28"/>
                                <w:lang w:val="es-ES" w:eastAsia="zh-CN"/>
                              </w:rPr>
                              <w:t>Para construir al interior de nuestras familias un ambiente siempre de cariño y superación de las divisiones. Roguemos al Señor…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26"/>
                              </w:numPr>
                              <w:rPr>
                                <w:b/>
                                <w:sz w:val="28"/>
                                <w:szCs w:val="28"/>
                              </w:rPr>
                            </w:pPr>
                            <w:r>
                              <w:rPr>
                                <w:b/>
                                <w:sz w:val="28"/>
                                <w:szCs w:val="28"/>
                              </w:rPr>
                              <w:t>L</w:t>
                            </w:r>
                            <w:r w:rsidRPr="00A24EC4">
                              <w:rPr>
                                <w:b/>
                                <w:sz w:val="28"/>
                                <w:szCs w:val="28"/>
                              </w:rPr>
                              <w:t>a palabra de nuestros pastores</w:t>
                            </w:r>
                          </w:p>
                          <w:p w:rsidR="00CA2AE2" w:rsidRPr="008662C5" w:rsidRDefault="00CA2AE2" w:rsidP="008662C5">
                            <w:pPr>
                              <w:pStyle w:val="Prrafodelista"/>
                              <w:jc w:val="both"/>
                              <w:rPr>
                                <w:sz w:val="24"/>
                                <w:szCs w:val="24"/>
                              </w:rPr>
                            </w:pPr>
                            <w:r w:rsidRPr="008662C5">
                              <w:rPr>
                                <w:sz w:val="24"/>
                                <w:szCs w:val="24"/>
                              </w:rPr>
                              <w:t>Los pastores de todo el mundo, durante el Concilio Vaticano II, ya hace varias décadas, han dejado un mensaje permanente a los pueblos e instituciones:</w:t>
                            </w:r>
                          </w:p>
                          <w:p w:rsidR="00CA2AE2" w:rsidRPr="00A24EC4" w:rsidRDefault="00CA2AE2" w:rsidP="008662C5">
                            <w:pPr>
                              <w:pStyle w:val="Prrafodelista"/>
                              <w:jc w:val="both"/>
                              <w:rPr>
                                <w:sz w:val="24"/>
                                <w:szCs w:val="24"/>
                              </w:rPr>
                            </w:pPr>
                            <w:r w:rsidRPr="008662C5">
                              <w:rPr>
                                <w:sz w:val="24"/>
                                <w:szCs w:val="24"/>
                              </w:rPr>
                              <w:t>“Nada les aprovecha trabajar en la construcción de la paz mientras los sentimientos de hostilidades, de menosprecio y de desconfianza, los odios raciales y las ideologías obstinadas, dividen a los hombres y los enfrentan ante sí….Los que se entregan a la tarea de la educación, principalmente de la juventud, o forman la opinión pública, tengan como gravísima obligación la preocupación de formar las mentes de todos en nuevos sentimientos pacíficos”. (Concilio Vaticano II. Gaudium et Spes. 82)</w:t>
                            </w:r>
                            <w:r w:rsidRPr="00A24EC4">
                              <w:rPr>
                                <w:sz w:val="24"/>
                                <w:szCs w:val="24"/>
                              </w:rPr>
                              <w:t>.</w:t>
                            </w:r>
                          </w:p>
                          <w:p w:rsidR="00CA2AE2" w:rsidRPr="00A24EC4" w:rsidRDefault="00CA2AE2" w:rsidP="007E19B0">
                            <w:pPr>
                              <w:pStyle w:val="Prrafodelista"/>
                              <w:numPr>
                                <w:ilvl w:val="0"/>
                                <w:numId w:val="2"/>
                              </w:numPr>
                              <w:rPr>
                                <w:sz w:val="24"/>
                                <w:szCs w:val="28"/>
                              </w:rPr>
                            </w:pPr>
                            <w:r w:rsidRPr="008662C5">
                              <w:rPr>
                                <w:sz w:val="24"/>
                                <w:szCs w:val="28"/>
                              </w:rPr>
                              <w:t>¿Cómo podemos seguir educándonos, en una mentalidad y actitudes de paz?</w:t>
                            </w:r>
                          </w:p>
                          <w:p w:rsidR="00CA2AE2" w:rsidRPr="00A24EC4" w:rsidRDefault="00CA2AE2" w:rsidP="00DC522C">
                            <w:pPr>
                              <w:rPr>
                                <w:sz w:val="24"/>
                                <w:szCs w:val="28"/>
                              </w:rPr>
                            </w:pPr>
                          </w:p>
                          <w:p w:rsidR="00CA2AE2" w:rsidRPr="0043325A" w:rsidRDefault="00CA2AE2" w:rsidP="007E19B0">
                            <w:pPr>
                              <w:pStyle w:val="Prrafodelista"/>
                              <w:numPr>
                                <w:ilvl w:val="0"/>
                                <w:numId w:val="26"/>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8662C5">
                              <w:rPr>
                                <w:sz w:val="24"/>
                                <w:szCs w:val="28"/>
                              </w:rPr>
                              <w:t>Estrechemos nuestras manos con quien está a nuestro lado y mantengámosla , por 5 o 7 segundos en alto, para expresar nuestro compromiso a no olvidar que como jóvenes creyentes, seremos constructores de la Paz</w:t>
                            </w:r>
                          </w:p>
                          <w:p w:rsidR="00CA2AE2" w:rsidRPr="00A24EC4" w:rsidRDefault="00CA2AE2" w:rsidP="00DC522C">
                            <w:pPr>
                              <w:rPr>
                                <w:sz w:val="24"/>
                                <w:szCs w:val="28"/>
                              </w:rPr>
                            </w:pPr>
                          </w:p>
                          <w:p w:rsidR="00CA2AE2" w:rsidRPr="0043325A" w:rsidRDefault="00CA2AE2" w:rsidP="007E19B0">
                            <w:pPr>
                              <w:pStyle w:val="Prrafodelista"/>
                              <w:numPr>
                                <w:ilvl w:val="0"/>
                                <w:numId w:val="26"/>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47" style="position:absolute;margin-left:0;margin-top:-12.25pt;width:468pt;height:680.25pt;z-index:-251536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TVs3w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Ta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j/tZ3ZryAeYN+huHCvYzHBrjflLSwa4rqP+x&#10;Y05Qot5raPEVzH5cjniZzhZjuLihZjvUMM0BqqABcoXHq5AW6s46WTfgKc2GNpcw55XECYw7ILGC&#10;aOIF9lmag7R748Ic3tHq8R9i8wsAAP//AwBQSwMEFAAGAAgAAAAhAMAMfnzdAAAACQEAAA8AAABk&#10;cnMvZG93bnJldi54bWxMj0FPwzAMhe9I/IfISNy2lG5MpTSdEBKIyw6UTVyzxrQVjVM1Xlf+Pd4J&#10;brbf0/P3iu3sezXhGLtABu6WCSikOriOGgP7j5dFBiqyJWf7QGjgByNsy+urwuYunOkdp4obJSEU&#10;c2ugZR5yrWPdordxGQYk0b7C6C3LOjbajfYs4b7XaZJstLcdyYfWDvjcYv1dnbyByh+GKXvdxU+/&#10;X6dv7rCbspqNub2Znx5BMc78Z4YLvqBDKUzHcCIXVW9AirCBRbq+ByXyw2ojl6P4VpdJl4X+36D8&#10;BQAA//8DAFBLAQItABQABgAIAAAAIQC2gziS/gAAAOEBAAATAAAAAAAAAAAAAAAAAAAAAABbQ29u&#10;dGVudF9UeXBlc10ueG1sUEsBAi0AFAAGAAgAAAAhADj9If/WAAAAlAEAAAsAAAAAAAAAAAAAAAAA&#10;LwEAAF9yZWxzLy5yZWxzUEsBAi0AFAAGAAgAAAAhAERlNWzfAgAAaQYAAA4AAAAAAAAAAAAAAAAA&#10;LgIAAGRycy9lMm9Eb2MueG1sUEsBAi0AFAAGAAgAAAAhAMAMfnzdAAAACQEAAA8AAAAAAAAAAAAA&#10;AAAAOQUAAGRycy9kb3ducmV2LnhtbFBLBQYAAAAABAAEAPMAAABDBgAAAAA=&#10;" o:allowincell="f" fillcolor="white [3201]" strokecolor="#92cddc [1944]" strokeweight="1pt">
                <v:fill color2="#b6dde8 [1304]" rotate="t" focus="100%" type="gradient"/>
                <v:shadow on="t" color="#205867 [1608]" opacity=".5" offset="1pt"/>
                <v:textbo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8662C5">
                        <w:rPr>
                          <w:sz w:val="24"/>
                          <w:szCs w:val="28"/>
                        </w:rPr>
                        <w:t>¿En qué situaciones he sido “constructor de paz”? ¿Cómo y/o donde creo se necesita dar este mensaje?</w:t>
                      </w:r>
                      <w:r w:rsidRPr="00A24EC4">
                        <w:rPr>
                          <w:sz w:val="24"/>
                          <w:szCs w:val="28"/>
                        </w:rPr>
                        <w:t xml:space="preserve"> </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26"/>
                        </w:numPr>
                        <w:rPr>
                          <w:b/>
                          <w:sz w:val="28"/>
                          <w:szCs w:val="28"/>
                        </w:rPr>
                      </w:pPr>
                      <w:r w:rsidRPr="0043325A">
                        <w:rPr>
                          <w:b/>
                          <w:sz w:val="28"/>
                          <w:szCs w:val="28"/>
                        </w:rPr>
                        <w:t>Oremos juntos.</w:t>
                      </w:r>
                    </w:p>
                    <w:p w:rsidR="00CA2AE2" w:rsidRPr="008662C5" w:rsidRDefault="00CA2AE2" w:rsidP="008662C5">
                      <w:pPr>
                        <w:jc w:val="both"/>
                        <w:rPr>
                          <w:sz w:val="24"/>
                          <w:szCs w:val="28"/>
                        </w:rPr>
                      </w:pPr>
                      <w:r w:rsidRPr="008662C5">
                        <w:rPr>
                          <w:sz w:val="24"/>
                          <w:szCs w:val="28"/>
                        </w:rPr>
                        <w:t>Pidamos a Jesús, al hijo de María, que nos ilumine y ayude a reaccionar ante situaciones donde se requiera nuestro testimonio de ser constructores de paz.</w:t>
                      </w:r>
                    </w:p>
                    <w:p w:rsidR="00CA2AE2" w:rsidRPr="008662C5" w:rsidRDefault="00CA2AE2" w:rsidP="007E19B0">
                      <w:pPr>
                        <w:pStyle w:val="Prrafodelista"/>
                        <w:numPr>
                          <w:ilvl w:val="0"/>
                          <w:numId w:val="3"/>
                        </w:numPr>
                        <w:jc w:val="both"/>
                        <w:rPr>
                          <w:sz w:val="24"/>
                          <w:szCs w:val="28"/>
                          <w:lang w:val="es-ES" w:eastAsia="zh-CN"/>
                        </w:rPr>
                      </w:pPr>
                      <w:r w:rsidRPr="008662C5">
                        <w:rPr>
                          <w:sz w:val="24"/>
                          <w:szCs w:val="28"/>
                          <w:lang w:val="es-ES" w:eastAsia="zh-CN"/>
                        </w:rPr>
                        <w:t>Para que nuestra vitalidad juvenil esté siempre disponible a ser constructores de paz.  Roguemos al Señor…  Escúchanos…</w:t>
                      </w:r>
                    </w:p>
                    <w:p w:rsidR="00CA2AE2" w:rsidRPr="008662C5" w:rsidRDefault="00CA2AE2" w:rsidP="007E19B0">
                      <w:pPr>
                        <w:pStyle w:val="Prrafodelista"/>
                        <w:numPr>
                          <w:ilvl w:val="0"/>
                          <w:numId w:val="3"/>
                        </w:numPr>
                        <w:jc w:val="both"/>
                        <w:rPr>
                          <w:sz w:val="24"/>
                          <w:szCs w:val="28"/>
                          <w:lang w:val="es-ES" w:eastAsia="zh-CN"/>
                        </w:rPr>
                      </w:pPr>
                      <w:r w:rsidRPr="008662C5">
                        <w:rPr>
                          <w:sz w:val="24"/>
                          <w:szCs w:val="28"/>
                          <w:lang w:val="es-ES" w:eastAsia="zh-CN"/>
                        </w:rPr>
                        <w:t>Para que la división y violencia entre las personas, sean confrontadas con los signos elocuentes de apostar por la paz y reconciliación entre hermanos.  Roguemos al Señor…  Escúchanos…</w:t>
                      </w:r>
                    </w:p>
                    <w:p w:rsidR="00CA2AE2" w:rsidRPr="008662C5" w:rsidRDefault="00CA2AE2" w:rsidP="007E19B0">
                      <w:pPr>
                        <w:pStyle w:val="Prrafodelista"/>
                        <w:numPr>
                          <w:ilvl w:val="0"/>
                          <w:numId w:val="3"/>
                        </w:numPr>
                        <w:jc w:val="both"/>
                        <w:rPr>
                          <w:sz w:val="24"/>
                          <w:szCs w:val="28"/>
                          <w:lang w:val="es-ES" w:eastAsia="zh-CN"/>
                        </w:rPr>
                      </w:pPr>
                      <w:r w:rsidRPr="008662C5">
                        <w:rPr>
                          <w:sz w:val="24"/>
                          <w:szCs w:val="28"/>
                          <w:lang w:val="es-ES" w:eastAsia="zh-CN"/>
                        </w:rPr>
                        <w:t>Para que los jóvenes no temamos en ensuciarnos las manos interviniendo en situaciones donde la discordia y el odio amenacen la convivencia fraterna… Roguemos al Señor…  Escúchanos…</w:t>
                      </w:r>
                    </w:p>
                    <w:p w:rsidR="00CA2AE2" w:rsidRPr="00A24EC4" w:rsidRDefault="00CA2AE2" w:rsidP="007E19B0">
                      <w:pPr>
                        <w:pStyle w:val="Prrafodelista"/>
                        <w:numPr>
                          <w:ilvl w:val="0"/>
                          <w:numId w:val="3"/>
                        </w:numPr>
                        <w:jc w:val="both"/>
                        <w:rPr>
                          <w:sz w:val="24"/>
                          <w:szCs w:val="28"/>
                        </w:rPr>
                      </w:pPr>
                      <w:r w:rsidRPr="008662C5">
                        <w:rPr>
                          <w:sz w:val="24"/>
                          <w:szCs w:val="28"/>
                          <w:lang w:val="es-ES" w:eastAsia="zh-CN"/>
                        </w:rPr>
                        <w:t>Para construir al interior de nuestras familias un ambiente siempre de cariño y superación de las divisiones. Roguemos al Señor…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26"/>
                        </w:numPr>
                        <w:rPr>
                          <w:b/>
                          <w:sz w:val="28"/>
                          <w:szCs w:val="28"/>
                        </w:rPr>
                      </w:pPr>
                      <w:r>
                        <w:rPr>
                          <w:b/>
                          <w:sz w:val="28"/>
                          <w:szCs w:val="28"/>
                        </w:rPr>
                        <w:t>L</w:t>
                      </w:r>
                      <w:r w:rsidRPr="00A24EC4">
                        <w:rPr>
                          <w:b/>
                          <w:sz w:val="28"/>
                          <w:szCs w:val="28"/>
                        </w:rPr>
                        <w:t>a palabra de nuestros pastores</w:t>
                      </w:r>
                    </w:p>
                    <w:p w:rsidR="00CA2AE2" w:rsidRPr="008662C5" w:rsidRDefault="00CA2AE2" w:rsidP="008662C5">
                      <w:pPr>
                        <w:pStyle w:val="Prrafodelista"/>
                        <w:jc w:val="both"/>
                        <w:rPr>
                          <w:sz w:val="24"/>
                          <w:szCs w:val="24"/>
                        </w:rPr>
                      </w:pPr>
                      <w:r w:rsidRPr="008662C5">
                        <w:rPr>
                          <w:sz w:val="24"/>
                          <w:szCs w:val="24"/>
                        </w:rPr>
                        <w:t>Los pastores de todo el mundo, durante el Concilio Vaticano II, ya hace varias décadas, han dejado un mensaje permanente a los pueblos e instituciones:</w:t>
                      </w:r>
                    </w:p>
                    <w:p w:rsidR="00CA2AE2" w:rsidRPr="00A24EC4" w:rsidRDefault="00CA2AE2" w:rsidP="008662C5">
                      <w:pPr>
                        <w:pStyle w:val="Prrafodelista"/>
                        <w:jc w:val="both"/>
                        <w:rPr>
                          <w:sz w:val="24"/>
                          <w:szCs w:val="24"/>
                        </w:rPr>
                      </w:pPr>
                      <w:r w:rsidRPr="008662C5">
                        <w:rPr>
                          <w:sz w:val="24"/>
                          <w:szCs w:val="24"/>
                        </w:rPr>
                        <w:t>“Nada les aprovecha trabajar en la construcción de la paz mientras los sentimientos de hostilidades, de menosprecio y de desconfianza, los odios raciales y las ideologías obstinadas, dividen a los hombres y los enfrentan ante sí….Los que se entregan a la tarea de la educación, principalmente de la juventud, o forman la opinión pública, tengan como gravísima obligación la preocupación de formar las mentes de todos en nuevos sentimientos pacíficos”. (Concilio Vaticano II. Gaudium et Spes. 82)</w:t>
                      </w:r>
                      <w:r w:rsidRPr="00A24EC4">
                        <w:rPr>
                          <w:sz w:val="24"/>
                          <w:szCs w:val="24"/>
                        </w:rPr>
                        <w:t>.</w:t>
                      </w:r>
                    </w:p>
                    <w:p w:rsidR="00CA2AE2" w:rsidRPr="00A24EC4" w:rsidRDefault="00CA2AE2" w:rsidP="007E19B0">
                      <w:pPr>
                        <w:pStyle w:val="Prrafodelista"/>
                        <w:numPr>
                          <w:ilvl w:val="0"/>
                          <w:numId w:val="2"/>
                        </w:numPr>
                        <w:rPr>
                          <w:sz w:val="24"/>
                          <w:szCs w:val="28"/>
                        </w:rPr>
                      </w:pPr>
                      <w:r w:rsidRPr="008662C5">
                        <w:rPr>
                          <w:sz w:val="24"/>
                          <w:szCs w:val="28"/>
                        </w:rPr>
                        <w:t>¿Cómo podemos seguir educándonos, en una mentalidad y actitudes de paz?</w:t>
                      </w:r>
                    </w:p>
                    <w:p w:rsidR="00CA2AE2" w:rsidRPr="00A24EC4" w:rsidRDefault="00CA2AE2" w:rsidP="00DC522C">
                      <w:pPr>
                        <w:rPr>
                          <w:sz w:val="24"/>
                          <w:szCs w:val="28"/>
                        </w:rPr>
                      </w:pPr>
                    </w:p>
                    <w:p w:rsidR="00CA2AE2" w:rsidRPr="0043325A" w:rsidRDefault="00CA2AE2" w:rsidP="007E19B0">
                      <w:pPr>
                        <w:pStyle w:val="Prrafodelista"/>
                        <w:numPr>
                          <w:ilvl w:val="0"/>
                          <w:numId w:val="26"/>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8662C5">
                        <w:rPr>
                          <w:sz w:val="24"/>
                          <w:szCs w:val="28"/>
                        </w:rPr>
                        <w:t>Estrechemos nuestras manos con quien está a nuestro lado y mantengámosla , por 5 o 7 segundos en alto, para expresar nuestro compromiso a no olvidar que como jóvenes creyentes, seremos constructores de la Paz</w:t>
                      </w:r>
                    </w:p>
                    <w:p w:rsidR="00CA2AE2" w:rsidRPr="00A24EC4" w:rsidRDefault="00CA2AE2" w:rsidP="00DC522C">
                      <w:pPr>
                        <w:rPr>
                          <w:sz w:val="24"/>
                          <w:szCs w:val="28"/>
                        </w:rPr>
                      </w:pPr>
                    </w:p>
                    <w:p w:rsidR="00CA2AE2" w:rsidRPr="0043325A" w:rsidRDefault="00CA2AE2" w:rsidP="007E19B0">
                      <w:pPr>
                        <w:pStyle w:val="Prrafodelista"/>
                        <w:numPr>
                          <w:ilvl w:val="0"/>
                          <w:numId w:val="26"/>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782144"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45"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Segundo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J</w:t>
                            </w:r>
                            <w:r w:rsidRPr="008662C5">
                              <w:rPr>
                                <w:rFonts w:ascii="Century Gothic" w:hAnsi="Century Gothic"/>
                                <w:b/>
                                <w:color w:val="1F497D" w:themeColor="text2"/>
                                <w:sz w:val="28"/>
                                <w:szCs w:val="28"/>
                              </w:rPr>
                              <w:t xml:space="preserve">óvenes constructores de paz </w:t>
                            </w:r>
                          </w:p>
                          <w:p w:rsidR="00CA2AE2" w:rsidRPr="0043325A" w:rsidRDefault="00CA2AE2" w:rsidP="00DC522C">
                            <w:pPr>
                              <w:jc w:val="right"/>
                              <w:rPr>
                                <w:rFonts w:ascii="Century Gothic" w:hAnsi="Century Gothic"/>
                                <w:b/>
                                <w:color w:val="1F497D" w:themeColor="text2"/>
                                <w:sz w:val="28"/>
                                <w:szCs w:val="28"/>
                              </w:rPr>
                            </w:pPr>
                            <w:r w:rsidRPr="008662C5">
                              <w:rPr>
                                <w:rFonts w:ascii="Century Gothic" w:hAnsi="Century Gothic"/>
                                <w:b/>
                                <w:color w:val="1F497D" w:themeColor="text2"/>
                                <w:sz w:val="28"/>
                                <w:szCs w:val="28"/>
                              </w:rPr>
                              <w:t>en contextos de marginación</w:t>
                            </w:r>
                          </w:p>
                          <w:p w:rsidR="00CA2AE2" w:rsidRDefault="00CA2AE2" w:rsidP="00DC522C">
                            <w:pPr>
                              <w:rPr>
                                <w:sz w:val="28"/>
                                <w:szCs w:val="28"/>
                              </w:rPr>
                            </w:pPr>
                          </w:p>
                          <w:p w:rsidR="00CA2AE2" w:rsidRPr="00387159" w:rsidRDefault="00CA2AE2" w:rsidP="007E19B0">
                            <w:pPr>
                              <w:pStyle w:val="Prrafodelista"/>
                              <w:numPr>
                                <w:ilvl w:val="0"/>
                                <w:numId w:val="27"/>
                              </w:numPr>
                              <w:rPr>
                                <w:b/>
                                <w:sz w:val="28"/>
                                <w:szCs w:val="28"/>
                              </w:rPr>
                            </w:pPr>
                            <w:r w:rsidRPr="00387159">
                              <w:rPr>
                                <w:b/>
                                <w:sz w:val="28"/>
                                <w:szCs w:val="28"/>
                              </w:rPr>
                              <w:t>Motivación.</w:t>
                            </w:r>
                          </w:p>
                          <w:p w:rsidR="00CA2AE2" w:rsidRPr="005A57CF" w:rsidRDefault="00CA2AE2" w:rsidP="005A57CF">
                            <w:pPr>
                              <w:pStyle w:val="Prrafodelista"/>
                              <w:rPr>
                                <w:sz w:val="24"/>
                                <w:szCs w:val="24"/>
                              </w:rPr>
                            </w:pPr>
                            <w:r w:rsidRPr="005A57CF">
                              <w:rPr>
                                <w:sz w:val="24"/>
                                <w:szCs w:val="24"/>
                              </w:rPr>
                              <w:t>Es un atentado a la Paz para quienes viven en situaciones de “marginación”, y más aún de “exclusión” tanto de los bienes y servicios que una sociedad debe dar a todos/as, y resienten en su corazón sentimientos diversos: de impotencia, inseguridad y en ocasiones de odio a quienes pudieran ser los victimarios, por así decirlo. Estas situaciones de injusticia social, les brotan desde la piel. Fácilmente se suman a grupos de los indignados.</w:t>
                            </w:r>
                          </w:p>
                          <w:p w:rsidR="00CA2AE2" w:rsidRPr="005A57CF" w:rsidRDefault="00CA2AE2" w:rsidP="005A57CF">
                            <w:pPr>
                              <w:pStyle w:val="Prrafodelista"/>
                              <w:rPr>
                                <w:sz w:val="24"/>
                                <w:szCs w:val="24"/>
                              </w:rPr>
                            </w:pPr>
                            <w:r w:rsidRPr="005A57CF">
                              <w:rPr>
                                <w:sz w:val="24"/>
                                <w:szCs w:val="24"/>
                              </w:rPr>
                              <w:t>No obstante, sin desconocer la injusticia social, hay jóvenes que sensibles a esta situación apuestan por la no violencia o no violencia activa, para expresarse y hacer valer sus sueños, o esperanzas. Ven que el sentido de la Paz pasa por la inclusión y no por la marginación.</w:t>
                            </w:r>
                          </w:p>
                          <w:p w:rsidR="00CA2AE2" w:rsidRDefault="00CA2AE2" w:rsidP="005A57CF">
                            <w:pPr>
                              <w:pStyle w:val="Prrafodelista"/>
                              <w:rPr>
                                <w:sz w:val="28"/>
                                <w:szCs w:val="28"/>
                              </w:rPr>
                            </w:pPr>
                            <w:r w:rsidRPr="005A57CF">
                              <w:rPr>
                                <w:sz w:val="24"/>
                                <w:szCs w:val="24"/>
                              </w:rPr>
                              <w:t>Pidamos a la Virgen María que, desde la propia experiencia de marginación que vivió con su hijo Jesús, podamos ser jóvenes constructores de Paz.</w:t>
                            </w:r>
                          </w:p>
                          <w:p w:rsidR="00CA2AE2" w:rsidRDefault="00CA2AE2" w:rsidP="00DC522C">
                            <w:pPr>
                              <w:pStyle w:val="Prrafodelista"/>
                              <w:rPr>
                                <w:sz w:val="28"/>
                                <w:szCs w:val="28"/>
                              </w:rPr>
                            </w:pPr>
                          </w:p>
                          <w:p w:rsidR="00CA2AE2" w:rsidRPr="004B29E0" w:rsidRDefault="00CA2AE2" w:rsidP="007E19B0">
                            <w:pPr>
                              <w:pStyle w:val="Prrafodelista"/>
                              <w:numPr>
                                <w:ilvl w:val="0"/>
                                <w:numId w:val="27"/>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Default="00CA2AE2" w:rsidP="00DC522C">
                            <w:pPr>
                              <w:pStyle w:val="Prrafodelista"/>
                              <w:rPr>
                                <w:sz w:val="28"/>
                                <w:szCs w:val="28"/>
                              </w:rPr>
                            </w:pPr>
                            <w:r w:rsidRPr="005A57CF">
                              <w:rPr>
                                <w:sz w:val="24"/>
                                <w:szCs w:val="28"/>
                              </w:rPr>
                              <w:t>Oración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7"/>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(Mt</w:t>
                            </w:r>
                            <w:r w:rsidRPr="0043325A">
                              <w:rPr>
                                <w:b/>
                                <w:sz w:val="28"/>
                                <w:szCs w:val="28"/>
                              </w:rPr>
                              <w:t xml:space="preserve">. </w:t>
                            </w:r>
                            <w:r>
                              <w:rPr>
                                <w:b/>
                                <w:sz w:val="28"/>
                                <w:szCs w:val="28"/>
                              </w:rPr>
                              <w:t>18</w:t>
                            </w:r>
                            <w:r w:rsidRPr="0043325A">
                              <w:rPr>
                                <w:b/>
                                <w:sz w:val="28"/>
                                <w:szCs w:val="28"/>
                              </w:rPr>
                              <w:t xml:space="preserve">, </w:t>
                            </w:r>
                            <w:r>
                              <w:rPr>
                                <w:b/>
                                <w:sz w:val="28"/>
                                <w:szCs w:val="28"/>
                              </w:rPr>
                              <w:t>10</w:t>
                            </w:r>
                            <w:r w:rsidRPr="0043325A">
                              <w:rPr>
                                <w:b/>
                                <w:sz w:val="28"/>
                                <w:szCs w:val="28"/>
                              </w:rPr>
                              <w:t>)</w:t>
                            </w:r>
                          </w:p>
                          <w:p w:rsidR="00CA2AE2" w:rsidRDefault="00CA2AE2" w:rsidP="005A57CF">
                            <w:pPr>
                              <w:ind w:left="720"/>
                              <w:jc w:val="both"/>
                              <w:rPr>
                                <w:sz w:val="28"/>
                                <w:szCs w:val="28"/>
                              </w:rPr>
                            </w:pPr>
                            <w:r w:rsidRPr="005A57CF">
                              <w:rPr>
                                <w:sz w:val="24"/>
                                <w:szCs w:val="28"/>
                              </w:rPr>
                              <w:t>Nos imaginamos el ánimo o sentimientos que tiene Jesús cuando dice con fuerza: “El que rechaza a unos de estos más pequeños, a mí me rechaza”. Es su ánimo y predilección por los más postergados, frágiles y desatendidos de la sociedad. Escuchémosle con atención:</w:t>
                            </w:r>
                          </w:p>
                          <w:p w:rsidR="00CA2AE2" w:rsidRDefault="00CA2AE2" w:rsidP="005A57CF">
                            <w:pPr>
                              <w:ind w:left="1440"/>
                              <w:jc w:val="both"/>
                              <w:rPr>
                                <w:rFonts w:asciiTheme="majorHAnsi" w:hAnsiTheme="majorHAnsi"/>
                                <w:i/>
                                <w:sz w:val="28"/>
                                <w:szCs w:val="28"/>
                              </w:rPr>
                            </w:pPr>
                          </w:p>
                          <w:p w:rsidR="00CA2AE2" w:rsidRPr="005A57CF" w:rsidRDefault="00CA2AE2" w:rsidP="005A57CF">
                            <w:pPr>
                              <w:ind w:left="1440"/>
                              <w:jc w:val="both"/>
                              <w:rPr>
                                <w:rFonts w:asciiTheme="majorHAnsi" w:hAnsiTheme="majorHAnsi"/>
                                <w:i/>
                                <w:sz w:val="28"/>
                                <w:szCs w:val="28"/>
                              </w:rPr>
                            </w:pPr>
                            <w:r w:rsidRPr="005A57CF">
                              <w:rPr>
                                <w:rFonts w:asciiTheme="majorHAnsi" w:hAnsiTheme="majorHAnsi"/>
                                <w:i/>
                                <w:sz w:val="28"/>
                                <w:szCs w:val="28"/>
                              </w:rPr>
                              <w:t>"Cuídense, no desprecien a ninguno de estos pequeños. Pues yo se lo digo: sus ángeles en el Cielo contemplan sin cesar la cara de mi Padre del Cielo."</w:t>
                            </w:r>
                          </w:p>
                          <w:p w:rsidR="00CA2AE2" w:rsidRPr="00A24EC4" w:rsidRDefault="00CA2AE2" w:rsidP="005A57CF">
                            <w:pPr>
                              <w:ind w:left="1440"/>
                              <w:jc w:val="both"/>
                              <w:rPr>
                                <w:rFonts w:asciiTheme="majorHAnsi" w:hAnsiTheme="majorHAnsi"/>
                                <w:i/>
                                <w:sz w:val="28"/>
                                <w:szCs w:val="28"/>
                              </w:rPr>
                            </w:pP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5A57CF">
                            <w:pPr>
                              <w:pStyle w:val="Prrafodelista"/>
                              <w:rPr>
                                <w:b/>
                                <w:sz w:val="28"/>
                                <w:szCs w:val="28"/>
                              </w:rPr>
                            </w:pPr>
                          </w:p>
                          <w:p w:rsidR="00CA2AE2" w:rsidRPr="003A20FF" w:rsidRDefault="00CA2AE2" w:rsidP="005A57CF">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5A57CF">
                              <w:rPr>
                                <w:sz w:val="24"/>
                                <w:szCs w:val="28"/>
                              </w:rPr>
                              <w:t>¿Qué sentimientos surgen de mi corazón, ante los más pobres y sin oportunidades que pasan y/o viven cercanos a mi familia?</w:t>
                            </w:r>
                            <w:r w:rsidRPr="00A24EC4">
                              <w:rPr>
                                <w:sz w:val="24"/>
                                <w:szCs w:val="28"/>
                              </w:rPr>
                              <w:t xml:space="preserve"> </w:t>
                            </w:r>
                          </w:p>
                          <w:p w:rsidR="00CA2AE2" w:rsidRPr="005A57CF" w:rsidRDefault="00CA2AE2" w:rsidP="00DC522C">
                            <w:pPr>
                              <w:ind w:left="1440"/>
                              <w:jc w:val="both"/>
                              <w:rPr>
                                <w:rFonts w:asciiTheme="majorHAnsi" w:hAnsiTheme="majorHAns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48" style="position:absolute;margin-left:0;margin-top:-12.35pt;width:468pt;height:680.25pt;z-index:-251534336;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VdJ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TW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j8enWd2a8gHmDfobhwr2Mxwa435S0sGuK6j/&#10;sWNOUKLea2jx1Wg6jcsRL9PZYgwXN9RshxqmOUAVNECu8HgV0kLdWSfrBjyl2dDmEua8kjiBcQck&#10;VhBNvMA+S3OQdm9cmMM7Wj3+Q2x+AQ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BNCVdJ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Segundo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J</w:t>
                      </w:r>
                      <w:r w:rsidRPr="008662C5">
                        <w:rPr>
                          <w:rFonts w:ascii="Century Gothic" w:hAnsi="Century Gothic"/>
                          <w:b/>
                          <w:color w:val="1F497D" w:themeColor="text2"/>
                          <w:sz w:val="28"/>
                          <w:szCs w:val="28"/>
                        </w:rPr>
                        <w:t xml:space="preserve">óvenes constructores de paz </w:t>
                      </w:r>
                    </w:p>
                    <w:p w:rsidR="00CA2AE2" w:rsidRPr="0043325A" w:rsidRDefault="00CA2AE2" w:rsidP="00DC522C">
                      <w:pPr>
                        <w:jc w:val="right"/>
                        <w:rPr>
                          <w:rFonts w:ascii="Century Gothic" w:hAnsi="Century Gothic"/>
                          <w:b/>
                          <w:color w:val="1F497D" w:themeColor="text2"/>
                          <w:sz w:val="28"/>
                          <w:szCs w:val="28"/>
                        </w:rPr>
                      </w:pPr>
                      <w:r w:rsidRPr="008662C5">
                        <w:rPr>
                          <w:rFonts w:ascii="Century Gothic" w:hAnsi="Century Gothic"/>
                          <w:b/>
                          <w:color w:val="1F497D" w:themeColor="text2"/>
                          <w:sz w:val="28"/>
                          <w:szCs w:val="28"/>
                        </w:rPr>
                        <w:t>en contextos de marginación</w:t>
                      </w:r>
                    </w:p>
                    <w:p w:rsidR="00CA2AE2" w:rsidRDefault="00CA2AE2" w:rsidP="00DC522C">
                      <w:pPr>
                        <w:rPr>
                          <w:sz w:val="28"/>
                          <w:szCs w:val="28"/>
                        </w:rPr>
                      </w:pPr>
                    </w:p>
                    <w:p w:rsidR="00CA2AE2" w:rsidRPr="00387159" w:rsidRDefault="00CA2AE2" w:rsidP="007E19B0">
                      <w:pPr>
                        <w:pStyle w:val="Prrafodelista"/>
                        <w:numPr>
                          <w:ilvl w:val="0"/>
                          <w:numId w:val="27"/>
                        </w:numPr>
                        <w:rPr>
                          <w:b/>
                          <w:sz w:val="28"/>
                          <w:szCs w:val="28"/>
                        </w:rPr>
                      </w:pPr>
                      <w:r w:rsidRPr="00387159">
                        <w:rPr>
                          <w:b/>
                          <w:sz w:val="28"/>
                          <w:szCs w:val="28"/>
                        </w:rPr>
                        <w:t>Motivación.</w:t>
                      </w:r>
                    </w:p>
                    <w:p w:rsidR="00CA2AE2" w:rsidRPr="005A57CF" w:rsidRDefault="00CA2AE2" w:rsidP="005A57CF">
                      <w:pPr>
                        <w:pStyle w:val="Prrafodelista"/>
                        <w:rPr>
                          <w:sz w:val="24"/>
                          <w:szCs w:val="24"/>
                        </w:rPr>
                      </w:pPr>
                      <w:r w:rsidRPr="005A57CF">
                        <w:rPr>
                          <w:sz w:val="24"/>
                          <w:szCs w:val="24"/>
                        </w:rPr>
                        <w:t>Es un atentado a la Paz para quienes viven en situaciones de “marginación”, y más aún de “exclusión” tanto de los bienes y servicios que una sociedad debe dar a todos/as, y resienten en su corazón sentimientos diversos: de impotencia, inseguridad y en ocasiones de odio a quienes pudieran ser los victimarios, por así decirlo. Estas situaciones de injusticia social, les brotan desde la piel. Fácilmente se suman a grupos de los indignados.</w:t>
                      </w:r>
                    </w:p>
                    <w:p w:rsidR="00CA2AE2" w:rsidRPr="005A57CF" w:rsidRDefault="00CA2AE2" w:rsidP="005A57CF">
                      <w:pPr>
                        <w:pStyle w:val="Prrafodelista"/>
                        <w:rPr>
                          <w:sz w:val="24"/>
                          <w:szCs w:val="24"/>
                        </w:rPr>
                      </w:pPr>
                      <w:r w:rsidRPr="005A57CF">
                        <w:rPr>
                          <w:sz w:val="24"/>
                          <w:szCs w:val="24"/>
                        </w:rPr>
                        <w:t>No obstante, sin desconocer la injusticia social, hay jóvenes que sensibles a esta situación apuestan por la no violencia o no violencia activa, para expresarse y hacer valer sus sueños, o esperanzas. Ven que el sentido de la Paz pasa por la inclusión y no por la marginación.</w:t>
                      </w:r>
                    </w:p>
                    <w:p w:rsidR="00CA2AE2" w:rsidRDefault="00CA2AE2" w:rsidP="005A57CF">
                      <w:pPr>
                        <w:pStyle w:val="Prrafodelista"/>
                        <w:rPr>
                          <w:sz w:val="28"/>
                          <w:szCs w:val="28"/>
                        </w:rPr>
                      </w:pPr>
                      <w:r w:rsidRPr="005A57CF">
                        <w:rPr>
                          <w:sz w:val="24"/>
                          <w:szCs w:val="24"/>
                        </w:rPr>
                        <w:t>Pidamos a la Virgen María que, desde la propia experiencia de marginación que vivió con su hijo Jesús, podamos ser jóvenes constructores de Paz.</w:t>
                      </w:r>
                    </w:p>
                    <w:p w:rsidR="00CA2AE2" w:rsidRDefault="00CA2AE2" w:rsidP="00DC522C">
                      <w:pPr>
                        <w:pStyle w:val="Prrafodelista"/>
                        <w:rPr>
                          <w:sz w:val="28"/>
                          <w:szCs w:val="28"/>
                        </w:rPr>
                      </w:pPr>
                    </w:p>
                    <w:p w:rsidR="00CA2AE2" w:rsidRPr="004B29E0" w:rsidRDefault="00CA2AE2" w:rsidP="007E19B0">
                      <w:pPr>
                        <w:pStyle w:val="Prrafodelista"/>
                        <w:numPr>
                          <w:ilvl w:val="0"/>
                          <w:numId w:val="27"/>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Default="00CA2AE2" w:rsidP="00DC522C">
                      <w:pPr>
                        <w:pStyle w:val="Prrafodelista"/>
                        <w:rPr>
                          <w:sz w:val="28"/>
                          <w:szCs w:val="28"/>
                        </w:rPr>
                      </w:pPr>
                      <w:r w:rsidRPr="005A57CF">
                        <w:rPr>
                          <w:sz w:val="24"/>
                          <w:szCs w:val="28"/>
                        </w:rPr>
                        <w:t>Oración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7"/>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(Mt</w:t>
                      </w:r>
                      <w:r w:rsidRPr="0043325A">
                        <w:rPr>
                          <w:b/>
                          <w:sz w:val="28"/>
                          <w:szCs w:val="28"/>
                        </w:rPr>
                        <w:t xml:space="preserve">. </w:t>
                      </w:r>
                      <w:r>
                        <w:rPr>
                          <w:b/>
                          <w:sz w:val="28"/>
                          <w:szCs w:val="28"/>
                        </w:rPr>
                        <w:t>18</w:t>
                      </w:r>
                      <w:r w:rsidRPr="0043325A">
                        <w:rPr>
                          <w:b/>
                          <w:sz w:val="28"/>
                          <w:szCs w:val="28"/>
                        </w:rPr>
                        <w:t xml:space="preserve">, </w:t>
                      </w:r>
                      <w:r>
                        <w:rPr>
                          <w:b/>
                          <w:sz w:val="28"/>
                          <w:szCs w:val="28"/>
                        </w:rPr>
                        <w:t>10</w:t>
                      </w:r>
                      <w:r w:rsidRPr="0043325A">
                        <w:rPr>
                          <w:b/>
                          <w:sz w:val="28"/>
                          <w:szCs w:val="28"/>
                        </w:rPr>
                        <w:t>)</w:t>
                      </w:r>
                    </w:p>
                    <w:p w:rsidR="00CA2AE2" w:rsidRDefault="00CA2AE2" w:rsidP="005A57CF">
                      <w:pPr>
                        <w:ind w:left="720"/>
                        <w:jc w:val="both"/>
                        <w:rPr>
                          <w:sz w:val="28"/>
                          <w:szCs w:val="28"/>
                        </w:rPr>
                      </w:pPr>
                      <w:r w:rsidRPr="005A57CF">
                        <w:rPr>
                          <w:sz w:val="24"/>
                          <w:szCs w:val="28"/>
                        </w:rPr>
                        <w:t>Nos imaginamos el ánimo o sentimientos que tiene Jesús cuando dice con fuerza: “El que rechaza a unos de estos más pequeños, a mí me rechaza”. Es su ánimo y predilección por los más postergados, frágiles y desatendidos de la sociedad. Escuchémosle con atención:</w:t>
                      </w:r>
                    </w:p>
                    <w:p w:rsidR="00CA2AE2" w:rsidRDefault="00CA2AE2" w:rsidP="005A57CF">
                      <w:pPr>
                        <w:ind w:left="1440"/>
                        <w:jc w:val="both"/>
                        <w:rPr>
                          <w:rFonts w:asciiTheme="majorHAnsi" w:hAnsiTheme="majorHAnsi"/>
                          <w:i/>
                          <w:sz w:val="28"/>
                          <w:szCs w:val="28"/>
                        </w:rPr>
                      </w:pPr>
                    </w:p>
                    <w:p w:rsidR="00CA2AE2" w:rsidRPr="005A57CF" w:rsidRDefault="00CA2AE2" w:rsidP="005A57CF">
                      <w:pPr>
                        <w:ind w:left="1440"/>
                        <w:jc w:val="both"/>
                        <w:rPr>
                          <w:rFonts w:asciiTheme="majorHAnsi" w:hAnsiTheme="majorHAnsi"/>
                          <w:i/>
                          <w:sz w:val="28"/>
                          <w:szCs w:val="28"/>
                        </w:rPr>
                      </w:pPr>
                      <w:r w:rsidRPr="005A57CF">
                        <w:rPr>
                          <w:rFonts w:asciiTheme="majorHAnsi" w:hAnsiTheme="majorHAnsi"/>
                          <w:i/>
                          <w:sz w:val="28"/>
                          <w:szCs w:val="28"/>
                        </w:rPr>
                        <w:t>"Cuídense, no desprecien a ninguno de estos pequeños. Pues yo se lo digo: sus ángeles en el Cielo contemplan sin cesar la cara de mi Padre del Cielo."</w:t>
                      </w:r>
                    </w:p>
                    <w:p w:rsidR="00CA2AE2" w:rsidRPr="00A24EC4" w:rsidRDefault="00CA2AE2" w:rsidP="005A57CF">
                      <w:pPr>
                        <w:ind w:left="1440"/>
                        <w:jc w:val="both"/>
                        <w:rPr>
                          <w:rFonts w:asciiTheme="majorHAnsi" w:hAnsiTheme="majorHAnsi"/>
                          <w:i/>
                          <w:sz w:val="28"/>
                          <w:szCs w:val="28"/>
                        </w:rPr>
                      </w:pP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5A57CF">
                      <w:pPr>
                        <w:pStyle w:val="Prrafodelista"/>
                        <w:rPr>
                          <w:b/>
                          <w:sz w:val="28"/>
                          <w:szCs w:val="28"/>
                        </w:rPr>
                      </w:pPr>
                    </w:p>
                    <w:p w:rsidR="00CA2AE2" w:rsidRPr="003A20FF" w:rsidRDefault="00CA2AE2" w:rsidP="005A57CF">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5A57CF">
                        <w:rPr>
                          <w:sz w:val="24"/>
                          <w:szCs w:val="28"/>
                        </w:rPr>
                        <w:t>¿Qué sentimientos surgen de mi corazón, ante los más pobres y sin oportunidades que pasan y/o viven cercanos a mi familia?</w:t>
                      </w:r>
                      <w:r w:rsidRPr="00A24EC4">
                        <w:rPr>
                          <w:sz w:val="24"/>
                          <w:szCs w:val="28"/>
                        </w:rPr>
                        <w:t xml:space="preserve"> </w:t>
                      </w:r>
                    </w:p>
                    <w:p w:rsidR="00CA2AE2" w:rsidRPr="005A57CF" w:rsidRDefault="00CA2AE2" w:rsidP="00DC522C">
                      <w:pPr>
                        <w:ind w:left="1440"/>
                        <w:jc w:val="both"/>
                        <w:rPr>
                          <w:rFonts w:asciiTheme="majorHAnsi" w:hAnsiTheme="majorHAns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783168" behindDoc="1" locked="0" layoutInCell="0" allowOverlap="1" wp14:anchorId="523A351F" wp14:editId="1E14CFD7">
                <wp:simplePos x="0" y="0"/>
                <wp:positionH relativeFrom="margin">
                  <wp:posOffset>0</wp:posOffset>
                </wp:positionH>
                <wp:positionV relativeFrom="margin">
                  <wp:posOffset>-155356</wp:posOffset>
                </wp:positionV>
                <wp:extent cx="5943600" cy="8639175"/>
                <wp:effectExtent l="0" t="0" r="38100" b="66675"/>
                <wp:wrapTopAndBottom/>
                <wp:docPr id="146"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Default="00CA2AE2" w:rsidP="007E19B0">
                            <w:pPr>
                              <w:pStyle w:val="Prrafodelista"/>
                              <w:numPr>
                                <w:ilvl w:val="0"/>
                                <w:numId w:val="27"/>
                              </w:numPr>
                              <w:rPr>
                                <w:b/>
                                <w:sz w:val="28"/>
                                <w:szCs w:val="28"/>
                              </w:rPr>
                            </w:pPr>
                            <w:r w:rsidRPr="0043325A">
                              <w:rPr>
                                <w:b/>
                                <w:sz w:val="28"/>
                                <w:szCs w:val="28"/>
                              </w:rPr>
                              <w:t>Oremos juntos.</w:t>
                            </w:r>
                          </w:p>
                          <w:p w:rsidR="00CA2AE2" w:rsidRPr="005A57CF" w:rsidRDefault="00CA2AE2" w:rsidP="005A57CF">
                            <w:pPr>
                              <w:pStyle w:val="Prrafodelista"/>
                              <w:rPr>
                                <w:b/>
                                <w:sz w:val="28"/>
                                <w:szCs w:val="28"/>
                              </w:rPr>
                            </w:pPr>
                            <w:r w:rsidRPr="005A57CF">
                              <w:rPr>
                                <w:sz w:val="24"/>
                                <w:szCs w:val="28"/>
                                <w:lang w:val="es-ES" w:eastAsia="zh-CN"/>
                              </w:rPr>
                              <w:t>Pidamos a la Madre de Jesús, que vivió situaciones de inseguridad con su familia, que ayude a reaccionar con audacia y con nuestro testimonio de ser constructores de paz.</w:t>
                            </w:r>
                          </w:p>
                          <w:p w:rsidR="00CA2AE2" w:rsidRPr="005A57CF" w:rsidRDefault="00CA2AE2" w:rsidP="007E19B0">
                            <w:pPr>
                              <w:pStyle w:val="Prrafodelista"/>
                              <w:numPr>
                                <w:ilvl w:val="0"/>
                                <w:numId w:val="3"/>
                              </w:numPr>
                              <w:jc w:val="both"/>
                              <w:rPr>
                                <w:sz w:val="24"/>
                                <w:szCs w:val="28"/>
                                <w:lang w:val="es-ES" w:eastAsia="zh-CN"/>
                              </w:rPr>
                            </w:pPr>
                            <w:r w:rsidRPr="005A57CF">
                              <w:rPr>
                                <w:sz w:val="24"/>
                                <w:szCs w:val="28"/>
                                <w:lang w:val="es-ES" w:eastAsia="zh-CN"/>
                              </w:rPr>
                              <w:t>Para que nuestra vida joven no pierda los sentimientos de solidaridad con quienes no lo pasan bien en la vida social.  Roguemos al Señor…  Escúchanos…</w:t>
                            </w:r>
                          </w:p>
                          <w:p w:rsidR="00CA2AE2" w:rsidRPr="005A57CF" w:rsidRDefault="00CA2AE2" w:rsidP="007E19B0">
                            <w:pPr>
                              <w:pStyle w:val="Prrafodelista"/>
                              <w:numPr>
                                <w:ilvl w:val="0"/>
                                <w:numId w:val="3"/>
                              </w:numPr>
                              <w:jc w:val="both"/>
                              <w:rPr>
                                <w:sz w:val="24"/>
                                <w:szCs w:val="28"/>
                                <w:lang w:val="es-ES" w:eastAsia="zh-CN"/>
                              </w:rPr>
                            </w:pPr>
                            <w:r w:rsidRPr="005A57CF">
                              <w:rPr>
                                <w:sz w:val="24"/>
                                <w:szCs w:val="28"/>
                                <w:lang w:val="es-ES" w:eastAsia="zh-CN"/>
                              </w:rPr>
                              <w:t>Para que nos de la audacia de proponer iniciativas creativas para realizar el bien entre los más débiles de mis sectores sociales. Roguemos al Señor…  Escúchanos…</w:t>
                            </w:r>
                          </w:p>
                          <w:p w:rsidR="00CA2AE2" w:rsidRPr="00A24EC4" w:rsidRDefault="00CA2AE2" w:rsidP="007E19B0">
                            <w:pPr>
                              <w:pStyle w:val="Prrafodelista"/>
                              <w:numPr>
                                <w:ilvl w:val="0"/>
                                <w:numId w:val="3"/>
                              </w:numPr>
                              <w:jc w:val="both"/>
                              <w:rPr>
                                <w:sz w:val="24"/>
                                <w:szCs w:val="28"/>
                              </w:rPr>
                            </w:pPr>
                            <w:r w:rsidRPr="005A57CF">
                              <w:rPr>
                                <w:sz w:val="24"/>
                                <w:szCs w:val="28"/>
                                <w:lang w:val="es-ES" w:eastAsia="zh-CN"/>
                              </w:rPr>
                              <w:t>Para vivir la vida cotidiana con austeridad y sencillez, como compromiso por los más marginados o excluidos de los bienes básicos para la vida digna. Roguemos al Señor…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27"/>
                              </w:numPr>
                              <w:rPr>
                                <w:b/>
                                <w:sz w:val="28"/>
                                <w:szCs w:val="28"/>
                              </w:rPr>
                            </w:pPr>
                            <w:r>
                              <w:rPr>
                                <w:b/>
                                <w:sz w:val="28"/>
                                <w:szCs w:val="28"/>
                              </w:rPr>
                              <w:t>L</w:t>
                            </w:r>
                            <w:r w:rsidRPr="00A24EC4">
                              <w:rPr>
                                <w:b/>
                                <w:sz w:val="28"/>
                                <w:szCs w:val="28"/>
                              </w:rPr>
                              <w:t>a palabra de nuestros pastores</w:t>
                            </w:r>
                          </w:p>
                          <w:p w:rsidR="00CA2AE2" w:rsidRPr="005A57CF" w:rsidRDefault="00CA2AE2" w:rsidP="005A57CF">
                            <w:pPr>
                              <w:pStyle w:val="Prrafodelista"/>
                              <w:jc w:val="both"/>
                              <w:rPr>
                                <w:sz w:val="24"/>
                                <w:szCs w:val="24"/>
                              </w:rPr>
                            </w:pPr>
                            <w:r w:rsidRPr="005A57CF">
                              <w:rPr>
                                <w:sz w:val="24"/>
                                <w:szCs w:val="24"/>
                              </w:rPr>
                              <w:t xml:space="preserve">La situación de marginalidad o exclusión de hermanos nuestros, no pueden pasar inadvertidos por nosotros. Los Obispos en el documento de Aparecida nos advierten: </w:t>
                            </w:r>
                          </w:p>
                          <w:p w:rsidR="00CA2AE2" w:rsidRPr="005A57CF" w:rsidRDefault="00CA2AE2" w:rsidP="005A57CF">
                            <w:pPr>
                              <w:pStyle w:val="Prrafodelista"/>
                              <w:jc w:val="both"/>
                              <w:rPr>
                                <w:sz w:val="24"/>
                                <w:szCs w:val="24"/>
                              </w:rPr>
                            </w:pPr>
                            <w:r w:rsidRPr="005A57CF">
                              <w:rPr>
                                <w:sz w:val="24"/>
                                <w:szCs w:val="24"/>
                              </w:rPr>
                              <w:t>“En las grandes urbes es cada vez mayor el número de las personas que viven en la calle. Requieren especial cuidado, atención y trabajo promocional por parte de la Iglesia, de modo tal que mientras se les proporciona ayuda en lo necesario para la vida, se los incluya en proyectos de participación y promoción en los que ellos mismos sean sujetos de su reinserción social”. (Aparecida. N° 407)</w:t>
                            </w:r>
                          </w:p>
                          <w:p w:rsidR="00CA2AE2" w:rsidRPr="00A24EC4" w:rsidRDefault="00CA2AE2" w:rsidP="005A57CF">
                            <w:pPr>
                              <w:pStyle w:val="Prrafodelista"/>
                              <w:jc w:val="both"/>
                              <w:rPr>
                                <w:sz w:val="24"/>
                                <w:szCs w:val="24"/>
                              </w:rPr>
                            </w:pPr>
                            <w:r w:rsidRPr="005A57CF">
                              <w:rPr>
                                <w:sz w:val="24"/>
                                <w:szCs w:val="24"/>
                              </w:rPr>
                              <w:t>(Y agrega ADEMÁS)</w:t>
                            </w:r>
                            <w:r>
                              <w:rPr>
                                <w:sz w:val="24"/>
                                <w:szCs w:val="24"/>
                              </w:rPr>
                              <w:t xml:space="preserve"> </w:t>
                            </w:r>
                            <w:r w:rsidRPr="005A57CF">
                              <w:rPr>
                                <w:sz w:val="24"/>
                                <w:szCs w:val="24"/>
                              </w:rPr>
                              <w:t>“Una globalización sin solidaridad afecta negativamente a los sectores más pobres. Ya no se trata simplemente del fenómeno de la explotación y opresión, sino de algo nuevo: la exclusión social. Con ella queda afectada en su misma raíz la pertenencia a la sociedad en la que se vive, pues ya no se está abajo, en la periferia o sin poder, sino que se está afuera. Los excluidos no son solamente ―explotados sino ―sobrantes y ―desechables” (N° 65).</w:t>
                            </w:r>
                          </w:p>
                          <w:p w:rsidR="00CA2AE2" w:rsidRPr="00A24EC4" w:rsidRDefault="00CA2AE2" w:rsidP="007E19B0">
                            <w:pPr>
                              <w:pStyle w:val="Prrafodelista"/>
                              <w:numPr>
                                <w:ilvl w:val="0"/>
                                <w:numId w:val="2"/>
                              </w:numPr>
                              <w:rPr>
                                <w:sz w:val="24"/>
                                <w:szCs w:val="28"/>
                              </w:rPr>
                            </w:pPr>
                            <w:r w:rsidRPr="005A57CF">
                              <w:rPr>
                                <w:sz w:val="24"/>
                                <w:szCs w:val="28"/>
                              </w:rPr>
                              <w:t>¿Qué sencillas iniciativas se podrían activar para contribuir en la superación de la marginación en mi sector social?</w:t>
                            </w:r>
                          </w:p>
                          <w:p w:rsidR="00CA2AE2" w:rsidRPr="00A24EC4" w:rsidRDefault="00CA2AE2" w:rsidP="00DC522C">
                            <w:pPr>
                              <w:rPr>
                                <w:sz w:val="24"/>
                                <w:szCs w:val="28"/>
                              </w:rPr>
                            </w:pPr>
                          </w:p>
                          <w:p w:rsidR="00CA2AE2" w:rsidRPr="0043325A" w:rsidRDefault="00CA2AE2" w:rsidP="007E19B0">
                            <w:pPr>
                              <w:pStyle w:val="Prrafodelista"/>
                              <w:numPr>
                                <w:ilvl w:val="0"/>
                                <w:numId w:val="27"/>
                              </w:numPr>
                              <w:rPr>
                                <w:b/>
                                <w:sz w:val="28"/>
                                <w:szCs w:val="28"/>
                              </w:rPr>
                            </w:pPr>
                            <w:r w:rsidRPr="0043325A">
                              <w:rPr>
                                <w:b/>
                                <w:sz w:val="28"/>
                                <w:szCs w:val="28"/>
                              </w:rPr>
                              <w:t>Sugerencia de signo.</w:t>
                            </w:r>
                          </w:p>
                          <w:p w:rsidR="00CA2AE2" w:rsidRPr="00A24EC4" w:rsidRDefault="00CA2AE2" w:rsidP="005A57CF">
                            <w:pPr>
                              <w:pStyle w:val="Prrafodelista"/>
                              <w:jc w:val="both"/>
                              <w:rPr>
                                <w:sz w:val="24"/>
                                <w:szCs w:val="28"/>
                              </w:rPr>
                            </w:pPr>
                            <w:r w:rsidRPr="005A57CF">
                              <w:rPr>
                                <w:sz w:val="24"/>
                                <w:szCs w:val="28"/>
                              </w:rPr>
                              <w:t>Invitar a un breve signo de querer ponernos en el lugar de los más marginados de la sociedad. Para ello, Invitar a que en parejas, uno se incline o agache por unos 4 segundos y en un momento de silencio, su compañero/a lo ayude a levantarse lentamente. Y finalizar con un abrazo fraterno.</w:t>
                            </w:r>
                          </w:p>
                          <w:p w:rsidR="00CA2AE2" w:rsidRPr="005A57CF" w:rsidRDefault="00CA2AE2" w:rsidP="00DC522C">
                            <w:pPr>
                              <w:rPr>
                                <w:sz w:val="22"/>
                                <w:szCs w:val="28"/>
                              </w:rPr>
                            </w:pPr>
                          </w:p>
                          <w:p w:rsidR="00CA2AE2" w:rsidRPr="0043325A" w:rsidRDefault="00CA2AE2" w:rsidP="007E19B0">
                            <w:pPr>
                              <w:pStyle w:val="Prrafodelista"/>
                              <w:numPr>
                                <w:ilvl w:val="0"/>
                                <w:numId w:val="27"/>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49" style="position:absolute;margin-left:0;margin-top:-12.25pt;width:468pt;height:680.25pt;z-index:-251533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8Yj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Te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jyenWd2a8gHmDfobhwr2Mxwa435S0sGuK6j/&#10;sWNOUKLea2jx1Wg6jcsRL9PZYgwXN9RshxqmOUAVNECu8HgV0kLdWSfrBjyl2dDmEua8kjiBcQck&#10;VhBNvMA+S3OQdm9cmMM7Wj3+Q2x+AQAA//8DAFBLAwQUAAYACAAAACEAwAx+fN0AAAAJAQAADwAA&#10;AGRycy9kb3ducmV2LnhtbEyPQU/DMAyF70j8h8hI3LaUbkylNJ0QEojLDpRNXLPGtBWNUzVeV/49&#10;3glutt/T8/eK7ex7NeEYu0AG7pYJKKQ6uI4aA/uPl0UGKrIlZ/tAaOAHI2zL66vC5i6c6R2nihsl&#10;IRRza6BlHnKtY92it3EZBiTRvsLoLcs6NtqN9izhvtdpkmy0tx3Jh9YO+Nxi/V2dvIHKH4Ype93F&#10;T79fp2/usJuymo25vZmfHkExzvxnhgu+oEMpTMdwIhdVb0CKsIFFur4HJfLDaiOXo/hWl0mXhf7f&#10;oPwFAAD//wMAUEsBAi0AFAAGAAgAAAAhALaDOJL+AAAA4QEAABMAAAAAAAAAAAAAAAAAAAAAAFtD&#10;b250ZW50X1R5cGVzXS54bWxQSwECLQAUAAYACAAAACEAOP0h/9YAAACUAQAACwAAAAAAAAAAAAAA&#10;AAAvAQAAX3JlbHMvLnJlbHNQSwECLQAUAAYACAAAACEAVIvGI+ECAABpBgAADgAAAAAAAAAAAAAA&#10;AAAuAgAAZHJzL2Uyb0RvYy54bWxQSwECLQAUAAYACAAAACEAwAx+fN0AAAAJAQAADwAAAAAAAAAA&#10;AAAAAAA7BQAAZHJzL2Rvd25yZXYueG1sUEsFBgAAAAAEAAQA8wAAAEUGAAAAAA==&#10;" o:allowincell="f" fillcolor="white [3201]" strokecolor="#92cddc [1944]" strokeweight="1pt">
                <v:fill color2="#b6dde8 [1304]" rotate="t" focus="100%" type="gradient"/>
                <v:shadow on="t" color="#205867 [1608]" opacity=".5" offset="1pt"/>
                <v:textbox>
                  <w:txbxContent>
                    <w:p w:rsidR="00CA2AE2" w:rsidRDefault="00CA2AE2" w:rsidP="007E19B0">
                      <w:pPr>
                        <w:pStyle w:val="Prrafodelista"/>
                        <w:numPr>
                          <w:ilvl w:val="0"/>
                          <w:numId w:val="27"/>
                        </w:numPr>
                        <w:rPr>
                          <w:b/>
                          <w:sz w:val="28"/>
                          <w:szCs w:val="28"/>
                        </w:rPr>
                      </w:pPr>
                      <w:r w:rsidRPr="0043325A">
                        <w:rPr>
                          <w:b/>
                          <w:sz w:val="28"/>
                          <w:szCs w:val="28"/>
                        </w:rPr>
                        <w:t>Oremos juntos.</w:t>
                      </w:r>
                    </w:p>
                    <w:p w:rsidR="00CA2AE2" w:rsidRPr="005A57CF" w:rsidRDefault="00CA2AE2" w:rsidP="005A57CF">
                      <w:pPr>
                        <w:pStyle w:val="Prrafodelista"/>
                        <w:rPr>
                          <w:b/>
                          <w:sz w:val="28"/>
                          <w:szCs w:val="28"/>
                        </w:rPr>
                      </w:pPr>
                      <w:r w:rsidRPr="005A57CF">
                        <w:rPr>
                          <w:sz w:val="24"/>
                          <w:szCs w:val="28"/>
                          <w:lang w:val="es-ES" w:eastAsia="zh-CN"/>
                        </w:rPr>
                        <w:t>Pidamos a la Madre de Jesús, que vivió situaciones de inseguridad con su familia, que ayude a reaccionar con audacia y con nuestro testimonio de ser constructores de paz.</w:t>
                      </w:r>
                    </w:p>
                    <w:p w:rsidR="00CA2AE2" w:rsidRPr="005A57CF" w:rsidRDefault="00CA2AE2" w:rsidP="007E19B0">
                      <w:pPr>
                        <w:pStyle w:val="Prrafodelista"/>
                        <w:numPr>
                          <w:ilvl w:val="0"/>
                          <w:numId w:val="3"/>
                        </w:numPr>
                        <w:jc w:val="both"/>
                        <w:rPr>
                          <w:sz w:val="24"/>
                          <w:szCs w:val="28"/>
                          <w:lang w:val="es-ES" w:eastAsia="zh-CN"/>
                        </w:rPr>
                      </w:pPr>
                      <w:r w:rsidRPr="005A57CF">
                        <w:rPr>
                          <w:sz w:val="24"/>
                          <w:szCs w:val="28"/>
                          <w:lang w:val="es-ES" w:eastAsia="zh-CN"/>
                        </w:rPr>
                        <w:t>Para que nuestra vida joven no pierda los sentimientos de solidaridad con quienes no lo pasan bien en la vida social.  Roguemos al Señor…  Escúchanos…</w:t>
                      </w:r>
                    </w:p>
                    <w:p w:rsidR="00CA2AE2" w:rsidRPr="005A57CF" w:rsidRDefault="00CA2AE2" w:rsidP="007E19B0">
                      <w:pPr>
                        <w:pStyle w:val="Prrafodelista"/>
                        <w:numPr>
                          <w:ilvl w:val="0"/>
                          <w:numId w:val="3"/>
                        </w:numPr>
                        <w:jc w:val="both"/>
                        <w:rPr>
                          <w:sz w:val="24"/>
                          <w:szCs w:val="28"/>
                          <w:lang w:val="es-ES" w:eastAsia="zh-CN"/>
                        </w:rPr>
                      </w:pPr>
                      <w:r w:rsidRPr="005A57CF">
                        <w:rPr>
                          <w:sz w:val="24"/>
                          <w:szCs w:val="28"/>
                          <w:lang w:val="es-ES" w:eastAsia="zh-CN"/>
                        </w:rPr>
                        <w:t>Para que nos de la audacia de proponer iniciativas creativas para realizar el bien entre los más débiles de mis sectores sociales. Roguemos al Señor…  Escúchanos…</w:t>
                      </w:r>
                    </w:p>
                    <w:p w:rsidR="00CA2AE2" w:rsidRPr="00A24EC4" w:rsidRDefault="00CA2AE2" w:rsidP="007E19B0">
                      <w:pPr>
                        <w:pStyle w:val="Prrafodelista"/>
                        <w:numPr>
                          <w:ilvl w:val="0"/>
                          <w:numId w:val="3"/>
                        </w:numPr>
                        <w:jc w:val="both"/>
                        <w:rPr>
                          <w:sz w:val="24"/>
                          <w:szCs w:val="28"/>
                        </w:rPr>
                      </w:pPr>
                      <w:r w:rsidRPr="005A57CF">
                        <w:rPr>
                          <w:sz w:val="24"/>
                          <w:szCs w:val="28"/>
                          <w:lang w:val="es-ES" w:eastAsia="zh-CN"/>
                        </w:rPr>
                        <w:t>Para vivir la vida cotidiana con austeridad y sencillez, como compromiso por los más marginados o excluidos de los bienes básicos para la vida digna. Roguemos al Señor…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27"/>
                        </w:numPr>
                        <w:rPr>
                          <w:b/>
                          <w:sz w:val="28"/>
                          <w:szCs w:val="28"/>
                        </w:rPr>
                      </w:pPr>
                      <w:r>
                        <w:rPr>
                          <w:b/>
                          <w:sz w:val="28"/>
                          <w:szCs w:val="28"/>
                        </w:rPr>
                        <w:t>L</w:t>
                      </w:r>
                      <w:r w:rsidRPr="00A24EC4">
                        <w:rPr>
                          <w:b/>
                          <w:sz w:val="28"/>
                          <w:szCs w:val="28"/>
                        </w:rPr>
                        <w:t>a palabra de nuestros pastores</w:t>
                      </w:r>
                    </w:p>
                    <w:p w:rsidR="00CA2AE2" w:rsidRPr="005A57CF" w:rsidRDefault="00CA2AE2" w:rsidP="005A57CF">
                      <w:pPr>
                        <w:pStyle w:val="Prrafodelista"/>
                        <w:jc w:val="both"/>
                        <w:rPr>
                          <w:sz w:val="24"/>
                          <w:szCs w:val="24"/>
                        </w:rPr>
                      </w:pPr>
                      <w:r w:rsidRPr="005A57CF">
                        <w:rPr>
                          <w:sz w:val="24"/>
                          <w:szCs w:val="24"/>
                        </w:rPr>
                        <w:t xml:space="preserve">La situación de marginalidad o exclusión de hermanos nuestros, no pueden pasar inadvertidos por nosotros. Los Obispos en el documento de Aparecida nos advierten: </w:t>
                      </w:r>
                    </w:p>
                    <w:p w:rsidR="00CA2AE2" w:rsidRPr="005A57CF" w:rsidRDefault="00CA2AE2" w:rsidP="005A57CF">
                      <w:pPr>
                        <w:pStyle w:val="Prrafodelista"/>
                        <w:jc w:val="both"/>
                        <w:rPr>
                          <w:sz w:val="24"/>
                          <w:szCs w:val="24"/>
                        </w:rPr>
                      </w:pPr>
                      <w:r w:rsidRPr="005A57CF">
                        <w:rPr>
                          <w:sz w:val="24"/>
                          <w:szCs w:val="24"/>
                        </w:rPr>
                        <w:t>“En las grandes urbes es cada vez mayor el número de las personas que viven en la calle. Requieren especial cuidado, atención y trabajo promocional por parte de la Iglesia, de modo tal que mientras se les proporciona ayuda en lo necesario para la vida, se los incluya en proyectos de participación y promoción en los que ellos mismos sean sujetos de su reinserción social”. (Aparecida. N° 407)</w:t>
                      </w:r>
                    </w:p>
                    <w:p w:rsidR="00CA2AE2" w:rsidRPr="00A24EC4" w:rsidRDefault="00CA2AE2" w:rsidP="005A57CF">
                      <w:pPr>
                        <w:pStyle w:val="Prrafodelista"/>
                        <w:jc w:val="both"/>
                        <w:rPr>
                          <w:sz w:val="24"/>
                          <w:szCs w:val="24"/>
                        </w:rPr>
                      </w:pPr>
                      <w:r w:rsidRPr="005A57CF">
                        <w:rPr>
                          <w:sz w:val="24"/>
                          <w:szCs w:val="24"/>
                        </w:rPr>
                        <w:t>(Y agrega ADEMÁS)</w:t>
                      </w:r>
                      <w:r>
                        <w:rPr>
                          <w:sz w:val="24"/>
                          <w:szCs w:val="24"/>
                        </w:rPr>
                        <w:t xml:space="preserve"> </w:t>
                      </w:r>
                      <w:r w:rsidRPr="005A57CF">
                        <w:rPr>
                          <w:sz w:val="24"/>
                          <w:szCs w:val="24"/>
                        </w:rPr>
                        <w:t>“Una globalización sin solidaridad afecta negativamente a los sectores más pobres. Ya no se trata simplemente del fenómeno de la explotación y opresión, sino de algo nuevo: la exclusión social. Con ella queda afectada en su misma raíz la pertenencia a la sociedad en la que se vive, pues ya no se está abajo, en la periferia o sin poder, sino que se está afuera. Los excluidos no son solamente ―explotados sino ―sobrantes y ―desechables” (N° 65).</w:t>
                      </w:r>
                    </w:p>
                    <w:p w:rsidR="00CA2AE2" w:rsidRPr="00A24EC4" w:rsidRDefault="00CA2AE2" w:rsidP="007E19B0">
                      <w:pPr>
                        <w:pStyle w:val="Prrafodelista"/>
                        <w:numPr>
                          <w:ilvl w:val="0"/>
                          <w:numId w:val="2"/>
                        </w:numPr>
                        <w:rPr>
                          <w:sz w:val="24"/>
                          <w:szCs w:val="28"/>
                        </w:rPr>
                      </w:pPr>
                      <w:r w:rsidRPr="005A57CF">
                        <w:rPr>
                          <w:sz w:val="24"/>
                          <w:szCs w:val="28"/>
                        </w:rPr>
                        <w:t>¿Qué sencillas iniciativas se podrían activar para contribuir en la superación de la marginación en mi sector social?</w:t>
                      </w:r>
                    </w:p>
                    <w:p w:rsidR="00CA2AE2" w:rsidRPr="00A24EC4" w:rsidRDefault="00CA2AE2" w:rsidP="00DC522C">
                      <w:pPr>
                        <w:rPr>
                          <w:sz w:val="24"/>
                          <w:szCs w:val="28"/>
                        </w:rPr>
                      </w:pPr>
                    </w:p>
                    <w:p w:rsidR="00CA2AE2" w:rsidRPr="0043325A" w:rsidRDefault="00CA2AE2" w:rsidP="007E19B0">
                      <w:pPr>
                        <w:pStyle w:val="Prrafodelista"/>
                        <w:numPr>
                          <w:ilvl w:val="0"/>
                          <w:numId w:val="27"/>
                        </w:numPr>
                        <w:rPr>
                          <w:b/>
                          <w:sz w:val="28"/>
                          <w:szCs w:val="28"/>
                        </w:rPr>
                      </w:pPr>
                      <w:r w:rsidRPr="0043325A">
                        <w:rPr>
                          <w:b/>
                          <w:sz w:val="28"/>
                          <w:szCs w:val="28"/>
                        </w:rPr>
                        <w:t>Sugerencia de signo.</w:t>
                      </w:r>
                    </w:p>
                    <w:p w:rsidR="00CA2AE2" w:rsidRPr="00A24EC4" w:rsidRDefault="00CA2AE2" w:rsidP="005A57CF">
                      <w:pPr>
                        <w:pStyle w:val="Prrafodelista"/>
                        <w:jc w:val="both"/>
                        <w:rPr>
                          <w:sz w:val="24"/>
                          <w:szCs w:val="28"/>
                        </w:rPr>
                      </w:pPr>
                      <w:r w:rsidRPr="005A57CF">
                        <w:rPr>
                          <w:sz w:val="24"/>
                          <w:szCs w:val="28"/>
                        </w:rPr>
                        <w:t>Invitar a un breve signo de querer ponernos en el lugar de los más marginados de la sociedad. Para ello, Invitar a que en parejas, uno se incline o agache por unos 4 segundos y en un momento de silencio, su compañero/a lo ayude a levantarse lentamente. Y finalizar con un abrazo fraterno.</w:t>
                      </w:r>
                    </w:p>
                    <w:p w:rsidR="00CA2AE2" w:rsidRPr="005A57CF" w:rsidRDefault="00CA2AE2" w:rsidP="00DC522C">
                      <w:pPr>
                        <w:rPr>
                          <w:sz w:val="22"/>
                          <w:szCs w:val="28"/>
                        </w:rPr>
                      </w:pPr>
                    </w:p>
                    <w:p w:rsidR="00CA2AE2" w:rsidRPr="0043325A" w:rsidRDefault="00CA2AE2" w:rsidP="007E19B0">
                      <w:pPr>
                        <w:pStyle w:val="Prrafodelista"/>
                        <w:numPr>
                          <w:ilvl w:val="0"/>
                          <w:numId w:val="27"/>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785216"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47"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Tercer</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6E5F14">
                            <w:pPr>
                              <w:jc w:val="right"/>
                              <w:rPr>
                                <w:rFonts w:ascii="Century Gothic" w:hAnsi="Century Gothic"/>
                                <w:b/>
                                <w:color w:val="1F497D" w:themeColor="text2"/>
                                <w:sz w:val="28"/>
                                <w:szCs w:val="28"/>
                              </w:rPr>
                            </w:pPr>
                            <w:r>
                              <w:rPr>
                                <w:rFonts w:ascii="Century Gothic" w:hAnsi="Century Gothic"/>
                                <w:b/>
                                <w:color w:val="1F497D" w:themeColor="text2"/>
                                <w:sz w:val="28"/>
                                <w:szCs w:val="28"/>
                              </w:rPr>
                              <w:t>J</w:t>
                            </w:r>
                            <w:r w:rsidRPr="006E5F14">
                              <w:rPr>
                                <w:rFonts w:ascii="Century Gothic" w:hAnsi="Century Gothic"/>
                                <w:b/>
                                <w:color w:val="1F497D" w:themeColor="text2"/>
                                <w:sz w:val="28"/>
                                <w:szCs w:val="28"/>
                              </w:rPr>
                              <w:t xml:space="preserve">óvenes constructores de paz </w:t>
                            </w:r>
                          </w:p>
                          <w:p w:rsidR="00CA2AE2" w:rsidRPr="0043325A" w:rsidRDefault="00CA2AE2" w:rsidP="006E5F14">
                            <w:pPr>
                              <w:jc w:val="right"/>
                              <w:rPr>
                                <w:rFonts w:ascii="Century Gothic" w:hAnsi="Century Gothic"/>
                                <w:b/>
                                <w:color w:val="1F497D" w:themeColor="text2"/>
                                <w:sz w:val="28"/>
                                <w:szCs w:val="28"/>
                              </w:rPr>
                            </w:pPr>
                            <w:r w:rsidRPr="006E5F14">
                              <w:rPr>
                                <w:rFonts w:ascii="Century Gothic" w:hAnsi="Century Gothic"/>
                                <w:b/>
                                <w:color w:val="1F497D" w:themeColor="text2"/>
                                <w:sz w:val="28"/>
                                <w:szCs w:val="28"/>
                              </w:rPr>
                              <w:t xml:space="preserve">dentro de un mercado materialista y </w:t>
                            </w:r>
                            <w:r>
                              <w:rPr>
                                <w:rFonts w:ascii="Century Gothic" w:hAnsi="Century Gothic"/>
                                <w:b/>
                                <w:color w:val="1F497D" w:themeColor="text2"/>
                                <w:sz w:val="28"/>
                                <w:szCs w:val="28"/>
                              </w:rPr>
                              <w:t xml:space="preserve">de </w:t>
                            </w:r>
                            <w:r w:rsidRPr="006E5F14">
                              <w:rPr>
                                <w:rFonts w:ascii="Century Gothic" w:hAnsi="Century Gothic"/>
                                <w:b/>
                                <w:color w:val="1F497D" w:themeColor="text2"/>
                                <w:sz w:val="28"/>
                                <w:szCs w:val="28"/>
                              </w:rPr>
                              <w:t>especulación económica</w:t>
                            </w:r>
                          </w:p>
                          <w:p w:rsidR="00CA2AE2" w:rsidRDefault="00CA2AE2" w:rsidP="00DC522C">
                            <w:pPr>
                              <w:rPr>
                                <w:sz w:val="28"/>
                                <w:szCs w:val="28"/>
                              </w:rPr>
                            </w:pPr>
                          </w:p>
                          <w:p w:rsidR="00CA2AE2" w:rsidRPr="00387159" w:rsidRDefault="00CA2AE2" w:rsidP="007E19B0">
                            <w:pPr>
                              <w:pStyle w:val="Prrafodelista"/>
                              <w:numPr>
                                <w:ilvl w:val="0"/>
                                <w:numId w:val="28"/>
                              </w:numPr>
                              <w:rPr>
                                <w:b/>
                                <w:sz w:val="28"/>
                                <w:szCs w:val="28"/>
                              </w:rPr>
                            </w:pPr>
                            <w:r w:rsidRPr="00387159">
                              <w:rPr>
                                <w:b/>
                                <w:sz w:val="28"/>
                                <w:szCs w:val="28"/>
                              </w:rPr>
                              <w:t>Motivación.</w:t>
                            </w:r>
                          </w:p>
                          <w:p w:rsidR="00CA2AE2" w:rsidRDefault="00CA2AE2" w:rsidP="00F929C3">
                            <w:pPr>
                              <w:pStyle w:val="Prrafodelista"/>
                              <w:jc w:val="both"/>
                              <w:rPr>
                                <w:sz w:val="28"/>
                                <w:szCs w:val="28"/>
                              </w:rPr>
                            </w:pPr>
                            <w:r w:rsidRPr="006E5F14">
                              <w:rPr>
                                <w:sz w:val="24"/>
                                <w:szCs w:val="24"/>
                              </w:rPr>
                              <w:t>Hoy en día, una de las preocupaciones de las familias, es el endeudamiento económico que suele sacarnos de un clima de paz y tranquilidad en la resolución de los proyectos de vida. Y Los jóvenes son un sector que no está ajeno a ello. Las tentaciones y solicitaciones de la sociedad del consumo nos impactan con su propaganda materialista y consumista. Queremos pedir a nuestra madre María de Nazaret, a que nos ayude a discernir y vivir atentos a las solicitaciones del mercado neoliberal.</w:t>
                            </w:r>
                          </w:p>
                          <w:p w:rsidR="00CA2AE2" w:rsidRDefault="00CA2AE2" w:rsidP="00DC522C">
                            <w:pPr>
                              <w:pStyle w:val="Prrafodelista"/>
                              <w:rPr>
                                <w:sz w:val="28"/>
                                <w:szCs w:val="28"/>
                              </w:rPr>
                            </w:pPr>
                          </w:p>
                          <w:p w:rsidR="00CA2AE2" w:rsidRPr="004B29E0" w:rsidRDefault="00CA2AE2" w:rsidP="007E19B0">
                            <w:pPr>
                              <w:pStyle w:val="Prrafodelista"/>
                              <w:numPr>
                                <w:ilvl w:val="0"/>
                                <w:numId w:val="28"/>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6E5F14" w:rsidRDefault="00CA2AE2" w:rsidP="00DC522C">
                            <w:pPr>
                              <w:pStyle w:val="Prrafodelista"/>
                              <w:rPr>
                                <w:sz w:val="24"/>
                                <w:szCs w:val="28"/>
                              </w:rPr>
                            </w:pPr>
                            <w:r w:rsidRPr="006E5F14">
                              <w:rPr>
                                <w:sz w:val="24"/>
                                <w:szCs w:val="28"/>
                              </w:rPr>
                              <w:t>Esta es la oración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8"/>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(1 Timoteo 6,</w:t>
                            </w:r>
                            <w:r w:rsidRPr="006E5F14">
                              <w:rPr>
                                <w:b/>
                                <w:sz w:val="28"/>
                                <w:szCs w:val="28"/>
                              </w:rPr>
                              <w:t xml:space="preserve"> 8-11</w:t>
                            </w:r>
                            <w:r w:rsidRPr="0043325A">
                              <w:rPr>
                                <w:b/>
                                <w:sz w:val="28"/>
                                <w:szCs w:val="28"/>
                              </w:rPr>
                              <w:t>)</w:t>
                            </w:r>
                          </w:p>
                          <w:p w:rsidR="00CA2AE2" w:rsidRDefault="00CA2AE2" w:rsidP="00F929C3">
                            <w:pPr>
                              <w:ind w:left="720"/>
                              <w:jc w:val="both"/>
                              <w:rPr>
                                <w:sz w:val="24"/>
                                <w:szCs w:val="28"/>
                              </w:rPr>
                            </w:pPr>
                            <w:r w:rsidRPr="006E5F14">
                              <w:rPr>
                                <w:sz w:val="24"/>
                                <w:szCs w:val="28"/>
                              </w:rPr>
                              <w:t>El apóstol Pablo, tiene claro lo que conviene al hombre para ser feliz. Por ello, nos advierte a estar en guardia ante las trampas y tentaciones que la sociedad de mercado nos busca envolver. Escuchemos con atención:</w:t>
                            </w:r>
                          </w:p>
                          <w:p w:rsidR="00CA2AE2" w:rsidRDefault="00CA2AE2" w:rsidP="00DC522C">
                            <w:pPr>
                              <w:ind w:left="720"/>
                              <w:rPr>
                                <w:sz w:val="28"/>
                                <w:szCs w:val="28"/>
                              </w:rPr>
                            </w:pPr>
                          </w:p>
                          <w:p w:rsidR="00CA2AE2" w:rsidRPr="00A24EC4" w:rsidRDefault="00CA2AE2" w:rsidP="00DC522C">
                            <w:pPr>
                              <w:ind w:left="1440"/>
                              <w:jc w:val="both"/>
                              <w:rPr>
                                <w:rFonts w:asciiTheme="majorHAnsi" w:hAnsiTheme="majorHAnsi"/>
                                <w:i/>
                                <w:sz w:val="28"/>
                                <w:szCs w:val="28"/>
                              </w:rPr>
                            </w:pPr>
                            <w:r w:rsidRPr="006E5F14">
                              <w:rPr>
                                <w:rFonts w:asciiTheme="majorHAnsi" w:hAnsiTheme="majorHAnsi"/>
                                <w:i/>
                                <w:sz w:val="28"/>
                                <w:szCs w:val="28"/>
                              </w:rPr>
                              <w:t>"Mientras tengamos comida y vesti</w:t>
                            </w:r>
                            <w:r>
                              <w:rPr>
                                <w:rFonts w:asciiTheme="majorHAnsi" w:hAnsiTheme="majorHAnsi"/>
                                <w:i/>
                                <w:sz w:val="28"/>
                                <w:szCs w:val="28"/>
                              </w:rPr>
                              <w:t xml:space="preserve">do, estemos contentos con eso. </w:t>
                            </w:r>
                            <w:r w:rsidRPr="006E5F14">
                              <w:rPr>
                                <w:rFonts w:asciiTheme="majorHAnsi" w:hAnsiTheme="majorHAnsi"/>
                                <w:i/>
                                <w:sz w:val="28"/>
                                <w:szCs w:val="28"/>
                              </w:rPr>
                              <w:t>Los que quieren enriquecerse caen en la tentación, en el lazo y en muchas codicias insentatas y</w:t>
                            </w:r>
                            <w:r>
                              <w:rPr>
                                <w:rFonts w:asciiTheme="majorHAnsi" w:hAnsiTheme="majorHAnsi"/>
                                <w:i/>
                                <w:sz w:val="28"/>
                                <w:szCs w:val="28"/>
                              </w:rPr>
                              <w:t xml:space="preserve"> </w:t>
                            </w:r>
                            <w:r w:rsidRPr="006E5F14">
                              <w:rPr>
                                <w:rFonts w:asciiTheme="majorHAnsi" w:hAnsiTheme="majorHAnsi"/>
                                <w:i/>
                                <w:sz w:val="28"/>
                                <w:szCs w:val="28"/>
                              </w:rPr>
                              <w:t>perniciosas que hunden a los hombres en la ruina y en la perdición. Porque la raíz de todos los males es el afán de dinero, y algunos, por dejarse llevar de él, se extraviaron en la fe y se atormentaron con muchos dolores. Tú, en cambio, hombre de Dios, huye de estas cosas; corre al alcance de la justicia, de la piedad, de la fe, de la caridad, de la paciencia en el sufrimiento, de la dulzura"</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Pr="003A20FF" w:rsidRDefault="00CA2AE2" w:rsidP="007E19B0">
                            <w:pPr>
                              <w:pStyle w:val="Prrafodelista"/>
                              <w:numPr>
                                <w:ilvl w:val="0"/>
                                <w:numId w:val="29"/>
                              </w:numPr>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Default="00CA2AE2" w:rsidP="00F929C3">
                            <w:pPr>
                              <w:jc w:val="right"/>
                            </w:pPr>
                            <w:r w:rsidRPr="002A18E7">
                              <w:rPr>
                                <w:sz w:val="24"/>
                                <w:szCs w:val="28"/>
                              </w:rPr>
                              <w:t>¿Cuáles son esos apetitos y/o trampas que el mercado consumista nos presenta?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50" style="position:absolute;margin-left:0;margin-top:-12.35pt;width:468pt;height:680.25pt;z-index:-251531264;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ZMD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TR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ghFgqoZNxoOjT/rjxUb4U3lmjwyH&#10;sR5JM2UblurbGz6LvmeL/TIIBKcrDlQazHDYHnCCx9PTrG5N+QDzBv2NQwX7GQ6NcT8p6WDXFdT/&#10;2DEnKFHvNbT4ajSdxuWIl+lsMYaLG2q2Qw3THKAKGiBXeLwKaaHurJN1A57SbGhzCXNeSZzAuAMS&#10;K4gmXmCfpTlIuzcuzOEdrR7/ITa/AA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Bf0ZMD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Tercer</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6E5F14">
                      <w:pPr>
                        <w:jc w:val="right"/>
                        <w:rPr>
                          <w:rFonts w:ascii="Century Gothic" w:hAnsi="Century Gothic"/>
                          <w:b/>
                          <w:color w:val="1F497D" w:themeColor="text2"/>
                          <w:sz w:val="28"/>
                          <w:szCs w:val="28"/>
                        </w:rPr>
                      </w:pPr>
                      <w:r>
                        <w:rPr>
                          <w:rFonts w:ascii="Century Gothic" w:hAnsi="Century Gothic"/>
                          <w:b/>
                          <w:color w:val="1F497D" w:themeColor="text2"/>
                          <w:sz w:val="28"/>
                          <w:szCs w:val="28"/>
                        </w:rPr>
                        <w:t>J</w:t>
                      </w:r>
                      <w:r w:rsidRPr="006E5F14">
                        <w:rPr>
                          <w:rFonts w:ascii="Century Gothic" w:hAnsi="Century Gothic"/>
                          <w:b/>
                          <w:color w:val="1F497D" w:themeColor="text2"/>
                          <w:sz w:val="28"/>
                          <w:szCs w:val="28"/>
                        </w:rPr>
                        <w:t xml:space="preserve">óvenes constructores de paz </w:t>
                      </w:r>
                    </w:p>
                    <w:p w:rsidR="00CA2AE2" w:rsidRPr="0043325A" w:rsidRDefault="00CA2AE2" w:rsidP="006E5F14">
                      <w:pPr>
                        <w:jc w:val="right"/>
                        <w:rPr>
                          <w:rFonts w:ascii="Century Gothic" w:hAnsi="Century Gothic"/>
                          <w:b/>
                          <w:color w:val="1F497D" w:themeColor="text2"/>
                          <w:sz w:val="28"/>
                          <w:szCs w:val="28"/>
                        </w:rPr>
                      </w:pPr>
                      <w:r w:rsidRPr="006E5F14">
                        <w:rPr>
                          <w:rFonts w:ascii="Century Gothic" w:hAnsi="Century Gothic"/>
                          <w:b/>
                          <w:color w:val="1F497D" w:themeColor="text2"/>
                          <w:sz w:val="28"/>
                          <w:szCs w:val="28"/>
                        </w:rPr>
                        <w:t xml:space="preserve">dentro de un mercado materialista y </w:t>
                      </w:r>
                      <w:r>
                        <w:rPr>
                          <w:rFonts w:ascii="Century Gothic" w:hAnsi="Century Gothic"/>
                          <w:b/>
                          <w:color w:val="1F497D" w:themeColor="text2"/>
                          <w:sz w:val="28"/>
                          <w:szCs w:val="28"/>
                        </w:rPr>
                        <w:t xml:space="preserve">de </w:t>
                      </w:r>
                      <w:r w:rsidRPr="006E5F14">
                        <w:rPr>
                          <w:rFonts w:ascii="Century Gothic" w:hAnsi="Century Gothic"/>
                          <w:b/>
                          <w:color w:val="1F497D" w:themeColor="text2"/>
                          <w:sz w:val="28"/>
                          <w:szCs w:val="28"/>
                        </w:rPr>
                        <w:t>especulación económica</w:t>
                      </w:r>
                    </w:p>
                    <w:p w:rsidR="00CA2AE2" w:rsidRDefault="00CA2AE2" w:rsidP="00DC522C">
                      <w:pPr>
                        <w:rPr>
                          <w:sz w:val="28"/>
                          <w:szCs w:val="28"/>
                        </w:rPr>
                      </w:pPr>
                    </w:p>
                    <w:p w:rsidR="00CA2AE2" w:rsidRPr="00387159" w:rsidRDefault="00CA2AE2" w:rsidP="007E19B0">
                      <w:pPr>
                        <w:pStyle w:val="Prrafodelista"/>
                        <w:numPr>
                          <w:ilvl w:val="0"/>
                          <w:numId w:val="28"/>
                        </w:numPr>
                        <w:rPr>
                          <w:b/>
                          <w:sz w:val="28"/>
                          <w:szCs w:val="28"/>
                        </w:rPr>
                      </w:pPr>
                      <w:r w:rsidRPr="00387159">
                        <w:rPr>
                          <w:b/>
                          <w:sz w:val="28"/>
                          <w:szCs w:val="28"/>
                        </w:rPr>
                        <w:t>Motivación.</w:t>
                      </w:r>
                    </w:p>
                    <w:p w:rsidR="00CA2AE2" w:rsidRDefault="00CA2AE2" w:rsidP="00F929C3">
                      <w:pPr>
                        <w:pStyle w:val="Prrafodelista"/>
                        <w:jc w:val="both"/>
                        <w:rPr>
                          <w:sz w:val="28"/>
                          <w:szCs w:val="28"/>
                        </w:rPr>
                      </w:pPr>
                      <w:r w:rsidRPr="006E5F14">
                        <w:rPr>
                          <w:sz w:val="24"/>
                          <w:szCs w:val="24"/>
                        </w:rPr>
                        <w:t>Hoy en día, una de las preocupaciones de las familias, es el endeudamiento económico que suele sacarnos de un clima de paz y tranquilidad en la resolución de los proyectos de vida. Y Los jóvenes son un sector que no está ajeno a ello. Las tentaciones y solicitaciones de la sociedad del consumo nos impactan con su propaganda materialista y consumista. Queremos pedir a nuestra madre María de Nazaret, a que nos ayude a discernir y vivir atentos a las solicitaciones del mercado neoliberal.</w:t>
                      </w:r>
                    </w:p>
                    <w:p w:rsidR="00CA2AE2" w:rsidRDefault="00CA2AE2" w:rsidP="00DC522C">
                      <w:pPr>
                        <w:pStyle w:val="Prrafodelista"/>
                        <w:rPr>
                          <w:sz w:val="28"/>
                          <w:szCs w:val="28"/>
                        </w:rPr>
                      </w:pPr>
                    </w:p>
                    <w:p w:rsidR="00CA2AE2" w:rsidRPr="004B29E0" w:rsidRDefault="00CA2AE2" w:rsidP="007E19B0">
                      <w:pPr>
                        <w:pStyle w:val="Prrafodelista"/>
                        <w:numPr>
                          <w:ilvl w:val="0"/>
                          <w:numId w:val="28"/>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6E5F14" w:rsidRDefault="00CA2AE2" w:rsidP="00DC522C">
                      <w:pPr>
                        <w:pStyle w:val="Prrafodelista"/>
                        <w:rPr>
                          <w:sz w:val="24"/>
                          <w:szCs w:val="28"/>
                        </w:rPr>
                      </w:pPr>
                      <w:r w:rsidRPr="006E5F14">
                        <w:rPr>
                          <w:sz w:val="24"/>
                          <w:szCs w:val="28"/>
                        </w:rPr>
                        <w:t>Esta es la oración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28"/>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(1 Timoteo 6,</w:t>
                      </w:r>
                      <w:r w:rsidRPr="006E5F14">
                        <w:rPr>
                          <w:b/>
                          <w:sz w:val="28"/>
                          <w:szCs w:val="28"/>
                        </w:rPr>
                        <w:t xml:space="preserve"> 8-11</w:t>
                      </w:r>
                      <w:r w:rsidRPr="0043325A">
                        <w:rPr>
                          <w:b/>
                          <w:sz w:val="28"/>
                          <w:szCs w:val="28"/>
                        </w:rPr>
                        <w:t>)</w:t>
                      </w:r>
                    </w:p>
                    <w:p w:rsidR="00CA2AE2" w:rsidRDefault="00CA2AE2" w:rsidP="00F929C3">
                      <w:pPr>
                        <w:ind w:left="720"/>
                        <w:jc w:val="both"/>
                        <w:rPr>
                          <w:sz w:val="24"/>
                          <w:szCs w:val="28"/>
                        </w:rPr>
                      </w:pPr>
                      <w:r w:rsidRPr="006E5F14">
                        <w:rPr>
                          <w:sz w:val="24"/>
                          <w:szCs w:val="28"/>
                        </w:rPr>
                        <w:t>El apóstol Pablo, tiene claro lo que conviene al hombre para ser feliz. Por ello, nos advierte a estar en guardia ante las trampas y tentaciones que la sociedad de mercado nos busca envolver. Escuchemos con atención:</w:t>
                      </w:r>
                    </w:p>
                    <w:p w:rsidR="00CA2AE2" w:rsidRDefault="00CA2AE2" w:rsidP="00DC522C">
                      <w:pPr>
                        <w:ind w:left="720"/>
                        <w:rPr>
                          <w:sz w:val="28"/>
                          <w:szCs w:val="28"/>
                        </w:rPr>
                      </w:pPr>
                    </w:p>
                    <w:p w:rsidR="00CA2AE2" w:rsidRPr="00A24EC4" w:rsidRDefault="00CA2AE2" w:rsidP="00DC522C">
                      <w:pPr>
                        <w:ind w:left="1440"/>
                        <w:jc w:val="both"/>
                        <w:rPr>
                          <w:rFonts w:asciiTheme="majorHAnsi" w:hAnsiTheme="majorHAnsi"/>
                          <w:i/>
                          <w:sz w:val="28"/>
                          <w:szCs w:val="28"/>
                        </w:rPr>
                      </w:pPr>
                      <w:r w:rsidRPr="006E5F14">
                        <w:rPr>
                          <w:rFonts w:asciiTheme="majorHAnsi" w:hAnsiTheme="majorHAnsi"/>
                          <w:i/>
                          <w:sz w:val="28"/>
                          <w:szCs w:val="28"/>
                        </w:rPr>
                        <w:t>"Mientras tengamos comida y vesti</w:t>
                      </w:r>
                      <w:r>
                        <w:rPr>
                          <w:rFonts w:asciiTheme="majorHAnsi" w:hAnsiTheme="majorHAnsi"/>
                          <w:i/>
                          <w:sz w:val="28"/>
                          <w:szCs w:val="28"/>
                        </w:rPr>
                        <w:t xml:space="preserve">do, estemos contentos con eso. </w:t>
                      </w:r>
                      <w:r w:rsidRPr="006E5F14">
                        <w:rPr>
                          <w:rFonts w:asciiTheme="majorHAnsi" w:hAnsiTheme="majorHAnsi"/>
                          <w:i/>
                          <w:sz w:val="28"/>
                          <w:szCs w:val="28"/>
                        </w:rPr>
                        <w:t>Los que quieren enriquecerse caen en la tentación, en el lazo y en muchas codicias insentatas y</w:t>
                      </w:r>
                      <w:r>
                        <w:rPr>
                          <w:rFonts w:asciiTheme="majorHAnsi" w:hAnsiTheme="majorHAnsi"/>
                          <w:i/>
                          <w:sz w:val="28"/>
                          <w:szCs w:val="28"/>
                        </w:rPr>
                        <w:t xml:space="preserve"> </w:t>
                      </w:r>
                      <w:r w:rsidRPr="006E5F14">
                        <w:rPr>
                          <w:rFonts w:asciiTheme="majorHAnsi" w:hAnsiTheme="majorHAnsi"/>
                          <w:i/>
                          <w:sz w:val="28"/>
                          <w:szCs w:val="28"/>
                        </w:rPr>
                        <w:t>perniciosas que hunden a los hombres en la ruina y en la perdición. Porque la raíz de todos los males es el afán de dinero, y algunos, por dejarse llevar de él, se extraviaron en la fe y se atormentaron con muchos dolores. Tú, en cambio, hombre de Dios, huye de estas cosas; corre al alcance de la justicia, de la piedad, de la fe, de la caridad, de la paciencia en el sufrimiento, de la dulzura"</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Pr="003A20FF" w:rsidRDefault="00CA2AE2" w:rsidP="007E19B0">
                      <w:pPr>
                        <w:pStyle w:val="Prrafodelista"/>
                        <w:numPr>
                          <w:ilvl w:val="0"/>
                          <w:numId w:val="29"/>
                        </w:numPr>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Default="00CA2AE2" w:rsidP="00F929C3">
                      <w:pPr>
                        <w:jc w:val="right"/>
                      </w:pPr>
                      <w:r w:rsidRPr="002A18E7">
                        <w:rPr>
                          <w:sz w:val="24"/>
                          <w:szCs w:val="28"/>
                        </w:rPr>
                        <w:t>¿Cuáles son esos apetitos y/o trampas que el mercado consumista nos presenta?</w:t>
                      </w: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786240" behindDoc="1" locked="0" layoutInCell="0" allowOverlap="1" wp14:anchorId="523A351F" wp14:editId="1E14CFD7">
                <wp:simplePos x="0" y="0"/>
                <wp:positionH relativeFrom="margin">
                  <wp:posOffset>0</wp:posOffset>
                </wp:positionH>
                <wp:positionV relativeFrom="margin">
                  <wp:posOffset>-155356</wp:posOffset>
                </wp:positionV>
                <wp:extent cx="5943600" cy="8639175"/>
                <wp:effectExtent l="0" t="0" r="38100" b="66675"/>
                <wp:wrapTopAndBottom/>
                <wp:docPr id="148"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28"/>
                              </w:numPr>
                              <w:rPr>
                                <w:b/>
                                <w:sz w:val="28"/>
                                <w:szCs w:val="28"/>
                              </w:rPr>
                            </w:pPr>
                            <w:r w:rsidRPr="0043325A">
                              <w:rPr>
                                <w:b/>
                                <w:sz w:val="28"/>
                                <w:szCs w:val="28"/>
                              </w:rPr>
                              <w:t>Oremos juntos.</w:t>
                            </w:r>
                          </w:p>
                          <w:p w:rsidR="00CA2AE2" w:rsidRPr="006E5F14" w:rsidRDefault="00CA2AE2" w:rsidP="006E5F14">
                            <w:pPr>
                              <w:jc w:val="both"/>
                              <w:rPr>
                                <w:sz w:val="24"/>
                                <w:szCs w:val="28"/>
                              </w:rPr>
                            </w:pPr>
                            <w:r w:rsidRPr="006E5F14">
                              <w:rPr>
                                <w:sz w:val="24"/>
                                <w:szCs w:val="28"/>
                              </w:rPr>
                              <w:t>Pidamos a la Madre de Jesús, que no ayude a no perder la Paz en nuestros corazones dejándonos embaucar por las tentaciones de los poderosos que usan el mercado para sus propios intereses.</w:t>
                            </w:r>
                          </w:p>
                          <w:p w:rsidR="00CA2AE2" w:rsidRPr="006E5F14" w:rsidRDefault="00CA2AE2" w:rsidP="007E19B0">
                            <w:pPr>
                              <w:pStyle w:val="Prrafodelista"/>
                              <w:numPr>
                                <w:ilvl w:val="0"/>
                                <w:numId w:val="3"/>
                              </w:numPr>
                              <w:jc w:val="both"/>
                              <w:rPr>
                                <w:sz w:val="24"/>
                                <w:szCs w:val="28"/>
                                <w:lang w:val="es-ES" w:eastAsia="zh-CN"/>
                              </w:rPr>
                            </w:pPr>
                            <w:r w:rsidRPr="006E5F14">
                              <w:rPr>
                                <w:sz w:val="24"/>
                                <w:szCs w:val="28"/>
                                <w:lang w:val="es-ES" w:eastAsia="zh-CN"/>
                              </w:rPr>
                              <w:t>Para que tengamos la inteligencia atenta a comprender lo que está detrás de las solicitaciones del mercado. Roguemos al Señor…  Escúchanos…</w:t>
                            </w:r>
                          </w:p>
                          <w:p w:rsidR="00CA2AE2" w:rsidRPr="006E5F14" w:rsidRDefault="00CA2AE2" w:rsidP="007E19B0">
                            <w:pPr>
                              <w:pStyle w:val="Prrafodelista"/>
                              <w:numPr>
                                <w:ilvl w:val="0"/>
                                <w:numId w:val="3"/>
                              </w:numPr>
                              <w:jc w:val="both"/>
                              <w:rPr>
                                <w:sz w:val="24"/>
                                <w:szCs w:val="28"/>
                                <w:lang w:val="es-ES" w:eastAsia="zh-CN"/>
                              </w:rPr>
                            </w:pPr>
                            <w:r w:rsidRPr="006E5F14">
                              <w:rPr>
                                <w:sz w:val="24"/>
                                <w:szCs w:val="28"/>
                                <w:lang w:val="es-ES" w:eastAsia="zh-CN"/>
                              </w:rPr>
                              <w:t>Para que no perdamos la Paz interior al renunciar lo que consideremos superfluo en lo que el mercado consumista nos ofrece. Roguemos al Señor…  Escúchanos…</w:t>
                            </w:r>
                          </w:p>
                          <w:p w:rsidR="00CA2AE2" w:rsidRPr="00A24EC4" w:rsidRDefault="00CA2AE2" w:rsidP="007E19B0">
                            <w:pPr>
                              <w:pStyle w:val="Prrafodelista"/>
                              <w:numPr>
                                <w:ilvl w:val="0"/>
                                <w:numId w:val="3"/>
                              </w:numPr>
                              <w:jc w:val="both"/>
                              <w:rPr>
                                <w:sz w:val="24"/>
                                <w:szCs w:val="28"/>
                              </w:rPr>
                            </w:pPr>
                            <w:r w:rsidRPr="006E5F14">
                              <w:rPr>
                                <w:sz w:val="24"/>
                                <w:szCs w:val="28"/>
                                <w:lang w:val="es-ES" w:eastAsia="zh-CN"/>
                              </w:rPr>
                              <w:t>Para que ayudemos a otros hermanos y familias a ser críticos ante la ideología consumista e individualista del mercado neoliberal. Roguemos al Señor…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28"/>
                              </w:numPr>
                              <w:rPr>
                                <w:b/>
                                <w:sz w:val="28"/>
                                <w:szCs w:val="28"/>
                              </w:rPr>
                            </w:pPr>
                            <w:r>
                              <w:rPr>
                                <w:b/>
                                <w:sz w:val="28"/>
                                <w:szCs w:val="28"/>
                              </w:rPr>
                              <w:t>L</w:t>
                            </w:r>
                            <w:r w:rsidRPr="00A24EC4">
                              <w:rPr>
                                <w:b/>
                                <w:sz w:val="28"/>
                                <w:szCs w:val="28"/>
                              </w:rPr>
                              <w:t>a palabra de nuestros pastores</w:t>
                            </w:r>
                          </w:p>
                          <w:p w:rsidR="00CA2AE2" w:rsidRPr="006E5F14" w:rsidRDefault="00CA2AE2" w:rsidP="006E5F14">
                            <w:pPr>
                              <w:pStyle w:val="Prrafodelista"/>
                              <w:jc w:val="both"/>
                              <w:rPr>
                                <w:sz w:val="24"/>
                                <w:szCs w:val="24"/>
                              </w:rPr>
                            </w:pPr>
                            <w:r w:rsidRPr="006E5F14">
                              <w:rPr>
                                <w:sz w:val="24"/>
                                <w:szCs w:val="24"/>
                              </w:rPr>
                              <w:t>Nuestros obispos en el Doc. De Aparecida, se mostraron muy sensibles y claros ante el sistema económico que influye en la vida personal y cotidiana de nuestra familias. Escuchémosle:</w:t>
                            </w:r>
                          </w:p>
                          <w:p w:rsidR="00CA2AE2" w:rsidRPr="00A24EC4" w:rsidRDefault="00CA2AE2" w:rsidP="006E5F14">
                            <w:pPr>
                              <w:pStyle w:val="Prrafodelista"/>
                              <w:jc w:val="both"/>
                              <w:rPr>
                                <w:sz w:val="24"/>
                                <w:szCs w:val="24"/>
                              </w:rPr>
                            </w:pPr>
                            <w:r w:rsidRPr="006E5F14">
                              <w:rPr>
                                <w:sz w:val="24"/>
                                <w:szCs w:val="24"/>
                              </w:rPr>
                              <w:t>“En la globalización, la dinámica del mercado absolutiza con facilidad la eficacia y la productividad como valores reguladores de todas las relaciones humanas. Este peculiar carácter hace de la globalización un proceso promotor de inequidades e injusticias múltiples. La globalización tal y como está configurada actualmente, no es capaz de interpretar y reaccionar en función de valores objetivos que se encuentran más allá del mercado y que constituyen lo más importante de la vida humana: la verdad, la justicia, el amor, y muy especialmente, la dignidad y los derechos de todos, aún de aquellos que viven al margen del propio mercado”.</w:t>
                            </w:r>
                          </w:p>
                          <w:p w:rsidR="00CA2AE2" w:rsidRPr="00A24EC4" w:rsidRDefault="00CA2AE2" w:rsidP="007E19B0">
                            <w:pPr>
                              <w:pStyle w:val="Prrafodelista"/>
                              <w:numPr>
                                <w:ilvl w:val="0"/>
                                <w:numId w:val="2"/>
                              </w:numPr>
                              <w:jc w:val="both"/>
                              <w:rPr>
                                <w:sz w:val="24"/>
                                <w:szCs w:val="28"/>
                              </w:rPr>
                            </w:pPr>
                            <w:r w:rsidRPr="006E5F14">
                              <w:rPr>
                                <w:sz w:val="24"/>
                                <w:szCs w:val="28"/>
                              </w:rPr>
                              <w:t>¿Nos hemos preocupado de estar atentos o discernir sobre lo que conviene para nuestra sana convivencia económica? ¿Es lo que el mercado materialista el que debe imponerse por sobre nuestra decisiones personales?</w:t>
                            </w:r>
                          </w:p>
                          <w:p w:rsidR="00CA2AE2" w:rsidRPr="00A24EC4" w:rsidRDefault="00CA2AE2" w:rsidP="00DC522C">
                            <w:pPr>
                              <w:rPr>
                                <w:sz w:val="24"/>
                                <w:szCs w:val="28"/>
                              </w:rPr>
                            </w:pPr>
                          </w:p>
                          <w:p w:rsidR="00CA2AE2" w:rsidRPr="0043325A" w:rsidRDefault="00CA2AE2" w:rsidP="007E19B0">
                            <w:pPr>
                              <w:pStyle w:val="Prrafodelista"/>
                              <w:numPr>
                                <w:ilvl w:val="0"/>
                                <w:numId w:val="28"/>
                              </w:numPr>
                              <w:rPr>
                                <w:b/>
                                <w:sz w:val="28"/>
                                <w:szCs w:val="28"/>
                              </w:rPr>
                            </w:pPr>
                            <w:r w:rsidRPr="0043325A">
                              <w:rPr>
                                <w:b/>
                                <w:sz w:val="28"/>
                                <w:szCs w:val="28"/>
                              </w:rPr>
                              <w:t>Sugerencia de signo.</w:t>
                            </w:r>
                          </w:p>
                          <w:p w:rsidR="00CA2AE2" w:rsidRPr="006E5F14" w:rsidRDefault="00CA2AE2" w:rsidP="006E5F14">
                            <w:pPr>
                              <w:pStyle w:val="Prrafodelista"/>
                              <w:jc w:val="both"/>
                              <w:rPr>
                                <w:i/>
                                <w:sz w:val="24"/>
                                <w:szCs w:val="28"/>
                              </w:rPr>
                            </w:pPr>
                            <w:r w:rsidRPr="006E5F14">
                              <w:rPr>
                                <w:sz w:val="24"/>
                                <w:szCs w:val="28"/>
                              </w:rPr>
                              <w:t>Se tiene, previamente preparado un Papelógrafo grande, con la frase destacada “Contra un mercado materialista y consumista que at</w:t>
                            </w:r>
                            <w:r>
                              <w:rPr>
                                <w:sz w:val="24"/>
                                <w:szCs w:val="28"/>
                              </w:rPr>
                              <w:t>enta a la paz, queremos vivir…</w:t>
                            </w:r>
                            <w:r w:rsidRPr="006E5F14">
                              <w:rPr>
                                <w:sz w:val="24"/>
                                <w:szCs w:val="28"/>
                              </w:rPr>
                              <w:t xml:space="preserve">  </w:t>
                            </w:r>
                            <w:r w:rsidRPr="006E5F14">
                              <w:rPr>
                                <w:i/>
                                <w:sz w:val="24"/>
                                <w:szCs w:val="28"/>
                              </w:rPr>
                              <w:t>(invita a quienes lo deseen, pasar a escribir la sociedad que desean vivir como constructora de la Paz).</w:t>
                            </w:r>
                          </w:p>
                          <w:p w:rsidR="00CA2AE2" w:rsidRPr="00A24EC4" w:rsidRDefault="00CA2AE2" w:rsidP="006E5F14">
                            <w:pPr>
                              <w:jc w:val="both"/>
                              <w:rPr>
                                <w:sz w:val="24"/>
                                <w:szCs w:val="28"/>
                              </w:rPr>
                            </w:pPr>
                          </w:p>
                          <w:p w:rsidR="00CA2AE2" w:rsidRPr="0043325A" w:rsidRDefault="00CA2AE2" w:rsidP="007E19B0">
                            <w:pPr>
                              <w:pStyle w:val="Prrafodelista"/>
                              <w:numPr>
                                <w:ilvl w:val="0"/>
                                <w:numId w:val="28"/>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51" style="position:absolute;margin-left:0;margin-top:-12.25pt;width:468pt;height:680.25pt;z-index:-2515302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wId4A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TaFU&#10;mrVQpM+QNqZrJcgsH8UUddavwfLe3rkYpLe3hn/3RJurBuzEpXOmawQrgRjaZ789iBcPT8m2+2BK&#10;wGe7YDBbh8q1ERDyQA5YlIe+KOIQCAfhbDWdzHOoHQfdcj5ZjRazyClj69Nz63x4J0xL4qGgDugj&#10;PNvf+pBMTybHGpU3UiniTPgmQ4NpjsxR6eFNOhBrIKAcxdiQ4ko5smfQSioka7VrIaQkG+XxlzoK&#10;5NB3SY4iYNtDIPfaD50c30ZRb5ZeM86FDjMkMfQ2fdkZZCpxeNEhCOtTfEpqAsWDBCMUJNhzpkTs&#10;hGN6YSwwT5GV0qQDzXgB6MjSKNkr/5Jyzw3gBvnpI3lG2Q+dtDLAplCyhS6IQR4zHdvurS5xjgOT&#10;Kp0BSunIU+AOOJbU7ADivik7UsrYKOPlZAVNX0pYCJNlPs9XC0qYqmGT8eDok/54sRH+VJ7ZI8Nh&#10;rEfSTNmGpfr2hs+i79livwwCwemKA5UGMxy2B5zgMc5FnLatKR9g3qC/cahgP8OhMe4nJR3suoL6&#10;HzvmBCXqvYYWX42m07gc8TKdLcZwcUPNdqhhmgNUQQPkCo9XIS3UnXWybsBTmg1tLmHOK4kT+MgK&#10;ookX2GdpDtLujQtzeEerx3+IzS8AAAD//wMAUEsDBBQABgAIAAAAIQDADH583QAAAAkBAAAPAAAA&#10;ZHJzL2Rvd25yZXYueG1sTI9BT8MwDIXvSPyHyEjctpRuTKU0nRASiMsOlE1cs8a0FY1TNV5X/j3e&#10;CW6239Pz94rt7Hs14Ri7QAbulgkopDq4jhoD+4+XRQYqsiVn+0Bo4AcjbMvrq8LmLpzpHaeKGyUh&#10;FHNroGUecq1j3aK3cRkGJNG+wugtyzo22o32LOG+12mSbLS3HcmH1g743GL9XZ28gcofhil73cVP&#10;v1+nb+6wm7Kajbm9mZ8eQTHO/GeGC76gQylMx3AiF1VvQIqwgUW6vgcl8sNqI5ej+FaXSZeF/t+g&#10;/AUAAP//AwBQSwECLQAUAAYACAAAACEAtoM4kv4AAADhAQAAEwAAAAAAAAAAAAAAAAAAAAAAW0Nv&#10;bnRlbnRfVHlwZXNdLnhtbFBLAQItABQABgAIAAAAIQA4/SH/1gAAAJQBAAALAAAAAAAAAAAAAAAA&#10;AC8BAABfcmVscy8ucmVsc1BLAQItABQABgAIAAAAIQBhawId4AIAAGkGAAAOAAAAAAAAAAAAAAAA&#10;AC4CAABkcnMvZTJvRG9jLnhtbFBLAQItABQABgAIAAAAIQDADH583QAAAAkBAAAPAAAAAAAAAAAA&#10;AAAAADoFAABkcnMvZG93bnJldi54bWxQSwUGAAAAAAQABADzAAAARAYAAAAA&#10;" o:allowincell="f" fillcolor="white [3201]" strokecolor="#92cddc [1944]" strokeweight="1pt">
                <v:fill color2="#b6dde8 [1304]" rotate="t" focus="100%" type="gradient"/>
                <v:shadow on="t" color="#205867 [1608]" opacity=".5" offset="1pt"/>
                <v:textbox>
                  <w:txbxContent>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28"/>
                        </w:numPr>
                        <w:rPr>
                          <w:b/>
                          <w:sz w:val="28"/>
                          <w:szCs w:val="28"/>
                        </w:rPr>
                      </w:pPr>
                      <w:r w:rsidRPr="0043325A">
                        <w:rPr>
                          <w:b/>
                          <w:sz w:val="28"/>
                          <w:szCs w:val="28"/>
                        </w:rPr>
                        <w:t>Oremos juntos.</w:t>
                      </w:r>
                    </w:p>
                    <w:p w:rsidR="00CA2AE2" w:rsidRPr="006E5F14" w:rsidRDefault="00CA2AE2" w:rsidP="006E5F14">
                      <w:pPr>
                        <w:jc w:val="both"/>
                        <w:rPr>
                          <w:sz w:val="24"/>
                          <w:szCs w:val="28"/>
                        </w:rPr>
                      </w:pPr>
                      <w:r w:rsidRPr="006E5F14">
                        <w:rPr>
                          <w:sz w:val="24"/>
                          <w:szCs w:val="28"/>
                        </w:rPr>
                        <w:t>Pidamos a la Madre de Jesús, que no ayude a no perder la Paz en nuestros corazones dejándonos embaucar por las tentaciones de los poderosos que usan el mercado para sus propios intereses.</w:t>
                      </w:r>
                    </w:p>
                    <w:p w:rsidR="00CA2AE2" w:rsidRPr="006E5F14" w:rsidRDefault="00CA2AE2" w:rsidP="007E19B0">
                      <w:pPr>
                        <w:pStyle w:val="Prrafodelista"/>
                        <w:numPr>
                          <w:ilvl w:val="0"/>
                          <w:numId w:val="3"/>
                        </w:numPr>
                        <w:jc w:val="both"/>
                        <w:rPr>
                          <w:sz w:val="24"/>
                          <w:szCs w:val="28"/>
                          <w:lang w:val="es-ES" w:eastAsia="zh-CN"/>
                        </w:rPr>
                      </w:pPr>
                      <w:r w:rsidRPr="006E5F14">
                        <w:rPr>
                          <w:sz w:val="24"/>
                          <w:szCs w:val="28"/>
                          <w:lang w:val="es-ES" w:eastAsia="zh-CN"/>
                        </w:rPr>
                        <w:t>Para que tengamos la inteligencia atenta a comprender lo que está detrás de las solicitaciones del mercado. Roguemos al Señor…  Escúchanos…</w:t>
                      </w:r>
                    </w:p>
                    <w:p w:rsidR="00CA2AE2" w:rsidRPr="006E5F14" w:rsidRDefault="00CA2AE2" w:rsidP="007E19B0">
                      <w:pPr>
                        <w:pStyle w:val="Prrafodelista"/>
                        <w:numPr>
                          <w:ilvl w:val="0"/>
                          <w:numId w:val="3"/>
                        </w:numPr>
                        <w:jc w:val="both"/>
                        <w:rPr>
                          <w:sz w:val="24"/>
                          <w:szCs w:val="28"/>
                          <w:lang w:val="es-ES" w:eastAsia="zh-CN"/>
                        </w:rPr>
                      </w:pPr>
                      <w:r w:rsidRPr="006E5F14">
                        <w:rPr>
                          <w:sz w:val="24"/>
                          <w:szCs w:val="28"/>
                          <w:lang w:val="es-ES" w:eastAsia="zh-CN"/>
                        </w:rPr>
                        <w:t>Para que no perdamos la Paz interior al renunciar lo que consideremos superfluo en lo que el mercado consumista nos ofrece. Roguemos al Señor…  Escúchanos…</w:t>
                      </w:r>
                    </w:p>
                    <w:p w:rsidR="00CA2AE2" w:rsidRPr="00A24EC4" w:rsidRDefault="00CA2AE2" w:rsidP="007E19B0">
                      <w:pPr>
                        <w:pStyle w:val="Prrafodelista"/>
                        <w:numPr>
                          <w:ilvl w:val="0"/>
                          <w:numId w:val="3"/>
                        </w:numPr>
                        <w:jc w:val="both"/>
                        <w:rPr>
                          <w:sz w:val="24"/>
                          <w:szCs w:val="28"/>
                        </w:rPr>
                      </w:pPr>
                      <w:r w:rsidRPr="006E5F14">
                        <w:rPr>
                          <w:sz w:val="24"/>
                          <w:szCs w:val="28"/>
                          <w:lang w:val="es-ES" w:eastAsia="zh-CN"/>
                        </w:rPr>
                        <w:t>Para que ayudemos a otros hermanos y familias a ser críticos ante la ideología consumista e individualista del mercado neoliberal. Roguemos al Señor…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28"/>
                        </w:numPr>
                        <w:rPr>
                          <w:b/>
                          <w:sz w:val="28"/>
                          <w:szCs w:val="28"/>
                        </w:rPr>
                      </w:pPr>
                      <w:r>
                        <w:rPr>
                          <w:b/>
                          <w:sz w:val="28"/>
                          <w:szCs w:val="28"/>
                        </w:rPr>
                        <w:t>L</w:t>
                      </w:r>
                      <w:r w:rsidRPr="00A24EC4">
                        <w:rPr>
                          <w:b/>
                          <w:sz w:val="28"/>
                          <w:szCs w:val="28"/>
                        </w:rPr>
                        <w:t>a palabra de nuestros pastores</w:t>
                      </w:r>
                    </w:p>
                    <w:p w:rsidR="00CA2AE2" w:rsidRPr="006E5F14" w:rsidRDefault="00CA2AE2" w:rsidP="006E5F14">
                      <w:pPr>
                        <w:pStyle w:val="Prrafodelista"/>
                        <w:jc w:val="both"/>
                        <w:rPr>
                          <w:sz w:val="24"/>
                          <w:szCs w:val="24"/>
                        </w:rPr>
                      </w:pPr>
                      <w:r w:rsidRPr="006E5F14">
                        <w:rPr>
                          <w:sz w:val="24"/>
                          <w:szCs w:val="24"/>
                        </w:rPr>
                        <w:t>Nuestros obispos en el Doc. De Aparecida, se mostraron muy sensibles y claros ante el sistema económico que influye en la vida personal y cotidiana de nuestra familias. Escuchémosle:</w:t>
                      </w:r>
                    </w:p>
                    <w:p w:rsidR="00CA2AE2" w:rsidRPr="00A24EC4" w:rsidRDefault="00CA2AE2" w:rsidP="006E5F14">
                      <w:pPr>
                        <w:pStyle w:val="Prrafodelista"/>
                        <w:jc w:val="both"/>
                        <w:rPr>
                          <w:sz w:val="24"/>
                          <w:szCs w:val="24"/>
                        </w:rPr>
                      </w:pPr>
                      <w:r w:rsidRPr="006E5F14">
                        <w:rPr>
                          <w:sz w:val="24"/>
                          <w:szCs w:val="24"/>
                        </w:rPr>
                        <w:t>“En la globalización, la dinámica del mercado absolutiza con facilidad la eficacia y la productividad como valores reguladores de todas las relaciones humanas. Este peculiar carácter hace de la globalización un proceso promotor de inequidades e injusticias múltiples. La globalización tal y como está configurada actualmente, no es capaz de interpretar y reaccionar en función de valores objetivos que se encuentran más allá del mercado y que constituyen lo más importante de la vida humana: la verdad, la justicia, el amor, y muy especialmente, la dignidad y los derechos de todos, aún de aquellos que viven al margen del propio mercado”.</w:t>
                      </w:r>
                    </w:p>
                    <w:p w:rsidR="00CA2AE2" w:rsidRPr="00A24EC4" w:rsidRDefault="00CA2AE2" w:rsidP="007E19B0">
                      <w:pPr>
                        <w:pStyle w:val="Prrafodelista"/>
                        <w:numPr>
                          <w:ilvl w:val="0"/>
                          <w:numId w:val="2"/>
                        </w:numPr>
                        <w:jc w:val="both"/>
                        <w:rPr>
                          <w:sz w:val="24"/>
                          <w:szCs w:val="28"/>
                        </w:rPr>
                      </w:pPr>
                      <w:r w:rsidRPr="006E5F14">
                        <w:rPr>
                          <w:sz w:val="24"/>
                          <w:szCs w:val="28"/>
                        </w:rPr>
                        <w:t>¿Nos hemos preocupado de estar atentos o discernir sobre lo que conviene para nuestra sana convivencia económica? ¿Es lo que el mercado materialista el que debe imponerse por sobre nuestra decisiones personales?</w:t>
                      </w:r>
                    </w:p>
                    <w:p w:rsidR="00CA2AE2" w:rsidRPr="00A24EC4" w:rsidRDefault="00CA2AE2" w:rsidP="00DC522C">
                      <w:pPr>
                        <w:rPr>
                          <w:sz w:val="24"/>
                          <w:szCs w:val="28"/>
                        </w:rPr>
                      </w:pPr>
                    </w:p>
                    <w:p w:rsidR="00CA2AE2" w:rsidRPr="0043325A" w:rsidRDefault="00CA2AE2" w:rsidP="007E19B0">
                      <w:pPr>
                        <w:pStyle w:val="Prrafodelista"/>
                        <w:numPr>
                          <w:ilvl w:val="0"/>
                          <w:numId w:val="28"/>
                        </w:numPr>
                        <w:rPr>
                          <w:b/>
                          <w:sz w:val="28"/>
                          <w:szCs w:val="28"/>
                        </w:rPr>
                      </w:pPr>
                      <w:r w:rsidRPr="0043325A">
                        <w:rPr>
                          <w:b/>
                          <w:sz w:val="28"/>
                          <w:szCs w:val="28"/>
                        </w:rPr>
                        <w:t>Sugerencia de signo.</w:t>
                      </w:r>
                    </w:p>
                    <w:p w:rsidR="00CA2AE2" w:rsidRPr="006E5F14" w:rsidRDefault="00CA2AE2" w:rsidP="006E5F14">
                      <w:pPr>
                        <w:pStyle w:val="Prrafodelista"/>
                        <w:jc w:val="both"/>
                        <w:rPr>
                          <w:i/>
                          <w:sz w:val="24"/>
                          <w:szCs w:val="28"/>
                        </w:rPr>
                      </w:pPr>
                      <w:r w:rsidRPr="006E5F14">
                        <w:rPr>
                          <w:sz w:val="24"/>
                          <w:szCs w:val="28"/>
                        </w:rPr>
                        <w:t>Se tiene, previamente preparado un Papelógrafo grande, con la frase destacada “Contra un mercado materialista y consumista que at</w:t>
                      </w:r>
                      <w:r>
                        <w:rPr>
                          <w:sz w:val="24"/>
                          <w:szCs w:val="28"/>
                        </w:rPr>
                        <w:t>enta a la paz, queremos vivir…</w:t>
                      </w:r>
                      <w:r w:rsidRPr="006E5F14">
                        <w:rPr>
                          <w:sz w:val="24"/>
                          <w:szCs w:val="28"/>
                        </w:rPr>
                        <w:t xml:space="preserve">  </w:t>
                      </w:r>
                      <w:r w:rsidRPr="006E5F14">
                        <w:rPr>
                          <w:i/>
                          <w:sz w:val="24"/>
                          <w:szCs w:val="28"/>
                        </w:rPr>
                        <w:t>(invita a quienes lo deseen, pasar a escribir la sociedad que desean vivir como constructora de la Paz).</w:t>
                      </w:r>
                    </w:p>
                    <w:p w:rsidR="00CA2AE2" w:rsidRPr="00A24EC4" w:rsidRDefault="00CA2AE2" w:rsidP="006E5F14">
                      <w:pPr>
                        <w:jc w:val="both"/>
                        <w:rPr>
                          <w:sz w:val="24"/>
                          <w:szCs w:val="28"/>
                        </w:rPr>
                      </w:pPr>
                    </w:p>
                    <w:p w:rsidR="00CA2AE2" w:rsidRPr="0043325A" w:rsidRDefault="00CA2AE2" w:rsidP="007E19B0">
                      <w:pPr>
                        <w:pStyle w:val="Prrafodelista"/>
                        <w:numPr>
                          <w:ilvl w:val="0"/>
                          <w:numId w:val="28"/>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788288"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49"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Cuarto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E71702">
                            <w:pPr>
                              <w:jc w:val="right"/>
                              <w:rPr>
                                <w:rFonts w:ascii="Century Gothic" w:hAnsi="Century Gothic"/>
                                <w:b/>
                                <w:color w:val="1F497D" w:themeColor="text2"/>
                                <w:sz w:val="28"/>
                                <w:szCs w:val="28"/>
                              </w:rPr>
                            </w:pPr>
                            <w:r>
                              <w:rPr>
                                <w:rFonts w:ascii="Century Gothic" w:hAnsi="Century Gothic"/>
                                <w:b/>
                                <w:color w:val="1F497D" w:themeColor="text2"/>
                                <w:sz w:val="28"/>
                                <w:szCs w:val="28"/>
                              </w:rPr>
                              <w:t>Jó</w:t>
                            </w:r>
                            <w:r w:rsidRPr="00E71702">
                              <w:rPr>
                                <w:rFonts w:ascii="Century Gothic" w:hAnsi="Century Gothic"/>
                                <w:b/>
                                <w:color w:val="1F497D" w:themeColor="text2"/>
                                <w:sz w:val="28"/>
                                <w:szCs w:val="28"/>
                              </w:rPr>
                              <w:t xml:space="preserve">venes constructores de paz </w:t>
                            </w:r>
                          </w:p>
                          <w:p w:rsidR="00CA2AE2" w:rsidRPr="0043325A" w:rsidRDefault="00CA2AE2" w:rsidP="00E71702">
                            <w:pPr>
                              <w:jc w:val="right"/>
                              <w:rPr>
                                <w:rFonts w:ascii="Century Gothic" w:hAnsi="Century Gothic"/>
                                <w:b/>
                                <w:color w:val="1F497D" w:themeColor="text2"/>
                                <w:sz w:val="28"/>
                                <w:szCs w:val="28"/>
                              </w:rPr>
                            </w:pPr>
                            <w:r w:rsidRPr="00E71702">
                              <w:rPr>
                                <w:rFonts w:ascii="Century Gothic" w:hAnsi="Century Gothic"/>
                                <w:b/>
                                <w:color w:val="1F497D" w:themeColor="text2"/>
                                <w:sz w:val="28"/>
                                <w:szCs w:val="28"/>
                              </w:rPr>
                              <w:t>en contextos de droga y</w:t>
                            </w:r>
                            <w:r>
                              <w:rPr>
                                <w:rFonts w:ascii="Century Gothic" w:hAnsi="Century Gothic"/>
                                <w:b/>
                                <w:color w:val="1F497D" w:themeColor="text2"/>
                                <w:sz w:val="28"/>
                                <w:szCs w:val="28"/>
                              </w:rPr>
                              <w:t xml:space="preserve"> adicciones</w:t>
                            </w:r>
                          </w:p>
                          <w:p w:rsidR="00CA2AE2" w:rsidRDefault="00CA2AE2" w:rsidP="00DC522C">
                            <w:pPr>
                              <w:rPr>
                                <w:sz w:val="28"/>
                                <w:szCs w:val="28"/>
                              </w:rPr>
                            </w:pPr>
                          </w:p>
                          <w:p w:rsidR="00CA2AE2" w:rsidRPr="00387159" w:rsidRDefault="00CA2AE2" w:rsidP="007E19B0">
                            <w:pPr>
                              <w:pStyle w:val="Prrafodelista"/>
                              <w:numPr>
                                <w:ilvl w:val="0"/>
                                <w:numId w:val="30"/>
                              </w:numPr>
                              <w:rPr>
                                <w:b/>
                                <w:sz w:val="28"/>
                                <w:szCs w:val="28"/>
                              </w:rPr>
                            </w:pPr>
                            <w:r w:rsidRPr="00387159">
                              <w:rPr>
                                <w:b/>
                                <w:sz w:val="28"/>
                                <w:szCs w:val="28"/>
                              </w:rPr>
                              <w:t>Motivación.</w:t>
                            </w:r>
                          </w:p>
                          <w:p w:rsidR="00CA2AE2" w:rsidRDefault="00CA2AE2" w:rsidP="00DC522C">
                            <w:pPr>
                              <w:pStyle w:val="Prrafodelista"/>
                              <w:rPr>
                                <w:sz w:val="28"/>
                                <w:szCs w:val="28"/>
                              </w:rPr>
                            </w:pPr>
                            <w:r w:rsidRPr="00F929C3">
                              <w:rPr>
                                <w:sz w:val="24"/>
                                <w:szCs w:val="24"/>
                              </w:rPr>
                              <w:t>¡Cuánto sufre la familia, sobre todo los padres, cuando ve al hijo o hija sumido en las cadenas de la droga y diversas adicciones! Parece que la Paz se le va de entre las manos. Ya no se vive en paz, porque uno se ha vuelto adicto/a. Ya son muchos/as jóvenes incluso niños que son atrapados por este flagelo social. Se ha convertido en un comercio de grupos donde la maldad no les inquieta. Pidamos a nuestra Madre María que nos acompañe para estar atentos a la manipulación que se hace de los jóvenes y apoyar con misericordia a quienes han caído o están propensos a caer en adicciones que quita la paz de los corazones y de la sociedad.</w:t>
                            </w:r>
                          </w:p>
                          <w:p w:rsidR="00CA2AE2" w:rsidRDefault="00CA2AE2" w:rsidP="00DC522C">
                            <w:pPr>
                              <w:pStyle w:val="Prrafodelista"/>
                              <w:rPr>
                                <w:sz w:val="28"/>
                                <w:szCs w:val="28"/>
                              </w:rPr>
                            </w:pPr>
                          </w:p>
                          <w:p w:rsidR="00CA2AE2" w:rsidRPr="004B29E0" w:rsidRDefault="00CA2AE2" w:rsidP="007E19B0">
                            <w:pPr>
                              <w:pStyle w:val="Prrafodelista"/>
                              <w:numPr>
                                <w:ilvl w:val="0"/>
                                <w:numId w:val="30"/>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F929C3" w:rsidRDefault="00CA2AE2" w:rsidP="00DC522C">
                            <w:pPr>
                              <w:pStyle w:val="Prrafodelista"/>
                              <w:rPr>
                                <w:sz w:val="24"/>
                                <w:szCs w:val="28"/>
                              </w:rPr>
                            </w:pPr>
                            <w:r>
                              <w:rPr>
                                <w:sz w:val="24"/>
                                <w:szCs w:val="28"/>
                              </w:rPr>
                              <w:t>O</w:t>
                            </w:r>
                            <w:r w:rsidRPr="00F929C3">
                              <w:rPr>
                                <w:sz w:val="24"/>
                                <w:szCs w:val="28"/>
                              </w:rPr>
                              <w:t>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30"/>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(2 Pedro 2,</w:t>
                            </w:r>
                            <w:r w:rsidRPr="00F929C3">
                              <w:rPr>
                                <w:b/>
                                <w:sz w:val="28"/>
                                <w:szCs w:val="28"/>
                              </w:rPr>
                              <w:t xml:space="preserve"> 19</w:t>
                            </w:r>
                            <w:r w:rsidRPr="0043325A">
                              <w:rPr>
                                <w:b/>
                                <w:sz w:val="28"/>
                                <w:szCs w:val="28"/>
                              </w:rPr>
                              <w:t>)</w:t>
                            </w:r>
                          </w:p>
                          <w:p w:rsidR="00CA2AE2" w:rsidRDefault="00CA2AE2" w:rsidP="00DC522C">
                            <w:pPr>
                              <w:ind w:left="720"/>
                              <w:rPr>
                                <w:sz w:val="28"/>
                                <w:szCs w:val="28"/>
                              </w:rPr>
                            </w:pPr>
                            <w:r w:rsidRPr="00F929C3">
                              <w:rPr>
                                <w:sz w:val="24"/>
                                <w:szCs w:val="28"/>
                              </w:rPr>
                              <w:t>El apóstol Pablo nos invita a estar atentos a los seductores de falsas promesas de felicidad. Escuchemos:</w:t>
                            </w:r>
                          </w:p>
                          <w:p w:rsidR="00CA2AE2" w:rsidRDefault="00CA2AE2" w:rsidP="00DC522C">
                            <w:pPr>
                              <w:ind w:left="720"/>
                              <w:rPr>
                                <w:sz w:val="28"/>
                                <w:szCs w:val="28"/>
                              </w:rPr>
                            </w:pPr>
                          </w:p>
                          <w:p w:rsidR="00CA2AE2" w:rsidRDefault="00CA2AE2" w:rsidP="00DC522C">
                            <w:pPr>
                              <w:ind w:left="1440"/>
                              <w:jc w:val="both"/>
                              <w:rPr>
                                <w:rFonts w:asciiTheme="majorHAnsi" w:hAnsiTheme="majorHAnsi"/>
                                <w:i/>
                                <w:sz w:val="28"/>
                                <w:szCs w:val="28"/>
                              </w:rPr>
                            </w:pPr>
                            <w:r w:rsidRPr="00F929C3">
                              <w:rPr>
                                <w:rFonts w:asciiTheme="majorHAnsi" w:hAnsiTheme="majorHAnsi"/>
                                <w:i/>
                                <w:sz w:val="28"/>
                                <w:szCs w:val="28"/>
                              </w:rPr>
                              <w:t>“Les prometen libertad, mientras que ellos mismos son esclavos de la corrupción, pues uno es esclavo de aquello que le ha vencido”.</w:t>
                            </w:r>
                            <w:r w:rsidRPr="00A24EC4">
                              <w:rPr>
                                <w:rFonts w:asciiTheme="majorHAnsi" w:hAnsiTheme="majorHAnsi"/>
                                <w:i/>
                                <w:sz w:val="28"/>
                                <w:szCs w:val="28"/>
                              </w:rPr>
                              <w:t xml:space="preserve"> </w:t>
                            </w:r>
                          </w:p>
                          <w:p w:rsidR="00CA2AE2" w:rsidRPr="00A24EC4" w:rsidRDefault="00CA2AE2" w:rsidP="00DC522C">
                            <w:pPr>
                              <w:ind w:left="1440"/>
                              <w:jc w:val="both"/>
                              <w:rPr>
                                <w:rFonts w:asciiTheme="majorHAnsi" w:hAnsiTheme="majorHAnsi"/>
                                <w:i/>
                                <w:sz w:val="28"/>
                                <w:szCs w:val="28"/>
                              </w:rPr>
                            </w:pP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2A18E7">
                            <w:pPr>
                              <w:ind w:left="1440"/>
                              <w:jc w:val="both"/>
                              <w:rPr>
                                <w:rFonts w:asciiTheme="majorHAnsi" w:hAnsiTheme="majorHAnsi"/>
                                <w:i/>
                                <w:sz w:val="28"/>
                                <w:szCs w:val="28"/>
                              </w:rPr>
                            </w:pPr>
                          </w:p>
                          <w:p w:rsidR="00CA2AE2" w:rsidRPr="003A20FF" w:rsidRDefault="00CA2AE2" w:rsidP="007E19B0">
                            <w:pPr>
                              <w:pStyle w:val="Prrafodelista"/>
                              <w:numPr>
                                <w:ilvl w:val="0"/>
                                <w:numId w:val="29"/>
                              </w:numPr>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Default="00CA2AE2" w:rsidP="002A18E7">
                            <w:pPr>
                              <w:jc w:val="right"/>
                            </w:pPr>
                            <w:r w:rsidRPr="002A18E7">
                              <w:rPr>
                                <w:sz w:val="24"/>
                                <w:szCs w:val="28"/>
                              </w:rPr>
                              <w:t>¿Cuándo crees te has vencido por alguna falsa seducción de felicidad?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52" style="position:absolute;margin-left:0;margin-top:-12.35pt;width:468pt;height:680.25pt;z-index:-251528192;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2A4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TV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j+enWd2a8gHmDfobhwr2Mxwa435S0sGuK6j/&#10;sWNOUKLea2jx1Wg6jcsRL9PZYgwXN9RshxqmOUAVNECu8HgV0kLdWSfrBjyl2dDmEua8kjiBcQck&#10;VhBNvMA+S3OQdm9cmMM7Wj3+Q2x+AQ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BoB2A4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Cuarto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E71702">
                      <w:pPr>
                        <w:jc w:val="right"/>
                        <w:rPr>
                          <w:rFonts w:ascii="Century Gothic" w:hAnsi="Century Gothic"/>
                          <w:b/>
                          <w:color w:val="1F497D" w:themeColor="text2"/>
                          <w:sz w:val="28"/>
                          <w:szCs w:val="28"/>
                        </w:rPr>
                      </w:pPr>
                      <w:r>
                        <w:rPr>
                          <w:rFonts w:ascii="Century Gothic" w:hAnsi="Century Gothic"/>
                          <w:b/>
                          <w:color w:val="1F497D" w:themeColor="text2"/>
                          <w:sz w:val="28"/>
                          <w:szCs w:val="28"/>
                        </w:rPr>
                        <w:t>Jó</w:t>
                      </w:r>
                      <w:r w:rsidRPr="00E71702">
                        <w:rPr>
                          <w:rFonts w:ascii="Century Gothic" w:hAnsi="Century Gothic"/>
                          <w:b/>
                          <w:color w:val="1F497D" w:themeColor="text2"/>
                          <w:sz w:val="28"/>
                          <w:szCs w:val="28"/>
                        </w:rPr>
                        <w:t xml:space="preserve">venes constructores de paz </w:t>
                      </w:r>
                    </w:p>
                    <w:p w:rsidR="00CA2AE2" w:rsidRPr="0043325A" w:rsidRDefault="00CA2AE2" w:rsidP="00E71702">
                      <w:pPr>
                        <w:jc w:val="right"/>
                        <w:rPr>
                          <w:rFonts w:ascii="Century Gothic" w:hAnsi="Century Gothic"/>
                          <w:b/>
                          <w:color w:val="1F497D" w:themeColor="text2"/>
                          <w:sz w:val="28"/>
                          <w:szCs w:val="28"/>
                        </w:rPr>
                      </w:pPr>
                      <w:r w:rsidRPr="00E71702">
                        <w:rPr>
                          <w:rFonts w:ascii="Century Gothic" w:hAnsi="Century Gothic"/>
                          <w:b/>
                          <w:color w:val="1F497D" w:themeColor="text2"/>
                          <w:sz w:val="28"/>
                          <w:szCs w:val="28"/>
                        </w:rPr>
                        <w:t>en contextos de droga y</w:t>
                      </w:r>
                      <w:r>
                        <w:rPr>
                          <w:rFonts w:ascii="Century Gothic" w:hAnsi="Century Gothic"/>
                          <w:b/>
                          <w:color w:val="1F497D" w:themeColor="text2"/>
                          <w:sz w:val="28"/>
                          <w:szCs w:val="28"/>
                        </w:rPr>
                        <w:t xml:space="preserve"> adicciones</w:t>
                      </w:r>
                    </w:p>
                    <w:p w:rsidR="00CA2AE2" w:rsidRDefault="00CA2AE2" w:rsidP="00DC522C">
                      <w:pPr>
                        <w:rPr>
                          <w:sz w:val="28"/>
                          <w:szCs w:val="28"/>
                        </w:rPr>
                      </w:pPr>
                    </w:p>
                    <w:p w:rsidR="00CA2AE2" w:rsidRPr="00387159" w:rsidRDefault="00CA2AE2" w:rsidP="007E19B0">
                      <w:pPr>
                        <w:pStyle w:val="Prrafodelista"/>
                        <w:numPr>
                          <w:ilvl w:val="0"/>
                          <w:numId w:val="30"/>
                        </w:numPr>
                        <w:rPr>
                          <w:b/>
                          <w:sz w:val="28"/>
                          <w:szCs w:val="28"/>
                        </w:rPr>
                      </w:pPr>
                      <w:r w:rsidRPr="00387159">
                        <w:rPr>
                          <w:b/>
                          <w:sz w:val="28"/>
                          <w:szCs w:val="28"/>
                        </w:rPr>
                        <w:t>Motivación.</w:t>
                      </w:r>
                    </w:p>
                    <w:p w:rsidR="00CA2AE2" w:rsidRDefault="00CA2AE2" w:rsidP="00DC522C">
                      <w:pPr>
                        <w:pStyle w:val="Prrafodelista"/>
                        <w:rPr>
                          <w:sz w:val="28"/>
                          <w:szCs w:val="28"/>
                        </w:rPr>
                      </w:pPr>
                      <w:r w:rsidRPr="00F929C3">
                        <w:rPr>
                          <w:sz w:val="24"/>
                          <w:szCs w:val="24"/>
                        </w:rPr>
                        <w:t>¡Cuánto sufre la familia, sobre todo los padres, cuando ve al hijo o hija sumido en las cadenas de la droga y diversas adicciones! Parece que la Paz se le va de entre las manos. Ya no se vive en paz, porque uno se ha vuelto adicto/a. Ya son muchos/as jóvenes incluso niños que son atrapados por este flagelo social. Se ha convertido en un comercio de grupos donde la maldad no les inquieta. Pidamos a nuestra Madre María que nos acompañe para estar atentos a la manipulación que se hace de los jóvenes y apoyar con misericordia a quienes han caído o están propensos a caer en adicciones que quita la paz de los corazones y de la sociedad.</w:t>
                      </w:r>
                    </w:p>
                    <w:p w:rsidR="00CA2AE2" w:rsidRDefault="00CA2AE2" w:rsidP="00DC522C">
                      <w:pPr>
                        <w:pStyle w:val="Prrafodelista"/>
                        <w:rPr>
                          <w:sz w:val="28"/>
                          <w:szCs w:val="28"/>
                        </w:rPr>
                      </w:pPr>
                    </w:p>
                    <w:p w:rsidR="00CA2AE2" w:rsidRPr="004B29E0" w:rsidRDefault="00CA2AE2" w:rsidP="007E19B0">
                      <w:pPr>
                        <w:pStyle w:val="Prrafodelista"/>
                        <w:numPr>
                          <w:ilvl w:val="0"/>
                          <w:numId w:val="30"/>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F929C3" w:rsidRDefault="00CA2AE2" w:rsidP="00DC522C">
                      <w:pPr>
                        <w:pStyle w:val="Prrafodelista"/>
                        <w:rPr>
                          <w:sz w:val="24"/>
                          <w:szCs w:val="28"/>
                        </w:rPr>
                      </w:pPr>
                      <w:r>
                        <w:rPr>
                          <w:sz w:val="24"/>
                          <w:szCs w:val="28"/>
                        </w:rPr>
                        <w:t>O</w:t>
                      </w:r>
                      <w:r w:rsidRPr="00F929C3">
                        <w:rPr>
                          <w:sz w:val="24"/>
                          <w:szCs w:val="28"/>
                        </w:rPr>
                        <w:t>ración tradicional del Mes. La rezamos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30"/>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(2 Pedro 2,</w:t>
                      </w:r>
                      <w:r w:rsidRPr="00F929C3">
                        <w:rPr>
                          <w:b/>
                          <w:sz w:val="28"/>
                          <w:szCs w:val="28"/>
                        </w:rPr>
                        <w:t xml:space="preserve"> 19</w:t>
                      </w:r>
                      <w:r w:rsidRPr="0043325A">
                        <w:rPr>
                          <w:b/>
                          <w:sz w:val="28"/>
                          <w:szCs w:val="28"/>
                        </w:rPr>
                        <w:t>)</w:t>
                      </w:r>
                    </w:p>
                    <w:p w:rsidR="00CA2AE2" w:rsidRDefault="00CA2AE2" w:rsidP="00DC522C">
                      <w:pPr>
                        <w:ind w:left="720"/>
                        <w:rPr>
                          <w:sz w:val="28"/>
                          <w:szCs w:val="28"/>
                        </w:rPr>
                      </w:pPr>
                      <w:r w:rsidRPr="00F929C3">
                        <w:rPr>
                          <w:sz w:val="24"/>
                          <w:szCs w:val="28"/>
                        </w:rPr>
                        <w:t>El apóstol Pablo nos invita a estar atentos a los seductores de falsas promesas de felicidad. Escuchemos:</w:t>
                      </w:r>
                    </w:p>
                    <w:p w:rsidR="00CA2AE2" w:rsidRDefault="00CA2AE2" w:rsidP="00DC522C">
                      <w:pPr>
                        <w:ind w:left="720"/>
                        <w:rPr>
                          <w:sz w:val="28"/>
                          <w:szCs w:val="28"/>
                        </w:rPr>
                      </w:pPr>
                    </w:p>
                    <w:p w:rsidR="00CA2AE2" w:rsidRDefault="00CA2AE2" w:rsidP="00DC522C">
                      <w:pPr>
                        <w:ind w:left="1440"/>
                        <w:jc w:val="both"/>
                        <w:rPr>
                          <w:rFonts w:asciiTheme="majorHAnsi" w:hAnsiTheme="majorHAnsi"/>
                          <w:i/>
                          <w:sz w:val="28"/>
                          <w:szCs w:val="28"/>
                        </w:rPr>
                      </w:pPr>
                      <w:r w:rsidRPr="00F929C3">
                        <w:rPr>
                          <w:rFonts w:asciiTheme="majorHAnsi" w:hAnsiTheme="majorHAnsi"/>
                          <w:i/>
                          <w:sz w:val="28"/>
                          <w:szCs w:val="28"/>
                        </w:rPr>
                        <w:t>“Les prometen libertad, mientras que ellos mismos son esclavos de la corrupción, pues uno es esclavo de aquello que le ha vencido”.</w:t>
                      </w:r>
                      <w:r w:rsidRPr="00A24EC4">
                        <w:rPr>
                          <w:rFonts w:asciiTheme="majorHAnsi" w:hAnsiTheme="majorHAnsi"/>
                          <w:i/>
                          <w:sz w:val="28"/>
                          <w:szCs w:val="28"/>
                        </w:rPr>
                        <w:t xml:space="preserve"> </w:t>
                      </w:r>
                    </w:p>
                    <w:p w:rsidR="00CA2AE2" w:rsidRPr="00A24EC4" w:rsidRDefault="00CA2AE2" w:rsidP="00DC522C">
                      <w:pPr>
                        <w:ind w:left="1440"/>
                        <w:jc w:val="both"/>
                        <w:rPr>
                          <w:rFonts w:asciiTheme="majorHAnsi" w:hAnsiTheme="majorHAnsi"/>
                          <w:i/>
                          <w:sz w:val="28"/>
                          <w:szCs w:val="28"/>
                        </w:rPr>
                      </w:pP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2A18E7">
                      <w:pPr>
                        <w:ind w:left="1440"/>
                        <w:jc w:val="both"/>
                        <w:rPr>
                          <w:rFonts w:asciiTheme="majorHAnsi" w:hAnsiTheme="majorHAnsi"/>
                          <w:i/>
                          <w:sz w:val="28"/>
                          <w:szCs w:val="28"/>
                        </w:rPr>
                      </w:pPr>
                    </w:p>
                    <w:p w:rsidR="00CA2AE2" w:rsidRPr="003A20FF" w:rsidRDefault="00CA2AE2" w:rsidP="007E19B0">
                      <w:pPr>
                        <w:pStyle w:val="Prrafodelista"/>
                        <w:numPr>
                          <w:ilvl w:val="0"/>
                          <w:numId w:val="29"/>
                        </w:numPr>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Default="00CA2AE2" w:rsidP="002A18E7">
                      <w:pPr>
                        <w:jc w:val="right"/>
                      </w:pPr>
                      <w:r w:rsidRPr="002A18E7">
                        <w:rPr>
                          <w:sz w:val="24"/>
                          <w:szCs w:val="28"/>
                        </w:rPr>
                        <w:t>¿Cuándo crees te has vencido por alguna falsa seducción de felicidad?</w:t>
                      </w: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789312" behindDoc="1" locked="0" layoutInCell="0" allowOverlap="1" wp14:anchorId="523A351F" wp14:editId="1E14CFD7">
                <wp:simplePos x="0" y="0"/>
                <wp:positionH relativeFrom="margin">
                  <wp:posOffset>0</wp:posOffset>
                </wp:positionH>
                <wp:positionV relativeFrom="margin">
                  <wp:posOffset>-155356</wp:posOffset>
                </wp:positionV>
                <wp:extent cx="5943600" cy="8639175"/>
                <wp:effectExtent l="0" t="0" r="38100" b="66675"/>
                <wp:wrapTopAndBottom/>
                <wp:docPr id="150"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30"/>
                              </w:numPr>
                              <w:rPr>
                                <w:b/>
                                <w:sz w:val="28"/>
                                <w:szCs w:val="28"/>
                              </w:rPr>
                            </w:pPr>
                            <w:r w:rsidRPr="0043325A">
                              <w:rPr>
                                <w:b/>
                                <w:sz w:val="28"/>
                                <w:szCs w:val="28"/>
                              </w:rPr>
                              <w:t>Oremos juntos.</w:t>
                            </w:r>
                          </w:p>
                          <w:p w:rsidR="00CA2AE2" w:rsidRPr="00A24EC4" w:rsidRDefault="00CA2AE2" w:rsidP="00DC522C">
                            <w:pPr>
                              <w:jc w:val="both"/>
                              <w:rPr>
                                <w:sz w:val="24"/>
                                <w:szCs w:val="28"/>
                              </w:rPr>
                            </w:pPr>
                            <w:r w:rsidRPr="002A18E7">
                              <w:rPr>
                                <w:sz w:val="24"/>
                                <w:szCs w:val="28"/>
                              </w:rPr>
                              <w:t>Pidamos a la Madre de Jesús, que nos acompañe y cuide a muchos jóvenes en el camino de la fortaleza y valentía ante las solicitudes de posibles adicciones o experiencias con drogas</w:t>
                            </w:r>
                            <w:r>
                              <w:rPr>
                                <w:sz w:val="24"/>
                                <w:szCs w:val="28"/>
                              </w:rPr>
                              <w:t>:</w:t>
                            </w:r>
                          </w:p>
                          <w:p w:rsidR="00CA2AE2" w:rsidRPr="002A18E7" w:rsidRDefault="00CA2AE2" w:rsidP="007E19B0">
                            <w:pPr>
                              <w:pStyle w:val="Prrafodelista"/>
                              <w:numPr>
                                <w:ilvl w:val="0"/>
                                <w:numId w:val="3"/>
                              </w:numPr>
                              <w:jc w:val="both"/>
                              <w:rPr>
                                <w:sz w:val="24"/>
                                <w:szCs w:val="28"/>
                              </w:rPr>
                            </w:pPr>
                            <w:r w:rsidRPr="002A18E7">
                              <w:rPr>
                                <w:sz w:val="24"/>
                                <w:szCs w:val="28"/>
                              </w:rPr>
                              <w:t>Para que nuestra voluntad no ceda a las tentaciones de los mercaderes de la droga que quita la paz del corazón- Roguemos al Señor…  Escúchanos…</w:t>
                            </w:r>
                          </w:p>
                          <w:p w:rsidR="00CA2AE2" w:rsidRPr="002A18E7" w:rsidRDefault="00CA2AE2" w:rsidP="007E19B0">
                            <w:pPr>
                              <w:pStyle w:val="Prrafodelista"/>
                              <w:numPr>
                                <w:ilvl w:val="0"/>
                                <w:numId w:val="3"/>
                              </w:numPr>
                              <w:jc w:val="both"/>
                              <w:rPr>
                                <w:sz w:val="24"/>
                                <w:szCs w:val="28"/>
                              </w:rPr>
                            </w:pPr>
                            <w:r w:rsidRPr="002A18E7">
                              <w:rPr>
                                <w:sz w:val="24"/>
                                <w:szCs w:val="28"/>
                              </w:rPr>
                              <w:t>Para que el valor de la Paz se imponga ante la violencia de las adicciones que turban la convivencia social. Roguemos al Señor…  Escúchanos…</w:t>
                            </w:r>
                          </w:p>
                          <w:p w:rsidR="00CA2AE2" w:rsidRPr="00A24EC4" w:rsidRDefault="00CA2AE2" w:rsidP="007E19B0">
                            <w:pPr>
                              <w:pStyle w:val="Prrafodelista"/>
                              <w:numPr>
                                <w:ilvl w:val="0"/>
                                <w:numId w:val="3"/>
                              </w:numPr>
                              <w:jc w:val="both"/>
                              <w:rPr>
                                <w:sz w:val="24"/>
                                <w:szCs w:val="28"/>
                              </w:rPr>
                            </w:pPr>
                            <w:r w:rsidRPr="002A18E7">
                              <w:rPr>
                                <w:sz w:val="24"/>
                                <w:szCs w:val="28"/>
                              </w:rPr>
                              <w:t>Por tantos niños y adolescentes que se inician, sin redes de protección, en la drogas sin retorno. Roguemos al Señor…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30"/>
                              </w:numPr>
                              <w:rPr>
                                <w:b/>
                                <w:sz w:val="28"/>
                                <w:szCs w:val="28"/>
                              </w:rPr>
                            </w:pPr>
                            <w:r>
                              <w:rPr>
                                <w:b/>
                                <w:sz w:val="28"/>
                                <w:szCs w:val="28"/>
                              </w:rPr>
                              <w:t>L</w:t>
                            </w:r>
                            <w:r w:rsidRPr="00A24EC4">
                              <w:rPr>
                                <w:b/>
                                <w:sz w:val="28"/>
                                <w:szCs w:val="28"/>
                              </w:rPr>
                              <w:t>a palabra de nuestros pastores</w:t>
                            </w:r>
                          </w:p>
                          <w:p w:rsidR="00CA2AE2" w:rsidRPr="002A18E7" w:rsidRDefault="00CA2AE2" w:rsidP="002A18E7">
                            <w:pPr>
                              <w:pStyle w:val="Prrafodelista"/>
                              <w:jc w:val="both"/>
                              <w:rPr>
                                <w:sz w:val="24"/>
                                <w:szCs w:val="24"/>
                              </w:rPr>
                            </w:pPr>
                            <w:r w:rsidRPr="002A18E7">
                              <w:rPr>
                                <w:sz w:val="24"/>
                                <w:szCs w:val="24"/>
                              </w:rPr>
                              <w:t>Sostiene el Papa Francisco:</w:t>
                            </w:r>
                          </w:p>
                          <w:p w:rsidR="00CA2AE2" w:rsidRPr="002A18E7" w:rsidRDefault="00CA2AE2" w:rsidP="002A18E7">
                            <w:pPr>
                              <w:pStyle w:val="Prrafodelista"/>
                              <w:jc w:val="both"/>
                              <w:rPr>
                                <w:sz w:val="24"/>
                                <w:szCs w:val="24"/>
                              </w:rPr>
                            </w:pPr>
                            <w:r w:rsidRPr="002A18E7">
                              <w:rPr>
                                <w:sz w:val="24"/>
                                <w:szCs w:val="24"/>
                              </w:rPr>
                              <w:t>“También se mencionó la drogodependencia como una de las plagas de nuestra época, que hace sufrir a muchas familias, y no pocas veces termina destruyéndolas. Algo semejante ocurre con el alcoholismo, el juego y otras adicciones. La familia podría ser el lugar de la prevención y de la contención, pero la sociedad y la política no terminan</w:t>
                            </w:r>
                          </w:p>
                          <w:p w:rsidR="00CA2AE2" w:rsidRDefault="00CA2AE2" w:rsidP="002A18E7">
                            <w:pPr>
                              <w:pStyle w:val="Prrafodelista"/>
                              <w:jc w:val="both"/>
                              <w:rPr>
                                <w:sz w:val="24"/>
                                <w:szCs w:val="24"/>
                              </w:rPr>
                            </w:pPr>
                            <w:r w:rsidRPr="002A18E7">
                              <w:rPr>
                                <w:sz w:val="24"/>
                                <w:szCs w:val="24"/>
                              </w:rPr>
                              <w:t>de percatarse de que una familia en riesgo « pierde la capacidad de reacción para ayudar a sus miembros […] Notamos las graves consecuencias de esta ruptura en familias destrozadas, hijos desarraigados, ancianos abandonados, niños huérfanos de padres vivos, adolescentes y jóvenes desorientados y sin reglas ».(Amoris Laetitia 51)</w:t>
                            </w:r>
                          </w:p>
                          <w:p w:rsidR="00CA2AE2" w:rsidRPr="00A24EC4" w:rsidRDefault="00CA2AE2" w:rsidP="002A18E7">
                            <w:pPr>
                              <w:pStyle w:val="Prrafodelista"/>
                              <w:jc w:val="both"/>
                              <w:rPr>
                                <w:sz w:val="24"/>
                                <w:szCs w:val="24"/>
                              </w:rPr>
                            </w:pPr>
                          </w:p>
                          <w:p w:rsidR="00CA2AE2" w:rsidRPr="00A24EC4" w:rsidRDefault="00CA2AE2" w:rsidP="007E19B0">
                            <w:pPr>
                              <w:pStyle w:val="Prrafodelista"/>
                              <w:numPr>
                                <w:ilvl w:val="0"/>
                                <w:numId w:val="2"/>
                              </w:numPr>
                              <w:rPr>
                                <w:sz w:val="24"/>
                                <w:szCs w:val="28"/>
                              </w:rPr>
                            </w:pPr>
                            <w:r w:rsidRPr="002A18E7">
                              <w:rPr>
                                <w:sz w:val="24"/>
                                <w:szCs w:val="28"/>
                              </w:rPr>
                              <w:t>¿De qué manera la familia puede ser lugar de prevención y contención?</w:t>
                            </w:r>
                          </w:p>
                          <w:p w:rsidR="00CA2AE2" w:rsidRPr="00A24EC4" w:rsidRDefault="00CA2AE2" w:rsidP="00DC522C">
                            <w:pPr>
                              <w:rPr>
                                <w:sz w:val="24"/>
                                <w:szCs w:val="28"/>
                              </w:rPr>
                            </w:pPr>
                          </w:p>
                          <w:p w:rsidR="00CA2AE2" w:rsidRPr="0043325A" w:rsidRDefault="00CA2AE2" w:rsidP="007E19B0">
                            <w:pPr>
                              <w:pStyle w:val="Prrafodelista"/>
                              <w:numPr>
                                <w:ilvl w:val="0"/>
                                <w:numId w:val="30"/>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2A18E7">
                              <w:rPr>
                                <w:sz w:val="24"/>
                                <w:szCs w:val="28"/>
                              </w:rPr>
                              <w:t>El guía, tiene previamente preparado pequeñas tarjetas o papeles con el dibujo de una cadena. Entrega a cada participante y les pide que piensen “de qué adicciones tienen que liberarse los jóvenes de hoy”. Pide que algunos lo digan en voz alta y que levantando su tarjeta la rompa. Al final, que todos rompan sus tarjetas con esta intención.</w:t>
                            </w:r>
                          </w:p>
                          <w:p w:rsidR="00CA2AE2" w:rsidRPr="00A24EC4" w:rsidRDefault="00CA2AE2" w:rsidP="00DC522C">
                            <w:pPr>
                              <w:rPr>
                                <w:sz w:val="24"/>
                                <w:szCs w:val="28"/>
                              </w:rPr>
                            </w:pPr>
                          </w:p>
                          <w:p w:rsidR="00CA2AE2" w:rsidRPr="0043325A" w:rsidRDefault="00CA2AE2" w:rsidP="007E19B0">
                            <w:pPr>
                              <w:pStyle w:val="Prrafodelista"/>
                              <w:numPr>
                                <w:ilvl w:val="0"/>
                                <w:numId w:val="30"/>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53" style="position:absolute;margin-left:0;margin-top:-12.25pt;width:468pt;height:680.25pt;z-index:-25152716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Y8p4QIAAGkGAAAOAAAAZHJzL2Uyb0RvYy54bWysVdtu1DAQfUfiHyy/02TvFzVbVS1FSAUq&#10;CuLZ6ziJhWMb27vZ8vWMx7tpaIuEEPsQ2ePx8Zkzlz2/OLSK7IXz0uiCjs5ySoTmppS6LujXLzdv&#10;lpT4wHTJlNGioA/C04vN61fnnV2LsWmMKoUjAKL9urMFbUKw6yzzvBEt82fGCg2HlXEtC7B1dVY6&#10;1gF6q7Jxns+zzrjSOsOF92C9Tod0g/hVJXj4VFVeBKIKCtwCfh1+t/Gbbc7ZunbMNpIfabB/YNEy&#10;qeHRHuqaBUZ2Tj6DaiV3xpsqnHHTZqaqJBcYA0Qzyp9Ec98wKzAWEMfbXib//2D5x/2dI7KE3M1A&#10;H81aSNJnkI3pWgkyy0dRos76NXje2zsXg/T21vDvnmhz1YCfuHTOdI1gJRBD/+y3C3Hj4SrZdh9M&#10;CfhsFwyqdahcGwFBB3LApDz0SRGHQDgYZ6vpZJ4DNw5ny/lkNVrMIqeMrU/XrfPhnTAtiYuCOqCP&#10;8Gx/60NyPbkcc1TeSKWIM+GbDA3KHJnjoYc7aUGsgYByNGNBiivlyJ5BKamQvNWuhZCSbZTHX6oo&#10;sEPdJTuagG0PgdxrP3zkeDeaerd0m3EudJghieFr05cfA6UShxcfBGN9ik9JTSB5IDBCgcCeMyVi&#10;JRzlhbZAnSIrpUkHJ+MFoCNLo2R/+JeUe24AN9Cnj+QZZT98pJUBJoWSLVRBDPKodCy7t7rEPg5M&#10;qrQGKKUjT4Ez4JhSswOI+6bsSCljoYyXkxXMp1LCQJgs83m+WlDCVA2TjAdHn9THi4Xwp/TMHhkO&#10;Yz2SZso2LOW3d3wWfc8W62UQCHZXbKjUmOGwPWAHjxenXt2a8gH6DeobmwrmMywa435S0sGsK6j/&#10;sWNOUKLeayjx1Wg6jcMRN9PZYgwbNzzZDk+Y5gBV0ABa4fIqpIG6s07WDbyUekObS+jzSmIHxhmQ&#10;WEE0cQPzLPVBmr1xYA736PX4D7H5BQAA//8DAFBLAwQUAAYACAAAACEAwAx+fN0AAAAJAQAADwAA&#10;AGRycy9kb3ducmV2LnhtbEyPQU/DMAyF70j8h8hI3LaUbkylNJ0QEojLDpRNXLPGtBWNUzVeV/49&#10;3glutt/T8/eK7ex7NeEYu0AG7pYJKKQ6uI4aA/uPl0UGKrIlZ/tAaOAHI2zL66vC5i6c6R2nihsl&#10;IRRza6BlHnKtY92it3EZBiTRvsLoLcs6NtqN9izhvtdpkmy0tx3Jh9YO+Nxi/V2dvIHKH4Ype93F&#10;T79fp2/usJuymo25vZmfHkExzvxnhgu+oEMpTMdwIhdVb0CKsIFFur4HJfLDaiOXo/hWl0mXhf7f&#10;oPwFAAD//wMAUEsBAi0AFAAGAAgAAAAhALaDOJL+AAAA4QEAABMAAAAAAAAAAAAAAAAAAAAAAFtD&#10;b250ZW50X1R5cGVzXS54bWxQSwECLQAUAAYACAAAACEAOP0h/9YAAACUAQAACwAAAAAAAAAAAAAA&#10;AAAvAQAAX3JlbHMvLnJlbHNQSwECLQAUAAYACAAAACEABgWPKeECAABpBgAADgAAAAAAAAAAAAAA&#10;AAAuAgAAZHJzL2Uyb0RvYy54bWxQSwECLQAUAAYACAAAACEAwAx+fN0AAAAJAQAADwAAAAAAAAAA&#10;AAAAAAA7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30"/>
                        </w:numPr>
                        <w:rPr>
                          <w:b/>
                          <w:sz w:val="28"/>
                          <w:szCs w:val="28"/>
                        </w:rPr>
                      </w:pPr>
                      <w:r w:rsidRPr="0043325A">
                        <w:rPr>
                          <w:b/>
                          <w:sz w:val="28"/>
                          <w:szCs w:val="28"/>
                        </w:rPr>
                        <w:t>Oremos juntos.</w:t>
                      </w:r>
                    </w:p>
                    <w:p w:rsidR="00CA2AE2" w:rsidRPr="00A24EC4" w:rsidRDefault="00CA2AE2" w:rsidP="00DC522C">
                      <w:pPr>
                        <w:jc w:val="both"/>
                        <w:rPr>
                          <w:sz w:val="24"/>
                          <w:szCs w:val="28"/>
                        </w:rPr>
                      </w:pPr>
                      <w:r w:rsidRPr="002A18E7">
                        <w:rPr>
                          <w:sz w:val="24"/>
                          <w:szCs w:val="28"/>
                        </w:rPr>
                        <w:t>Pidamos a la Madre de Jesús, que nos acompañe y cuide a muchos jóvenes en el camino de la fortaleza y valentía ante las solicitudes de posibles adicciones o experiencias con drogas</w:t>
                      </w:r>
                      <w:r>
                        <w:rPr>
                          <w:sz w:val="24"/>
                          <w:szCs w:val="28"/>
                        </w:rPr>
                        <w:t>:</w:t>
                      </w:r>
                    </w:p>
                    <w:p w:rsidR="00CA2AE2" w:rsidRPr="002A18E7" w:rsidRDefault="00CA2AE2" w:rsidP="007E19B0">
                      <w:pPr>
                        <w:pStyle w:val="Prrafodelista"/>
                        <w:numPr>
                          <w:ilvl w:val="0"/>
                          <w:numId w:val="3"/>
                        </w:numPr>
                        <w:jc w:val="both"/>
                        <w:rPr>
                          <w:sz w:val="24"/>
                          <w:szCs w:val="28"/>
                        </w:rPr>
                      </w:pPr>
                      <w:r w:rsidRPr="002A18E7">
                        <w:rPr>
                          <w:sz w:val="24"/>
                          <w:szCs w:val="28"/>
                        </w:rPr>
                        <w:t>Para que nuestra voluntad no ceda a las tentaciones de los mercaderes de la droga que quita la paz del corazón- Roguemos al Señor…  Escúchanos…</w:t>
                      </w:r>
                    </w:p>
                    <w:p w:rsidR="00CA2AE2" w:rsidRPr="002A18E7" w:rsidRDefault="00CA2AE2" w:rsidP="007E19B0">
                      <w:pPr>
                        <w:pStyle w:val="Prrafodelista"/>
                        <w:numPr>
                          <w:ilvl w:val="0"/>
                          <w:numId w:val="3"/>
                        </w:numPr>
                        <w:jc w:val="both"/>
                        <w:rPr>
                          <w:sz w:val="24"/>
                          <w:szCs w:val="28"/>
                        </w:rPr>
                      </w:pPr>
                      <w:r w:rsidRPr="002A18E7">
                        <w:rPr>
                          <w:sz w:val="24"/>
                          <w:szCs w:val="28"/>
                        </w:rPr>
                        <w:t>Para que el valor de la Paz se imponga ante la violencia de las adicciones que turban la convivencia social. Roguemos al Señor…  Escúchanos…</w:t>
                      </w:r>
                    </w:p>
                    <w:p w:rsidR="00CA2AE2" w:rsidRPr="00A24EC4" w:rsidRDefault="00CA2AE2" w:rsidP="007E19B0">
                      <w:pPr>
                        <w:pStyle w:val="Prrafodelista"/>
                        <w:numPr>
                          <w:ilvl w:val="0"/>
                          <w:numId w:val="3"/>
                        </w:numPr>
                        <w:jc w:val="both"/>
                        <w:rPr>
                          <w:sz w:val="24"/>
                          <w:szCs w:val="28"/>
                        </w:rPr>
                      </w:pPr>
                      <w:r w:rsidRPr="002A18E7">
                        <w:rPr>
                          <w:sz w:val="24"/>
                          <w:szCs w:val="28"/>
                        </w:rPr>
                        <w:t>Por tantos niños y adolescentes que se inician, sin redes de protección, en la drogas sin retorno. Roguemos al Señor…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30"/>
                        </w:numPr>
                        <w:rPr>
                          <w:b/>
                          <w:sz w:val="28"/>
                          <w:szCs w:val="28"/>
                        </w:rPr>
                      </w:pPr>
                      <w:r>
                        <w:rPr>
                          <w:b/>
                          <w:sz w:val="28"/>
                          <w:szCs w:val="28"/>
                        </w:rPr>
                        <w:t>L</w:t>
                      </w:r>
                      <w:r w:rsidRPr="00A24EC4">
                        <w:rPr>
                          <w:b/>
                          <w:sz w:val="28"/>
                          <w:szCs w:val="28"/>
                        </w:rPr>
                        <w:t>a palabra de nuestros pastores</w:t>
                      </w:r>
                    </w:p>
                    <w:p w:rsidR="00CA2AE2" w:rsidRPr="002A18E7" w:rsidRDefault="00CA2AE2" w:rsidP="002A18E7">
                      <w:pPr>
                        <w:pStyle w:val="Prrafodelista"/>
                        <w:jc w:val="both"/>
                        <w:rPr>
                          <w:sz w:val="24"/>
                          <w:szCs w:val="24"/>
                        </w:rPr>
                      </w:pPr>
                      <w:r w:rsidRPr="002A18E7">
                        <w:rPr>
                          <w:sz w:val="24"/>
                          <w:szCs w:val="24"/>
                        </w:rPr>
                        <w:t>Sostiene el Papa Francisco:</w:t>
                      </w:r>
                    </w:p>
                    <w:p w:rsidR="00CA2AE2" w:rsidRPr="002A18E7" w:rsidRDefault="00CA2AE2" w:rsidP="002A18E7">
                      <w:pPr>
                        <w:pStyle w:val="Prrafodelista"/>
                        <w:jc w:val="both"/>
                        <w:rPr>
                          <w:sz w:val="24"/>
                          <w:szCs w:val="24"/>
                        </w:rPr>
                      </w:pPr>
                      <w:r w:rsidRPr="002A18E7">
                        <w:rPr>
                          <w:sz w:val="24"/>
                          <w:szCs w:val="24"/>
                        </w:rPr>
                        <w:t>“También se mencionó la drogodependencia como una de las plagas de nuestra época, que hace sufrir a muchas familias, y no pocas veces termina destruyéndolas. Algo semejante ocurre con el alcoholismo, el juego y otras adicciones. La familia podría ser el lugar de la prevención y de la contención, pero la sociedad y la política no terminan</w:t>
                      </w:r>
                    </w:p>
                    <w:p w:rsidR="00CA2AE2" w:rsidRDefault="00CA2AE2" w:rsidP="002A18E7">
                      <w:pPr>
                        <w:pStyle w:val="Prrafodelista"/>
                        <w:jc w:val="both"/>
                        <w:rPr>
                          <w:sz w:val="24"/>
                          <w:szCs w:val="24"/>
                        </w:rPr>
                      </w:pPr>
                      <w:r w:rsidRPr="002A18E7">
                        <w:rPr>
                          <w:sz w:val="24"/>
                          <w:szCs w:val="24"/>
                        </w:rPr>
                        <w:t>de percatarse de que una familia en riesgo « pierde la capacidad de reacción para ayudar a sus miembros […] Notamos las graves consecuencias de esta ruptura en familias destrozadas, hijos desarraigados, ancianos abandonados, niños huérfanos de padres vivos, adolescentes y jóvenes desorientados y sin reglas ».(Amoris Laetitia 51)</w:t>
                      </w:r>
                    </w:p>
                    <w:p w:rsidR="00CA2AE2" w:rsidRPr="00A24EC4" w:rsidRDefault="00CA2AE2" w:rsidP="002A18E7">
                      <w:pPr>
                        <w:pStyle w:val="Prrafodelista"/>
                        <w:jc w:val="both"/>
                        <w:rPr>
                          <w:sz w:val="24"/>
                          <w:szCs w:val="24"/>
                        </w:rPr>
                      </w:pPr>
                    </w:p>
                    <w:p w:rsidR="00CA2AE2" w:rsidRPr="00A24EC4" w:rsidRDefault="00CA2AE2" w:rsidP="007E19B0">
                      <w:pPr>
                        <w:pStyle w:val="Prrafodelista"/>
                        <w:numPr>
                          <w:ilvl w:val="0"/>
                          <w:numId w:val="2"/>
                        </w:numPr>
                        <w:rPr>
                          <w:sz w:val="24"/>
                          <w:szCs w:val="28"/>
                        </w:rPr>
                      </w:pPr>
                      <w:r w:rsidRPr="002A18E7">
                        <w:rPr>
                          <w:sz w:val="24"/>
                          <w:szCs w:val="28"/>
                        </w:rPr>
                        <w:t>¿De qué manera la familia puede ser lugar de prevención y contención?</w:t>
                      </w:r>
                    </w:p>
                    <w:p w:rsidR="00CA2AE2" w:rsidRPr="00A24EC4" w:rsidRDefault="00CA2AE2" w:rsidP="00DC522C">
                      <w:pPr>
                        <w:rPr>
                          <w:sz w:val="24"/>
                          <w:szCs w:val="28"/>
                        </w:rPr>
                      </w:pPr>
                    </w:p>
                    <w:p w:rsidR="00CA2AE2" w:rsidRPr="0043325A" w:rsidRDefault="00CA2AE2" w:rsidP="007E19B0">
                      <w:pPr>
                        <w:pStyle w:val="Prrafodelista"/>
                        <w:numPr>
                          <w:ilvl w:val="0"/>
                          <w:numId w:val="30"/>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2A18E7">
                        <w:rPr>
                          <w:sz w:val="24"/>
                          <w:szCs w:val="28"/>
                        </w:rPr>
                        <w:t>El guía, tiene previamente preparado pequeñas tarjetas o papeles con el dibujo de una cadena. Entrega a cada participante y les pide que piensen “de qué adicciones tienen que liberarse los jóvenes de hoy”. Pide que algunos lo digan en voz alta y que levantando su tarjeta la rompa. Al final, que todos rompan sus tarjetas con esta intención.</w:t>
                      </w:r>
                    </w:p>
                    <w:p w:rsidR="00CA2AE2" w:rsidRPr="00A24EC4" w:rsidRDefault="00CA2AE2" w:rsidP="00DC522C">
                      <w:pPr>
                        <w:rPr>
                          <w:sz w:val="24"/>
                          <w:szCs w:val="28"/>
                        </w:rPr>
                      </w:pPr>
                    </w:p>
                    <w:p w:rsidR="00CA2AE2" w:rsidRPr="0043325A" w:rsidRDefault="00CA2AE2" w:rsidP="007E19B0">
                      <w:pPr>
                        <w:pStyle w:val="Prrafodelista"/>
                        <w:numPr>
                          <w:ilvl w:val="0"/>
                          <w:numId w:val="30"/>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791360"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51"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Quinto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2A18E7">
                            <w:pPr>
                              <w:jc w:val="right"/>
                              <w:rPr>
                                <w:rFonts w:ascii="Century Gothic" w:hAnsi="Century Gothic"/>
                                <w:b/>
                                <w:color w:val="1F497D" w:themeColor="text2"/>
                                <w:sz w:val="28"/>
                                <w:szCs w:val="28"/>
                              </w:rPr>
                            </w:pPr>
                            <w:r>
                              <w:rPr>
                                <w:rFonts w:ascii="Century Gothic" w:hAnsi="Century Gothic"/>
                                <w:b/>
                                <w:color w:val="1F497D" w:themeColor="text2"/>
                                <w:sz w:val="28"/>
                                <w:szCs w:val="28"/>
                              </w:rPr>
                              <w:t>J</w:t>
                            </w:r>
                            <w:r w:rsidRPr="002A18E7">
                              <w:rPr>
                                <w:rFonts w:ascii="Century Gothic" w:hAnsi="Century Gothic"/>
                                <w:b/>
                                <w:color w:val="1F497D" w:themeColor="text2"/>
                                <w:sz w:val="28"/>
                                <w:szCs w:val="28"/>
                              </w:rPr>
                              <w:t xml:space="preserve">óvenes constructores de paz </w:t>
                            </w:r>
                          </w:p>
                          <w:p w:rsidR="00CA2AE2" w:rsidRPr="0043325A" w:rsidRDefault="00CA2AE2" w:rsidP="002A18E7">
                            <w:pPr>
                              <w:jc w:val="right"/>
                              <w:rPr>
                                <w:rFonts w:ascii="Century Gothic" w:hAnsi="Century Gothic"/>
                                <w:b/>
                                <w:color w:val="1F497D" w:themeColor="text2"/>
                                <w:sz w:val="28"/>
                                <w:szCs w:val="28"/>
                              </w:rPr>
                            </w:pPr>
                            <w:r w:rsidRPr="002A18E7">
                              <w:rPr>
                                <w:rFonts w:ascii="Century Gothic" w:hAnsi="Century Gothic"/>
                                <w:b/>
                                <w:color w:val="1F497D" w:themeColor="text2"/>
                                <w:sz w:val="28"/>
                                <w:szCs w:val="28"/>
                              </w:rPr>
                              <w:t>en contexto de violencia y abuso sexual</w:t>
                            </w:r>
                          </w:p>
                          <w:p w:rsidR="00CA2AE2" w:rsidRDefault="00CA2AE2" w:rsidP="00DC522C">
                            <w:pPr>
                              <w:rPr>
                                <w:sz w:val="28"/>
                                <w:szCs w:val="28"/>
                              </w:rPr>
                            </w:pPr>
                          </w:p>
                          <w:p w:rsidR="00CA2AE2" w:rsidRPr="00387159" w:rsidRDefault="00CA2AE2" w:rsidP="007E19B0">
                            <w:pPr>
                              <w:pStyle w:val="Prrafodelista"/>
                              <w:numPr>
                                <w:ilvl w:val="0"/>
                                <w:numId w:val="31"/>
                              </w:numPr>
                              <w:rPr>
                                <w:b/>
                                <w:sz w:val="28"/>
                                <w:szCs w:val="28"/>
                              </w:rPr>
                            </w:pPr>
                            <w:r w:rsidRPr="00387159">
                              <w:rPr>
                                <w:b/>
                                <w:sz w:val="28"/>
                                <w:szCs w:val="28"/>
                              </w:rPr>
                              <w:t>Motivación.</w:t>
                            </w:r>
                          </w:p>
                          <w:p w:rsidR="00CA2AE2" w:rsidRDefault="00CA2AE2" w:rsidP="00DC522C">
                            <w:pPr>
                              <w:pStyle w:val="Prrafodelista"/>
                              <w:rPr>
                                <w:sz w:val="28"/>
                                <w:szCs w:val="28"/>
                              </w:rPr>
                            </w:pPr>
                            <w:r w:rsidRPr="00AF621E">
                              <w:rPr>
                                <w:sz w:val="24"/>
                                <w:szCs w:val="24"/>
                              </w:rPr>
                              <w:t>El drama del abuso sexual está en cada momento en las noticias. Se han desvelado situaciones que vienen de mucho tiempo y actuales. ¿Qué está pasando por el corazón de las personas para llegar a quitar la Paz en la vida de niños y jóvenes sobre todo del mundo femenino? Los niños, adolescentes y mujeres violentadas es hoy un grito que clama al cielo. Pidamos a la madre María para que desde su pureza y fortaleza nos ayude a denunciar el abuso sexual y anunciar la Paz que es fruto de la justicia.</w:t>
                            </w:r>
                          </w:p>
                          <w:p w:rsidR="00CA2AE2" w:rsidRDefault="00CA2AE2" w:rsidP="00DC522C">
                            <w:pPr>
                              <w:pStyle w:val="Prrafodelista"/>
                              <w:rPr>
                                <w:sz w:val="28"/>
                                <w:szCs w:val="28"/>
                              </w:rPr>
                            </w:pPr>
                          </w:p>
                          <w:p w:rsidR="00CA2AE2" w:rsidRPr="004B29E0" w:rsidRDefault="00CA2AE2" w:rsidP="007E19B0">
                            <w:pPr>
                              <w:pStyle w:val="Prrafodelista"/>
                              <w:numPr>
                                <w:ilvl w:val="0"/>
                                <w:numId w:val="31"/>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AF621E" w:rsidRDefault="00CA2AE2" w:rsidP="00DC522C">
                            <w:pPr>
                              <w:pStyle w:val="Prrafodelista"/>
                              <w:rPr>
                                <w:sz w:val="24"/>
                                <w:szCs w:val="28"/>
                              </w:rPr>
                            </w:pPr>
                            <w:r>
                              <w:rPr>
                                <w:sz w:val="24"/>
                                <w:szCs w:val="28"/>
                              </w:rPr>
                              <w:t>R</w:t>
                            </w:r>
                            <w:r w:rsidRPr="00AF621E">
                              <w:rPr>
                                <w:sz w:val="24"/>
                                <w:szCs w:val="28"/>
                              </w:rPr>
                              <w:t>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31"/>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AF621E">
                              <w:rPr>
                                <w:b/>
                                <w:sz w:val="28"/>
                                <w:szCs w:val="28"/>
                              </w:rPr>
                              <w:t>1</w:t>
                            </w:r>
                            <w:r>
                              <w:rPr>
                                <w:b/>
                                <w:sz w:val="28"/>
                                <w:szCs w:val="28"/>
                              </w:rPr>
                              <w:t xml:space="preserve"> </w:t>
                            </w:r>
                            <w:r w:rsidRPr="00AF621E">
                              <w:rPr>
                                <w:b/>
                                <w:sz w:val="28"/>
                                <w:szCs w:val="28"/>
                              </w:rPr>
                              <w:t>Tesalonicense 4, 7-8</w:t>
                            </w:r>
                            <w:r w:rsidRPr="0043325A">
                              <w:rPr>
                                <w:b/>
                                <w:sz w:val="28"/>
                                <w:szCs w:val="28"/>
                              </w:rPr>
                              <w:t>)</w:t>
                            </w:r>
                          </w:p>
                          <w:p w:rsidR="00CA2AE2" w:rsidRPr="00AF621E" w:rsidRDefault="00CA2AE2" w:rsidP="00AF621E">
                            <w:pPr>
                              <w:ind w:left="720"/>
                              <w:jc w:val="both"/>
                              <w:rPr>
                                <w:sz w:val="24"/>
                                <w:szCs w:val="28"/>
                              </w:rPr>
                            </w:pPr>
                            <w:r w:rsidRPr="00AF621E">
                              <w:rPr>
                                <w:sz w:val="24"/>
                                <w:szCs w:val="28"/>
                              </w:rPr>
                              <w:t>El apóstol Pablo nos exhorta que hemos sido creados para la santidad de vida, donde la pureza es un valor que importa defender o cuidar ya que nuestros cuerpos también pertenecen a Dios y no lo podemos ofender, descuidar y menos maltratar. Escuchemos:</w:t>
                            </w:r>
                          </w:p>
                          <w:p w:rsidR="00CA2AE2" w:rsidRDefault="00CA2AE2" w:rsidP="00DC522C">
                            <w:pPr>
                              <w:ind w:left="720"/>
                              <w:rPr>
                                <w:sz w:val="28"/>
                                <w:szCs w:val="28"/>
                              </w:rPr>
                            </w:pPr>
                          </w:p>
                          <w:p w:rsidR="00CA2AE2" w:rsidRPr="00502399" w:rsidRDefault="00CA2AE2" w:rsidP="00502399">
                            <w:pPr>
                              <w:ind w:left="1440"/>
                              <w:jc w:val="both"/>
                              <w:rPr>
                                <w:rFonts w:asciiTheme="majorHAnsi" w:hAnsiTheme="majorHAnsi"/>
                                <w:i/>
                                <w:sz w:val="28"/>
                                <w:szCs w:val="28"/>
                              </w:rPr>
                            </w:pPr>
                            <w:r w:rsidRPr="00502399">
                              <w:rPr>
                                <w:rFonts w:asciiTheme="majorHAnsi" w:hAnsiTheme="majorHAnsi"/>
                                <w:i/>
                                <w:sz w:val="28"/>
                                <w:szCs w:val="28"/>
                              </w:rPr>
                              <w:t xml:space="preserve">Dios no nos llamó a la impureza sino a la santidad; por tanto, el que rechaza estas instrucciones no rechaza a un hombre sino a Dios, quien les da a ustedes su Espíritu Santo.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502399">
                            <w:pPr>
                              <w:pStyle w:val="Prrafodelista"/>
                              <w:rPr>
                                <w:b/>
                                <w:sz w:val="28"/>
                                <w:szCs w:val="28"/>
                              </w:rPr>
                            </w:pPr>
                          </w:p>
                          <w:p w:rsidR="00CA2AE2" w:rsidRPr="003A20FF" w:rsidRDefault="00CA2AE2" w:rsidP="00502399">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502399">
                              <w:rPr>
                                <w:sz w:val="24"/>
                                <w:szCs w:val="28"/>
                              </w:rPr>
                              <w:t>¿Sabías que nuestros cuerpos son una pertenencia de Dios y nosotros sólo administradores? ¿Qué ofender el cuerpo ajeno es ofender a Dios?</w:t>
                            </w:r>
                            <w:r w:rsidRPr="00A24EC4">
                              <w:rPr>
                                <w:sz w:val="24"/>
                                <w:szCs w:val="28"/>
                              </w:rPr>
                              <w:t xml:space="preserve"> </w:t>
                            </w:r>
                          </w:p>
                          <w:p w:rsidR="00CA2AE2" w:rsidRPr="00A24EC4" w:rsidRDefault="00CA2AE2" w:rsidP="00502399">
                            <w:pPr>
                              <w:ind w:left="720"/>
                              <w:rPr>
                                <w:sz w:val="24"/>
                                <w:szCs w:val="28"/>
                              </w:rPr>
                            </w:pPr>
                            <w:r w:rsidRPr="00A24EC4">
                              <w:rPr>
                                <w:sz w:val="24"/>
                                <w:szCs w:val="28"/>
                              </w:rPr>
                              <w:t xml:space="preserve">   </w:t>
                            </w: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54" style="position:absolute;margin-left:0;margin-top:-12.35pt;width:468pt;height:680.25pt;z-index:-251525120;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7QD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Ua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j5enWd2a8gHmDfobhwr2Mxwa435S0sGuK6j/&#10;sWNOUKLea2jx1Wg6jcsRL9PZYgwXN9RshxqmOUAVNECu8HgV0kLdWSfrBjyl2dDmEua8kjiBcQck&#10;VhBNvMA+S3OQdm9cmMM7Wj3+Q2x+AQ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AJM7QD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Quinto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2A18E7">
                      <w:pPr>
                        <w:jc w:val="right"/>
                        <w:rPr>
                          <w:rFonts w:ascii="Century Gothic" w:hAnsi="Century Gothic"/>
                          <w:b/>
                          <w:color w:val="1F497D" w:themeColor="text2"/>
                          <w:sz w:val="28"/>
                          <w:szCs w:val="28"/>
                        </w:rPr>
                      </w:pPr>
                      <w:r>
                        <w:rPr>
                          <w:rFonts w:ascii="Century Gothic" w:hAnsi="Century Gothic"/>
                          <w:b/>
                          <w:color w:val="1F497D" w:themeColor="text2"/>
                          <w:sz w:val="28"/>
                          <w:szCs w:val="28"/>
                        </w:rPr>
                        <w:t>J</w:t>
                      </w:r>
                      <w:r w:rsidRPr="002A18E7">
                        <w:rPr>
                          <w:rFonts w:ascii="Century Gothic" w:hAnsi="Century Gothic"/>
                          <w:b/>
                          <w:color w:val="1F497D" w:themeColor="text2"/>
                          <w:sz w:val="28"/>
                          <w:szCs w:val="28"/>
                        </w:rPr>
                        <w:t xml:space="preserve">óvenes constructores de paz </w:t>
                      </w:r>
                    </w:p>
                    <w:p w:rsidR="00CA2AE2" w:rsidRPr="0043325A" w:rsidRDefault="00CA2AE2" w:rsidP="002A18E7">
                      <w:pPr>
                        <w:jc w:val="right"/>
                        <w:rPr>
                          <w:rFonts w:ascii="Century Gothic" w:hAnsi="Century Gothic"/>
                          <w:b/>
                          <w:color w:val="1F497D" w:themeColor="text2"/>
                          <w:sz w:val="28"/>
                          <w:szCs w:val="28"/>
                        </w:rPr>
                      </w:pPr>
                      <w:r w:rsidRPr="002A18E7">
                        <w:rPr>
                          <w:rFonts w:ascii="Century Gothic" w:hAnsi="Century Gothic"/>
                          <w:b/>
                          <w:color w:val="1F497D" w:themeColor="text2"/>
                          <w:sz w:val="28"/>
                          <w:szCs w:val="28"/>
                        </w:rPr>
                        <w:t>en contexto de violencia y abuso sexual</w:t>
                      </w:r>
                    </w:p>
                    <w:p w:rsidR="00CA2AE2" w:rsidRDefault="00CA2AE2" w:rsidP="00DC522C">
                      <w:pPr>
                        <w:rPr>
                          <w:sz w:val="28"/>
                          <w:szCs w:val="28"/>
                        </w:rPr>
                      </w:pPr>
                    </w:p>
                    <w:p w:rsidR="00CA2AE2" w:rsidRPr="00387159" w:rsidRDefault="00CA2AE2" w:rsidP="007E19B0">
                      <w:pPr>
                        <w:pStyle w:val="Prrafodelista"/>
                        <w:numPr>
                          <w:ilvl w:val="0"/>
                          <w:numId w:val="31"/>
                        </w:numPr>
                        <w:rPr>
                          <w:b/>
                          <w:sz w:val="28"/>
                          <w:szCs w:val="28"/>
                        </w:rPr>
                      </w:pPr>
                      <w:r w:rsidRPr="00387159">
                        <w:rPr>
                          <w:b/>
                          <w:sz w:val="28"/>
                          <w:szCs w:val="28"/>
                        </w:rPr>
                        <w:t>Motivación.</w:t>
                      </w:r>
                    </w:p>
                    <w:p w:rsidR="00CA2AE2" w:rsidRDefault="00CA2AE2" w:rsidP="00DC522C">
                      <w:pPr>
                        <w:pStyle w:val="Prrafodelista"/>
                        <w:rPr>
                          <w:sz w:val="28"/>
                          <w:szCs w:val="28"/>
                        </w:rPr>
                      </w:pPr>
                      <w:r w:rsidRPr="00AF621E">
                        <w:rPr>
                          <w:sz w:val="24"/>
                          <w:szCs w:val="24"/>
                        </w:rPr>
                        <w:t>El drama del abuso sexual está en cada momento en las noticias. Se han desvelado situaciones que vienen de mucho tiempo y actuales. ¿Qué está pasando por el corazón de las personas para llegar a quitar la Paz en la vida de niños y jóvenes sobre todo del mundo femenino? Los niños, adolescentes y mujeres violentadas es hoy un grito que clama al cielo. Pidamos a la madre María para que desde su pureza y fortaleza nos ayude a denunciar el abuso sexual y anunciar la Paz que es fruto de la justicia.</w:t>
                      </w:r>
                    </w:p>
                    <w:p w:rsidR="00CA2AE2" w:rsidRDefault="00CA2AE2" w:rsidP="00DC522C">
                      <w:pPr>
                        <w:pStyle w:val="Prrafodelista"/>
                        <w:rPr>
                          <w:sz w:val="28"/>
                          <w:szCs w:val="28"/>
                        </w:rPr>
                      </w:pPr>
                    </w:p>
                    <w:p w:rsidR="00CA2AE2" w:rsidRPr="004B29E0" w:rsidRDefault="00CA2AE2" w:rsidP="007E19B0">
                      <w:pPr>
                        <w:pStyle w:val="Prrafodelista"/>
                        <w:numPr>
                          <w:ilvl w:val="0"/>
                          <w:numId w:val="31"/>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AF621E" w:rsidRDefault="00CA2AE2" w:rsidP="00DC522C">
                      <w:pPr>
                        <w:pStyle w:val="Prrafodelista"/>
                        <w:rPr>
                          <w:sz w:val="24"/>
                          <w:szCs w:val="28"/>
                        </w:rPr>
                      </w:pPr>
                      <w:r>
                        <w:rPr>
                          <w:sz w:val="24"/>
                          <w:szCs w:val="28"/>
                        </w:rPr>
                        <w:t>R</w:t>
                      </w:r>
                      <w:r w:rsidRPr="00AF621E">
                        <w:rPr>
                          <w:sz w:val="24"/>
                          <w:szCs w:val="28"/>
                        </w:rPr>
                        <w:t>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31"/>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AF621E">
                        <w:rPr>
                          <w:b/>
                          <w:sz w:val="28"/>
                          <w:szCs w:val="28"/>
                        </w:rPr>
                        <w:t>1</w:t>
                      </w:r>
                      <w:r>
                        <w:rPr>
                          <w:b/>
                          <w:sz w:val="28"/>
                          <w:szCs w:val="28"/>
                        </w:rPr>
                        <w:t xml:space="preserve"> </w:t>
                      </w:r>
                      <w:r w:rsidRPr="00AF621E">
                        <w:rPr>
                          <w:b/>
                          <w:sz w:val="28"/>
                          <w:szCs w:val="28"/>
                        </w:rPr>
                        <w:t>Tesalonicense 4, 7-8</w:t>
                      </w:r>
                      <w:r w:rsidRPr="0043325A">
                        <w:rPr>
                          <w:b/>
                          <w:sz w:val="28"/>
                          <w:szCs w:val="28"/>
                        </w:rPr>
                        <w:t>)</w:t>
                      </w:r>
                    </w:p>
                    <w:p w:rsidR="00CA2AE2" w:rsidRPr="00AF621E" w:rsidRDefault="00CA2AE2" w:rsidP="00AF621E">
                      <w:pPr>
                        <w:ind w:left="720"/>
                        <w:jc w:val="both"/>
                        <w:rPr>
                          <w:sz w:val="24"/>
                          <w:szCs w:val="28"/>
                        </w:rPr>
                      </w:pPr>
                      <w:r w:rsidRPr="00AF621E">
                        <w:rPr>
                          <w:sz w:val="24"/>
                          <w:szCs w:val="28"/>
                        </w:rPr>
                        <w:t>El apóstol Pablo nos exhorta que hemos sido creados para la santidad de vida, donde la pureza es un valor que importa defender o cuidar ya que nuestros cuerpos también pertenecen a Dios y no lo podemos ofender, descuidar y menos maltratar. Escuchemos:</w:t>
                      </w:r>
                    </w:p>
                    <w:p w:rsidR="00CA2AE2" w:rsidRDefault="00CA2AE2" w:rsidP="00DC522C">
                      <w:pPr>
                        <w:ind w:left="720"/>
                        <w:rPr>
                          <w:sz w:val="28"/>
                          <w:szCs w:val="28"/>
                        </w:rPr>
                      </w:pPr>
                    </w:p>
                    <w:p w:rsidR="00CA2AE2" w:rsidRPr="00502399" w:rsidRDefault="00CA2AE2" w:rsidP="00502399">
                      <w:pPr>
                        <w:ind w:left="1440"/>
                        <w:jc w:val="both"/>
                        <w:rPr>
                          <w:rFonts w:asciiTheme="majorHAnsi" w:hAnsiTheme="majorHAnsi"/>
                          <w:i/>
                          <w:sz w:val="28"/>
                          <w:szCs w:val="28"/>
                        </w:rPr>
                      </w:pPr>
                      <w:r w:rsidRPr="00502399">
                        <w:rPr>
                          <w:rFonts w:asciiTheme="majorHAnsi" w:hAnsiTheme="majorHAnsi"/>
                          <w:i/>
                          <w:sz w:val="28"/>
                          <w:szCs w:val="28"/>
                        </w:rPr>
                        <w:t xml:space="preserve">Dios no nos llamó a la impureza sino a la santidad; por tanto, el que rechaza estas instrucciones no rechaza a un hombre sino a Dios, quien les da a ustedes su Espíritu Santo.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502399">
                      <w:pPr>
                        <w:pStyle w:val="Prrafodelista"/>
                        <w:rPr>
                          <w:b/>
                          <w:sz w:val="28"/>
                          <w:szCs w:val="28"/>
                        </w:rPr>
                      </w:pPr>
                    </w:p>
                    <w:p w:rsidR="00CA2AE2" w:rsidRPr="003A20FF" w:rsidRDefault="00CA2AE2" w:rsidP="00502399">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7E19B0">
                      <w:pPr>
                        <w:pStyle w:val="Prrafodelista"/>
                        <w:numPr>
                          <w:ilvl w:val="0"/>
                          <w:numId w:val="2"/>
                        </w:numPr>
                        <w:rPr>
                          <w:sz w:val="24"/>
                          <w:szCs w:val="28"/>
                        </w:rPr>
                      </w:pPr>
                      <w:r w:rsidRPr="00502399">
                        <w:rPr>
                          <w:sz w:val="24"/>
                          <w:szCs w:val="28"/>
                        </w:rPr>
                        <w:t>¿Sabías que nuestros cuerpos son una pertenencia de Dios y nosotros sólo administradores? ¿Qué ofender el cuerpo ajeno es ofender a Dios?</w:t>
                      </w:r>
                      <w:r w:rsidRPr="00A24EC4">
                        <w:rPr>
                          <w:sz w:val="24"/>
                          <w:szCs w:val="28"/>
                        </w:rPr>
                        <w:t xml:space="preserve"> </w:t>
                      </w:r>
                    </w:p>
                    <w:p w:rsidR="00CA2AE2" w:rsidRPr="00A24EC4" w:rsidRDefault="00CA2AE2" w:rsidP="00502399">
                      <w:pPr>
                        <w:ind w:left="720"/>
                        <w:rPr>
                          <w:sz w:val="24"/>
                          <w:szCs w:val="28"/>
                        </w:rPr>
                      </w:pPr>
                      <w:r w:rsidRPr="00A24EC4">
                        <w:rPr>
                          <w:sz w:val="24"/>
                          <w:szCs w:val="28"/>
                        </w:rPr>
                        <w:t xml:space="preserve">   </w:t>
                      </w: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792384" behindDoc="1" locked="0" layoutInCell="0" allowOverlap="1" wp14:anchorId="523A351F" wp14:editId="1E14CFD7">
                <wp:simplePos x="0" y="0"/>
                <wp:positionH relativeFrom="margin">
                  <wp:posOffset>0</wp:posOffset>
                </wp:positionH>
                <wp:positionV relativeFrom="margin">
                  <wp:posOffset>-155356</wp:posOffset>
                </wp:positionV>
                <wp:extent cx="5943600" cy="8639175"/>
                <wp:effectExtent l="0" t="0" r="38100" b="66675"/>
                <wp:wrapTopAndBottom/>
                <wp:docPr id="152"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7E19B0">
                            <w:pPr>
                              <w:pStyle w:val="Prrafodelista"/>
                              <w:numPr>
                                <w:ilvl w:val="0"/>
                                <w:numId w:val="31"/>
                              </w:numPr>
                              <w:rPr>
                                <w:b/>
                                <w:sz w:val="28"/>
                                <w:szCs w:val="28"/>
                              </w:rPr>
                            </w:pPr>
                            <w:r w:rsidRPr="0043325A">
                              <w:rPr>
                                <w:b/>
                                <w:sz w:val="28"/>
                                <w:szCs w:val="28"/>
                              </w:rPr>
                              <w:t>Oremos juntos.</w:t>
                            </w:r>
                          </w:p>
                          <w:p w:rsidR="00CA2AE2" w:rsidRPr="00A24EC4" w:rsidRDefault="00CA2AE2" w:rsidP="00DC522C">
                            <w:pPr>
                              <w:jc w:val="both"/>
                              <w:rPr>
                                <w:sz w:val="24"/>
                                <w:szCs w:val="28"/>
                              </w:rPr>
                            </w:pPr>
                            <w:r w:rsidRPr="00502399">
                              <w:rPr>
                                <w:sz w:val="24"/>
                                <w:szCs w:val="28"/>
                              </w:rPr>
                              <w:t>Pidamos al Padre Dios, por intercesión de la virgen María, que nos cuide  y cuide a nuestros niños y adolescentes para  que no sean víctimas de abuso o violencia sexual que les quita la paz del corazón:</w:t>
                            </w:r>
                          </w:p>
                          <w:p w:rsidR="00CA2AE2" w:rsidRPr="00502399" w:rsidRDefault="00CA2AE2" w:rsidP="007E19B0">
                            <w:pPr>
                              <w:pStyle w:val="Prrafodelista"/>
                              <w:numPr>
                                <w:ilvl w:val="0"/>
                                <w:numId w:val="3"/>
                              </w:numPr>
                              <w:jc w:val="both"/>
                              <w:rPr>
                                <w:sz w:val="24"/>
                                <w:szCs w:val="28"/>
                              </w:rPr>
                            </w:pPr>
                            <w:r w:rsidRPr="00502399">
                              <w:rPr>
                                <w:sz w:val="24"/>
                                <w:szCs w:val="28"/>
                              </w:rPr>
                              <w:t>Para que no perdamos la pureza e integridad de nuestra vida.  Roguemos al Señor…  Escúchanos…</w:t>
                            </w:r>
                          </w:p>
                          <w:p w:rsidR="00CA2AE2" w:rsidRPr="00502399" w:rsidRDefault="00CA2AE2" w:rsidP="007E19B0">
                            <w:pPr>
                              <w:pStyle w:val="Prrafodelista"/>
                              <w:numPr>
                                <w:ilvl w:val="0"/>
                                <w:numId w:val="3"/>
                              </w:numPr>
                              <w:jc w:val="both"/>
                              <w:rPr>
                                <w:sz w:val="24"/>
                                <w:szCs w:val="28"/>
                              </w:rPr>
                            </w:pPr>
                            <w:r w:rsidRPr="00502399">
                              <w:rPr>
                                <w:sz w:val="24"/>
                                <w:szCs w:val="28"/>
                              </w:rPr>
                              <w:t>Para que podamos denunciar todo tipo de abuso sexual que violenta la vida de los más frágiles o no se pueden defender. Roguemos al Señor…  Escúchanos…</w:t>
                            </w:r>
                          </w:p>
                          <w:p w:rsidR="00CA2AE2" w:rsidRPr="00A24EC4" w:rsidRDefault="00CA2AE2" w:rsidP="007E19B0">
                            <w:pPr>
                              <w:pStyle w:val="Prrafodelista"/>
                              <w:numPr>
                                <w:ilvl w:val="0"/>
                                <w:numId w:val="3"/>
                              </w:numPr>
                              <w:jc w:val="both"/>
                              <w:rPr>
                                <w:sz w:val="24"/>
                                <w:szCs w:val="28"/>
                              </w:rPr>
                            </w:pPr>
                            <w:r w:rsidRPr="00502399">
                              <w:rPr>
                                <w:sz w:val="24"/>
                                <w:szCs w:val="28"/>
                              </w:rPr>
                              <w:t>Para que en nuestras escuelas y familias podamos educarnos en el respeto y cuidado de la vida de otros. Roguemos al Señor…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31"/>
                              </w:numPr>
                              <w:rPr>
                                <w:b/>
                                <w:sz w:val="28"/>
                                <w:szCs w:val="28"/>
                              </w:rPr>
                            </w:pPr>
                            <w:r>
                              <w:rPr>
                                <w:b/>
                                <w:sz w:val="28"/>
                                <w:szCs w:val="28"/>
                              </w:rPr>
                              <w:t>L</w:t>
                            </w:r>
                            <w:r w:rsidRPr="00A24EC4">
                              <w:rPr>
                                <w:b/>
                                <w:sz w:val="28"/>
                                <w:szCs w:val="28"/>
                              </w:rPr>
                              <w:t>a palabra de nuestros pastores</w:t>
                            </w:r>
                          </w:p>
                          <w:p w:rsidR="00CA2AE2" w:rsidRPr="00502399" w:rsidRDefault="00CA2AE2" w:rsidP="00502399">
                            <w:pPr>
                              <w:pStyle w:val="Prrafodelista"/>
                              <w:jc w:val="both"/>
                              <w:rPr>
                                <w:sz w:val="24"/>
                                <w:szCs w:val="24"/>
                              </w:rPr>
                            </w:pPr>
                            <w:r w:rsidRPr="00502399">
                              <w:rPr>
                                <w:sz w:val="24"/>
                                <w:szCs w:val="24"/>
                              </w:rPr>
                              <w:t xml:space="preserve">La mirada del Papa Francisco, se distancia menormente de la concepción abusiva de la relación afectivo sexual que se da en contextos de violencia: </w:t>
                            </w:r>
                          </w:p>
                          <w:p w:rsidR="00CA2AE2" w:rsidRDefault="00CA2AE2" w:rsidP="00502399">
                            <w:pPr>
                              <w:pStyle w:val="Prrafodelista"/>
                              <w:jc w:val="both"/>
                              <w:rPr>
                                <w:sz w:val="24"/>
                                <w:szCs w:val="24"/>
                              </w:rPr>
                            </w:pPr>
                            <w:r>
                              <w:rPr>
                                <w:sz w:val="24"/>
                                <w:szCs w:val="24"/>
                              </w:rPr>
                              <w:t>“</w:t>
                            </w:r>
                            <w:r w:rsidRPr="00502399">
                              <w:rPr>
                                <w:sz w:val="24"/>
                                <w:szCs w:val="24"/>
                              </w:rPr>
                              <w:t>La educación de la emotividad y del instinto es necesaria, y para ello a veces es indispensable ponerse algún límite. El exceso, el descontrol, la obsesión por un solo tipo de placeres, terminan por debilitar y enfermar al placer mismo, y dañan la vida de la familia. De verdad se puede hacer un hermoso camino con las pasiones, lo cual significa orientarlas cada vez más en un proyecto de autodonación y de plena realización de sí mismo, que enriquece las relaciones interpersonales en el seno familiar”. (Amoris Laetitia. 148)</w:t>
                            </w:r>
                          </w:p>
                          <w:p w:rsidR="00CA2AE2" w:rsidRPr="00A24EC4" w:rsidRDefault="00CA2AE2" w:rsidP="00502399">
                            <w:pPr>
                              <w:pStyle w:val="Prrafodelista"/>
                              <w:jc w:val="both"/>
                              <w:rPr>
                                <w:sz w:val="24"/>
                                <w:szCs w:val="24"/>
                              </w:rPr>
                            </w:pPr>
                          </w:p>
                          <w:p w:rsidR="00CA2AE2" w:rsidRPr="00A24EC4" w:rsidRDefault="00CA2AE2" w:rsidP="007E19B0">
                            <w:pPr>
                              <w:pStyle w:val="Prrafodelista"/>
                              <w:numPr>
                                <w:ilvl w:val="0"/>
                                <w:numId w:val="2"/>
                              </w:numPr>
                              <w:rPr>
                                <w:sz w:val="24"/>
                                <w:szCs w:val="28"/>
                              </w:rPr>
                            </w:pPr>
                            <w:r w:rsidRPr="00502399">
                              <w:rPr>
                                <w:sz w:val="24"/>
                                <w:szCs w:val="28"/>
                              </w:rPr>
                              <w:t>¿Cómo nos estamos educado en el autocontrol de los instintos y de la emotividad descontrolada?</w:t>
                            </w:r>
                          </w:p>
                          <w:p w:rsidR="00CA2AE2" w:rsidRPr="00A24EC4" w:rsidRDefault="00CA2AE2" w:rsidP="00DC522C">
                            <w:pPr>
                              <w:rPr>
                                <w:sz w:val="24"/>
                                <w:szCs w:val="28"/>
                              </w:rPr>
                            </w:pPr>
                          </w:p>
                          <w:p w:rsidR="00CA2AE2" w:rsidRPr="0043325A" w:rsidRDefault="00CA2AE2" w:rsidP="007E19B0">
                            <w:pPr>
                              <w:pStyle w:val="Prrafodelista"/>
                              <w:numPr>
                                <w:ilvl w:val="0"/>
                                <w:numId w:val="31"/>
                              </w:numPr>
                              <w:rPr>
                                <w:b/>
                                <w:sz w:val="28"/>
                                <w:szCs w:val="28"/>
                              </w:rPr>
                            </w:pPr>
                            <w:r w:rsidRPr="0043325A">
                              <w:rPr>
                                <w:b/>
                                <w:sz w:val="28"/>
                                <w:szCs w:val="28"/>
                              </w:rPr>
                              <w:t>Sugerencia de signo.</w:t>
                            </w:r>
                          </w:p>
                          <w:p w:rsidR="00CA2AE2" w:rsidRPr="00502399" w:rsidRDefault="00CA2AE2" w:rsidP="00502399">
                            <w:pPr>
                              <w:pStyle w:val="Prrafodelista"/>
                              <w:rPr>
                                <w:i/>
                                <w:sz w:val="24"/>
                                <w:szCs w:val="28"/>
                              </w:rPr>
                            </w:pPr>
                            <w:r w:rsidRPr="00502399">
                              <w:rPr>
                                <w:i/>
                                <w:sz w:val="24"/>
                                <w:szCs w:val="28"/>
                              </w:rPr>
                              <w:t xml:space="preserve">(El guía tiene previamente preparado un cajita con “pétalos” de cualquier flor). </w:t>
                            </w:r>
                          </w:p>
                          <w:p w:rsidR="00CA2AE2" w:rsidRPr="00502399" w:rsidRDefault="00CA2AE2" w:rsidP="00502399">
                            <w:pPr>
                              <w:pStyle w:val="Prrafodelista"/>
                              <w:rPr>
                                <w:sz w:val="24"/>
                                <w:szCs w:val="28"/>
                              </w:rPr>
                            </w:pPr>
                            <w:r w:rsidRPr="00502399">
                              <w:rPr>
                                <w:sz w:val="24"/>
                                <w:szCs w:val="28"/>
                              </w:rPr>
                              <w:t>El guía, pide a cada participante que recoja un pétalo de flor que tiene en una canasta o caja, como signo de 2 aspectos:</w:t>
                            </w:r>
                          </w:p>
                          <w:p w:rsidR="00CA2AE2" w:rsidRPr="00502399" w:rsidRDefault="00CA2AE2" w:rsidP="007E19B0">
                            <w:pPr>
                              <w:pStyle w:val="Prrafodelista"/>
                              <w:numPr>
                                <w:ilvl w:val="1"/>
                                <w:numId w:val="31"/>
                              </w:numPr>
                              <w:rPr>
                                <w:sz w:val="24"/>
                                <w:szCs w:val="28"/>
                              </w:rPr>
                            </w:pPr>
                            <w:r w:rsidRPr="00502399">
                              <w:rPr>
                                <w:sz w:val="24"/>
                                <w:szCs w:val="28"/>
                              </w:rPr>
                              <w:t>Reconocer la fragilidad y ternura de nuestros cuerpos</w:t>
                            </w:r>
                          </w:p>
                          <w:p w:rsidR="00CA2AE2" w:rsidRPr="00A24EC4" w:rsidRDefault="00CA2AE2" w:rsidP="007E19B0">
                            <w:pPr>
                              <w:pStyle w:val="Prrafodelista"/>
                              <w:numPr>
                                <w:ilvl w:val="1"/>
                                <w:numId w:val="31"/>
                              </w:numPr>
                              <w:rPr>
                                <w:sz w:val="24"/>
                                <w:szCs w:val="28"/>
                              </w:rPr>
                            </w:pPr>
                            <w:r w:rsidRPr="00502399">
                              <w:rPr>
                                <w:sz w:val="24"/>
                                <w:szCs w:val="28"/>
                              </w:rPr>
                              <w:t>El compromiso de cuidar nuestros cuerpos y respetar el cuerpo ajeno, como propiedad hermosa de Dios Padre.</w:t>
                            </w:r>
                          </w:p>
                          <w:p w:rsidR="00CA2AE2" w:rsidRPr="00A24EC4" w:rsidRDefault="00CA2AE2" w:rsidP="00DC522C">
                            <w:pPr>
                              <w:rPr>
                                <w:sz w:val="24"/>
                                <w:szCs w:val="28"/>
                              </w:rPr>
                            </w:pPr>
                          </w:p>
                          <w:p w:rsidR="00CA2AE2" w:rsidRPr="0043325A" w:rsidRDefault="00CA2AE2" w:rsidP="007E19B0">
                            <w:pPr>
                              <w:pStyle w:val="Prrafodelista"/>
                              <w:numPr>
                                <w:ilvl w:val="0"/>
                                <w:numId w:val="31"/>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55" style="position:absolute;margin-left:0;margin-top:-12.25pt;width:468pt;height:680.25pt;z-index:-2515240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SVp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ca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j1enWd2a8gHmDfobhwr2Mxwa435S0sGuK6j/&#10;sWNOUKLea2jx1Wg6jcsRL9PZYgwXN9RshxqmOUAVNECu8HgV0kLdWSfrBjyl2dDmEua8kjiBcQck&#10;VhBNvMA+S3OQdm9cmMM7Wj3+Q2x+AQAA//8DAFBLAwQUAAYACAAAACEAwAx+fN0AAAAJAQAADwAA&#10;AGRycy9kb3ducmV2LnhtbEyPQU/DMAyF70j8h8hI3LaUbkylNJ0QEojLDpRNXLPGtBWNUzVeV/49&#10;3glutt/T8/eK7ex7NeEYu0AG7pYJKKQ6uI4aA/uPl0UGKrIlZ/tAaOAHI2zL66vC5i6c6R2nihsl&#10;IRRza6BlHnKtY92it3EZBiTRvsLoLcs6NtqN9izhvtdpkmy0tx3Jh9YO+Nxi/V2dvIHKH4Ype93F&#10;T79fp2/usJuymo25vZmfHkExzvxnhgu+oEMpTMdwIhdVb0CKsIFFur4HJfLDaiOXo/hWl0mXhf7f&#10;oPwFAAD//wMAUEsBAi0AFAAGAAgAAAAhALaDOJL+AAAA4QEAABMAAAAAAAAAAAAAAAAAAAAAAFtD&#10;b250ZW50X1R5cGVzXS54bWxQSwECLQAUAAYACAAAACEAOP0h/9YAAACUAQAACwAAAAAAAAAAAAAA&#10;AAAvAQAAX3JlbHMvLnJlbHNQSwECLQAUAAYACAAAACEAELElaeECAABpBgAADgAAAAAAAAAAAAAA&#10;AAAuAgAAZHJzL2Uyb0RvYy54bWxQSwECLQAUAAYACAAAACEAwAx+fN0AAAAJAQAADwAAAAAAAAAA&#10;AAAAAAA7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43325A" w:rsidRDefault="00CA2AE2" w:rsidP="007E19B0">
                      <w:pPr>
                        <w:pStyle w:val="Prrafodelista"/>
                        <w:numPr>
                          <w:ilvl w:val="0"/>
                          <w:numId w:val="31"/>
                        </w:numPr>
                        <w:rPr>
                          <w:b/>
                          <w:sz w:val="28"/>
                          <w:szCs w:val="28"/>
                        </w:rPr>
                      </w:pPr>
                      <w:r w:rsidRPr="0043325A">
                        <w:rPr>
                          <w:b/>
                          <w:sz w:val="28"/>
                          <w:szCs w:val="28"/>
                        </w:rPr>
                        <w:t>Oremos juntos.</w:t>
                      </w:r>
                    </w:p>
                    <w:p w:rsidR="00CA2AE2" w:rsidRPr="00A24EC4" w:rsidRDefault="00CA2AE2" w:rsidP="00DC522C">
                      <w:pPr>
                        <w:jc w:val="both"/>
                        <w:rPr>
                          <w:sz w:val="24"/>
                          <w:szCs w:val="28"/>
                        </w:rPr>
                      </w:pPr>
                      <w:r w:rsidRPr="00502399">
                        <w:rPr>
                          <w:sz w:val="24"/>
                          <w:szCs w:val="28"/>
                        </w:rPr>
                        <w:t>Pidamos al Padre Dios, por intercesión de la virgen María, que nos cuide  y cuide a nuestros niños y adolescentes para  que no sean víctimas de abuso o violencia sexual que les quita la paz del corazón:</w:t>
                      </w:r>
                    </w:p>
                    <w:p w:rsidR="00CA2AE2" w:rsidRPr="00502399" w:rsidRDefault="00CA2AE2" w:rsidP="007E19B0">
                      <w:pPr>
                        <w:pStyle w:val="Prrafodelista"/>
                        <w:numPr>
                          <w:ilvl w:val="0"/>
                          <w:numId w:val="3"/>
                        </w:numPr>
                        <w:jc w:val="both"/>
                        <w:rPr>
                          <w:sz w:val="24"/>
                          <w:szCs w:val="28"/>
                        </w:rPr>
                      </w:pPr>
                      <w:r w:rsidRPr="00502399">
                        <w:rPr>
                          <w:sz w:val="24"/>
                          <w:szCs w:val="28"/>
                        </w:rPr>
                        <w:t>Para que no perdamos la pureza e integridad de nuestra vida.  Roguemos al Señor…  Escúchanos…</w:t>
                      </w:r>
                    </w:p>
                    <w:p w:rsidR="00CA2AE2" w:rsidRPr="00502399" w:rsidRDefault="00CA2AE2" w:rsidP="007E19B0">
                      <w:pPr>
                        <w:pStyle w:val="Prrafodelista"/>
                        <w:numPr>
                          <w:ilvl w:val="0"/>
                          <w:numId w:val="3"/>
                        </w:numPr>
                        <w:jc w:val="both"/>
                        <w:rPr>
                          <w:sz w:val="24"/>
                          <w:szCs w:val="28"/>
                        </w:rPr>
                      </w:pPr>
                      <w:r w:rsidRPr="00502399">
                        <w:rPr>
                          <w:sz w:val="24"/>
                          <w:szCs w:val="28"/>
                        </w:rPr>
                        <w:t>Para que podamos denunciar todo tipo de abuso sexual que violenta la vida de los más frágiles o no se pueden defender. Roguemos al Señor…  Escúchanos…</w:t>
                      </w:r>
                    </w:p>
                    <w:p w:rsidR="00CA2AE2" w:rsidRPr="00A24EC4" w:rsidRDefault="00CA2AE2" w:rsidP="007E19B0">
                      <w:pPr>
                        <w:pStyle w:val="Prrafodelista"/>
                        <w:numPr>
                          <w:ilvl w:val="0"/>
                          <w:numId w:val="3"/>
                        </w:numPr>
                        <w:jc w:val="both"/>
                        <w:rPr>
                          <w:sz w:val="24"/>
                          <w:szCs w:val="28"/>
                        </w:rPr>
                      </w:pPr>
                      <w:r w:rsidRPr="00502399">
                        <w:rPr>
                          <w:sz w:val="24"/>
                          <w:szCs w:val="28"/>
                        </w:rPr>
                        <w:t>Para que en nuestras escuelas y familias podamos educarnos en el respeto y cuidado de la vida de otros. Roguemos al Señor…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31"/>
                        </w:numPr>
                        <w:rPr>
                          <w:b/>
                          <w:sz w:val="28"/>
                          <w:szCs w:val="28"/>
                        </w:rPr>
                      </w:pPr>
                      <w:r>
                        <w:rPr>
                          <w:b/>
                          <w:sz w:val="28"/>
                          <w:szCs w:val="28"/>
                        </w:rPr>
                        <w:t>L</w:t>
                      </w:r>
                      <w:r w:rsidRPr="00A24EC4">
                        <w:rPr>
                          <w:b/>
                          <w:sz w:val="28"/>
                          <w:szCs w:val="28"/>
                        </w:rPr>
                        <w:t>a palabra de nuestros pastores</w:t>
                      </w:r>
                    </w:p>
                    <w:p w:rsidR="00CA2AE2" w:rsidRPr="00502399" w:rsidRDefault="00CA2AE2" w:rsidP="00502399">
                      <w:pPr>
                        <w:pStyle w:val="Prrafodelista"/>
                        <w:jc w:val="both"/>
                        <w:rPr>
                          <w:sz w:val="24"/>
                          <w:szCs w:val="24"/>
                        </w:rPr>
                      </w:pPr>
                      <w:r w:rsidRPr="00502399">
                        <w:rPr>
                          <w:sz w:val="24"/>
                          <w:szCs w:val="24"/>
                        </w:rPr>
                        <w:t xml:space="preserve">La mirada del Papa Francisco, se distancia menormente de la concepción abusiva de la relación afectivo sexual que se da en contextos de violencia: </w:t>
                      </w:r>
                    </w:p>
                    <w:p w:rsidR="00CA2AE2" w:rsidRDefault="00CA2AE2" w:rsidP="00502399">
                      <w:pPr>
                        <w:pStyle w:val="Prrafodelista"/>
                        <w:jc w:val="both"/>
                        <w:rPr>
                          <w:sz w:val="24"/>
                          <w:szCs w:val="24"/>
                        </w:rPr>
                      </w:pPr>
                      <w:r>
                        <w:rPr>
                          <w:sz w:val="24"/>
                          <w:szCs w:val="24"/>
                        </w:rPr>
                        <w:t>“</w:t>
                      </w:r>
                      <w:r w:rsidRPr="00502399">
                        <w:rPr>
                          <w:sz w:val="24"/>
                          <w:szCs w:val="24"/>
                        </w:rPr>
                        <w:t>La educación de la emotividad y del instinto es necesaria, y para ello a veces es indispensable ponerse algún límite. El exceso, el descontrol, la obsesión por un solo tipo de placeres, terminan por debilitar y enfermar al placer mismo, y dañan la vida de la familia. De verdad se puede hacer un hermoso camino con las pasiones, lo cual significa orientarlas cada vez más en un proyecto de autodonación y de plena realización de sí mismo, que enriquece las relaciones interpersonales en el seno familiar”. (Amoris Laetitia. 148)</w:t>
                      </w:r>
                    </w:p>
                    <w:p w:rsidR="00CA2AE2" w:rsidRPr="00A24EC4" w:rsidRDefault="00CA2AE2" w:rsidP="00502399">
                      <w:pPr>
                        <w:pStyle w:val="Prrafodelista"/>
                        <w:jc w:val="both"/>
                        <w:rPr>
                          <w:sz w:val="24"/>
                          <w:szCs w:val="24"/>
                        </w:rPr>
                      </w:pPr>
                    </w:p>
                    <w:p w:rsidR="00CA2AE2" w:rsidRPr="00A24EC4" w:rsidRDefault="00CA2AE2" w:rsidP="007E19B0">
                      <w:pPr>
                        <w:pStyle w:val="Prrafodelista"/>
                        <w:numPr>
                          <w:ilvl w:val="0"/>
                          <w:numId w:val="2"/>
                        </w:numPr>
                        <w:rPr>
                          <w:sz w:val="24"/>
                          <w:szCs w:val="28"/>
                        </w:rPr>
                      </w:pPr>
                      <w:r w:rsidRPr="00502399">
                        <w:rPr>
                          <w:sz w:val="24"/>
                          <w:szCs w:val="28"/>
                        </w:rPr>
                        <w:t>¿Cómo nos estamos educado en el autocontrol de los instintos y de la emotividad descontrolada?</w:t>
                      </w:r>
                    </w:p>
                    <w:p w:rsidR="00CA2AE2" w:rsidRPr="00A24EC4" w:rsidRDefault="00CA2AE2" w:rsidP="00DC522C">
                      <w:pPr>
                        <w:rPr>
                          <w:sz w:val="24"/>
                          <w:szCs w:val="28"/>
                        </w:rPr>
                      </w:pPr>
                    </w:p>
                    <w:p w:rsidR="00CA2AE2" w:rsidRPr="0043325A" w:rsidRDefault="00CA2AE2" w:rsidP="007E19B0">
                      <w:pPr>
                        <w:pStyle w:val="Prrafodelista"/>
                        <w:numPr>
                          <w:ilvl w:val="0"/>
                          <w:numId w:val="31"/>
                        </w:numPr>
                        <w:rPr>
                          <w:b/>
                          <w:sz w:val="28"/>
                          <w:szCs w:val="28"/>
                        </w:rPr>
                      </w:pPr>
                      <w:r w:rsidRPr="0043325A">
                        <w:rPr>
                          <w:b/>
                          <w:sz w:val="28"/>
                          <w:szCs w:val="28"/>
                        </w:rPr>
                        <w:t>Sugerencia de signo.</w:t>
                      </w:r>
                    </w:p>
                    <w:p w:rsidR="00CA2AE2" w:rsidRPr="00502399" w:rsidRDefault="00CA2AE2" w:rsidP="00502399">
                      <w:pPr>
                        <w:pStyle w:val="Prrafodelista"/>
                        <w:rPr>
                          <w:i/>
                          <w:sz w:val="24"/>
                          <w:szCs w:val="28"/>
                        </w:rPr>
                      </w:pPr>
                      <w:r w:rsidRPr="00502399">
                        <w:rPr>
                          <w:i/>
                          <w:sz w:val="24"/>
                          <w:szCs w:val="28"/>
                        </w:rPr>
                        <w:t xml:space="preserve">(El guía tiene previamente preparado un cajita con “pétalos” de cualquier flor). </w:t>
                      </w:r>
                    </w:p>
                    <w:p w:rsidR="00CA2AE2" w:rsidRPr="00502399" w:rsidRDefault="00CA2AE2" w:rsidP="00502399">
                      <w:pPr>
                        <w:pStyle w:val="Prrafodelista"/>
                        <w:rPr>
                          <w:sz w:val="24"/>
                          <w:szCs w:val="28"/>
                        </w:rPr>
                      </w:pPr>
                      <w:r w:rsidRPr="00502399">
                        <w:rPr>
                          <w:sz w:val="24"/>
                          <w:szCs w:val="28"/>
                        </w:rPr>
                        <w:t>El guía, pide a cada participante que recoja un pétalo de flor que tiene en una canasta o caja, como signo de 2 aspectos:</w:t>
                      </w:r>
                    </w:p>
                    <w:p w:rsidR="00CA2AE2" w:rsidRPr="00502399" w:rsidRDefault="00CA2AE2" w:rsidP="007E19B0">
                      <w:pPr>
                        <w:pStyle w:val="Prrafodelista"/>
                        <w:numPr>
                          <w:ilvl w:val="1"/>
                          <w:numId w:val="31"/>
                        </w:numPr>
                        <w:rPr>
                          <w:sz w:val="24"/>
                          <w:szCs w:val="28"/>
                        </w:rPr>
                      </w:pPr>
                      <w:r w:rsidRPr="00502399">
                        <w:rPr>
                          <w:sz w:val="24"/>
                          <w:szCs w:val="28"/>
                        </w:rPr>
                        <w:t>Reconocer la fragilidad y ternura de nuestros cuerpos</w:t>
                      </w:r>
                    </w:p>
                    <w:p w:rsidR="00CA2AE2" w:rsidRPr="00A24EC4" w:rsidRDefault="00CA2AE2" w:rsidP="007E19B0">
                      <w:pPr>
                        <w:pStyle w:val="Prrafodelista"/>
                        <w:numPr>
                          <w:ilvl w:val="1"/>
                          <w:numId w:val="31"/>
                        </w:numPr>
                        <w:rPr>
                          <w:sz w:val="24"/>
                          <w:szCs w:val="28"/>
                        </w:rPr>
                      </w:pPr>
                      <w:r w:rsidRPr="00502399">
                        <w:rPr>
                          <w:sz w:val="24"/>
                          <w:szCs w:val="28"/>
                        </w:rPr>
                        <w:t>El compromiso de cuidar nuestros cuerpos y respetar el cuerpo ajeno, como propiedad hermosa de Dios Padre.</w:t>
                      </w:r>
                    </w:p>
                    <w:p w:rsidR="00CA2AE2" w:rsidRPr="00A24EC4" w:rsidRDefault="00CA2AE2" w:rsidP="00DC522C">
                      <w:pPr>
                        <w:rPr>
                          <w:sz w:val="24"/>
                          <w:szCs w:val="28"/>
                        </w:rPr>
                      </w:pPr>
                    </w:p>
                    <w:p w:rsidR="00CA2AE2" w:rsidRPr="0043325A" w:rsidRDefault="00CA2AE2" w:rsidP="007E19B0">
                      <w:pPr>
                        <w:pStyle w:val="Prrafodelista"/>
                        <w:numPr>
                          <w:ilvl w:val="0"/>
                          <w:numId w:val="31"/>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Pr="0073547F" w:rsidRDefault="00DC522C" w:rsidP="00DC522C">
      <w:pPr>
        <w:spacing w:after="240"/>
        <w:jc w:val="both"/>
        <w:rPr>
          <w:b/>
          <w:sz w:val="24"/>
          <w:lang w:val="es-CL"/>
        </w:rPr>
      </w:pPr>
    </w:p>
    <w:p w:rsidR="00DC522C" w:rsidRDefault="00DC522C" w:rsidP="00DC522C">
      <w:pPr>
        <w:spacing w:after="200" w:line="276" w:lineRule="auto"/>
        <w:rPr>
          <w:sz w:val="24"/>
        </w:rPr>
      </w:pPr>
    </w:p>
    <w:p w:rsidR="00DC522C" w:rsidRDefault="00DC522C" w:rsidP="00DC522C">
      <w:pPr>
        <w:rPr>
          <w:sz w:val="28"/>
          <w:szCs w:val="28"/>
        </w:rPr>
      </w:pPr>
    </w:p>
    <w:p w:rsidR="00DC522C" w:rsidRDefault="00DC522C" w:rsidP="00DC522C">
      <w:pPr>
        <w:rPr>
          <w:sz w:val="28"/>
          <w:szCs w:val="28"/>
        </w:rPr>
      </w:pPr>
    </w:p>
    <w:p w:rsidR="00DC522C" w:rsidRDefault="00DC522C" w:rsidP="00DC522C">
      <w:pPr>
        <w:rPr>
          <w:sz w:val="28"/>
          <w:szCs w:val="28"/>
        </w:rPr>
      </w:pPr>
    </w:p>
    <w:p w:rsidR="00DC522C" w:rsidRDefault="00DC522C" w:rsidP="00DC522C">
      <w:pPr>
        <w:rPr>
          <w:sz w:val="28"/>
          <w:szCs w:val="28"/>
        </w:rPr>
      </w:pPr>
    </w:p>
    <w:p w:rsidR="00DC522C" w:rsidRPr="0007388B" w:rsidRDefault="00DC522C" w:rsidP="00DC522C">
      <w:pPr>
        <w:rPr>
          <w:rFonts w:ascii="Nirmala UI" w:hAnsi="Nirmala UI" w:cs="Nirmala UI"/>
          <w:b/>
          <w:color w:val="31849B" w:themeColor="accent5" w:themeShade="BF"/>
          <w:sz w:val="48"/>
          <w:szCs w:val="28"/>
        </w:rPr>
      </w:pPr>
      <w:r>
        <w:rPr>
          <w:rFonts w:ascii="Nirmala UI" w:hAnsi="Nirmala UI" w:cs="Nirmala UI"/>
          <w:b/>
          <w:color w:val="31849B" w:themeColor="accent5" w:themeShade="BF"/>
          <w:sz w:val="48"/>
          <w:szCs w:val="28"/>
        </w:rPr>
        <w:t>Tercera</w:t>
      </w:r>
      <w:r w:rsidRPr="0007388B">
        <w:rPr>
          <w:rFonts w:ascii="Nirmala UI" w:hAnsi="Nirmala UI" w:cs="Nirmala UI"/>
          <w:b/>
          <w:color w:val="31849B" w:themeColor="accent5" w:themeShade="BF"/>
          <w:sz w:val="48"/>
          <w:szCs w:val="28"/>
        </w:rPr>
        <w:t xml:space="preserve"> Semana:</w:t>
      </w:r>
    </w:p>
    <w:p w:rsidR="00DC522C" w:rsidRPr="0007388B" w:rsidRDefault="00DC522C" w:rsidP="00DC522C">
      <w:pPr>
        <w:rPr>
          <w:rFonts w:ascii="Nirmala UI" w:hAnsi="Nirmala UI" w:cs="Nirmala UI"/>
          <w:b/>
          <w:color w:val="002060"/>
          <w:sz w:val="48"/>
          <w:szCs w:val="28"/>
        </w:rPr>
      </w:pPr>
      <w:r w:rsidRPr="00DC522C">
        <w:rPr>
          <w:rFonts w:ascii="Nirmala UI" w:hAnsi="Nirmala UI" w:cs="Nirmala UI"/>
          <w:b/>
          <w:color w:val="002060"/>
          <w:sz w:val="48"/>
          <w:szCs w:val="28"/>
        </w:rPr>
        <w:t>MARÍA NOS AYUDA A CRECER EN EL AMOR JUVENIL</w:t>
      </w:r>
      <w:r w:rsidRPr="0007388B">
        <w:rPr>
          <w:rFonts w:ascii="Nirmala UI" w:hAnsi="Nirmala UI" w:cs="Nirmala UI"/>
          <w:b/>
          <w:color w:val="002060"/>
          <w:sz w:val="48"/>
          <w:szCs w:val="28"/>
        </w:rPr>
        <w:t>.</w:t>
      </w:r>
    </w:p>
    <w:p w:rsidR="00DC522C" w:rsidRDefault="00DC522C" w:rsidP="00DC522C">
      <w:pPr>
        <w:rPr>
          <w:rFonts w:ascii="Nirmala UI" w:hAnsi="Nirmala UI" w:cs="Nirmala UI"/>
          <w:b/>
          <w:color w:val="1F497D" w:themeColor="text2"/>
          <w:sz w:val="48"/>
          <w:szCs w:val="28"/>
        </w:rPr>
      </w:pPr>
    </w:p>
    <w:p w:rsidR="00F058D8" w:rsidRDefault="00F058D8" w:rsidP="00F058D8">
      <w:pPr>
        <w:jc w:val="right"/>
        <w:rPr>
          <w:rFonts w:ascii="Nirmala UI" w:hAnsi="Nirmala UI" w:cs="Nirmala UI"/>
          <w:b/>
          <w:color w:val="1F497D" w:themeColor="text2"/>
          <w:sz w:val="28"/>
          <w:szCs w:val="28"/>
        </w:rPr>
      </w:pPr>
      <w:r w:rsidRPr="00F058D8">
        <w:rPr>
          <w:rFonts w:ascii="Nirmala UI" w:hAnsi="Nirmala UI" w:cs="Nirmala UI"/>
          <w:b/>
          <w:color w:val="1F497D" w:themeColor="text2"/>
          <w:sz w:val="28"/>
          <w:szCs w:val="28"/>
        </w:rPr>
        <w:t xml:space="preserve">“Madurar es crecer y hacer crecer los sueños </w:t>
      </w:r>
    </w:p>
    <w:p w:rsidR="00F058D8" w:rsidRDefault="00F058D8" w:rsidP="00F058D8">
      <w:pPr>
        <w:jc w:val="right"/>
        <w:rPr>
          <w:rFonts w:ascii="Nirmala UI" w:hAnsi="Nirmala UI" w:cs="Nirmala UI"/>
          <w:b/>
          <w:color w:val="1F497D" w:themeColor="text2"/>
          <w:sz w:val="28"/>
          <w:szCs w:val="28"/>
        </w:rPr>
      </w:pPr>
      <w:r w:rsidRPr="00F058D8">
        <w:rPr>
          <w:rFonts w:ascii="Nirmala UI" w:hAnsi="Nirmala UI" w:cs="Nirmala UI"/>
          <w:b/>
          <w:color w:val="1F497D" w:themeColor="text2"/>
          <w:sz w:val="28"/>
          <w:szCs w:val="28"/>
        </w:rPr>
        <w:t xml:space="preserve">y hacer crecer las ilusiones, </w:t>
      </w:r>
    </w:p>
    <w:p w:rsidR="00F058D8" w:rsidRDefault="00F058D8" w:rsidP="00F058D8">
      <w:pPr>
        <w:jc w:val="right"/>
        <w:rPr>
          <w:rFonts w:ascii="Nirmala UI" w:hAnsi="Nirmala UI" w:cs="Nirmala UI"/>
          <w:b/>
          <w:color w:val="1F497D" w:themeColor="text2"/>
          <w:sz w:val="28"/>
          <w:szCs w:val="28"/>
        </w:rPr>
      </w:pPr>
      <w:r w:rsidRPr="00F058D8">
        <w:rPr>
          <w:rFonts w:ascii="Nirmala UI" w:hAnsi="Nirmala UI" w:cs="Nirmala UI"/>
          <w:b/>
          <w:color w:val="1F497D" w:themeColor="text2"/>
          <w:sz w:val="28"/>
          <w:szCs w:val="28"/>
        </w:rPr>
        <w:t xml:space="preserve">no bajar la guardia y dejarse comprar por dos chirolas. </w:t>
      </w:r>
    </w:p>
    <w:p w:rsidR="00F058D8" w:rsidRDefault="00F058D8" w:rsidP="00F058D8">
      <w:pPr>
        <w:jc w:val="right"/>
        <w:rPr>
          <w:rFonts w:ascii="Nirmala UI" w:hAnsi="Nirmala UI" w:cs="Nirmala UI"/>
          <w:b/>
          <w:color w:val="1F497D" w:themeColor="text2"/>
          <w:sz w:val="28"/>
          <w:szCs w:val="28"/>
        </w:rPr>
      </w:pPr>
      <w:r w:rsidRPr="00F058D8">
        <w:rPr>
          <w:rFonts w:ascii="Nirmala UI" w:hAnsi="Nirmala UI" w:cs="Nirmala UI"/>
          <w:b/>
          <w:color w:val="1F497D" w:themeColor="text2"/>
          <w:sz w:val="28"/>
          <w:szCs w:val="28"/>
        </w:rPr>
        <w:t>Eso</w:t>
      </w:r>
      <w:r>
        <w:rPr>
          <w:rFonts w:ascii="Nirmala UI" w:hAnsi="Nirmala UI" w:cs="Nirmala UI"/>
          <w:b/>
          <w:color w:val="1F497D" w:themeColor="text2"/>
          <w:sz w:val="28"/>
          <w:szCs w:val="28"/>
        </w:rPr>
        <w:t xml:space="preserve"> </w:t>
      </w:r>
      <w:r w:rsidRPr="00F058D8">
        <w:rPr>
          <w:rFonts w:ascii="Nirmala UI" w:hAnsi="Nirmala UI" w:cs="Nirmala UI"/>
          <w:b/>
          <w:color w:val="1F497D" w:themeColor="text2"/>
          <w:sz w:val="28"/>
          <w:szCs w:val="28"/>
        </w:rPr>
        <w:t xml:space="preserve">no es madurar” </w:t>
      </w:r>
    </w:p>
    <w:p w:rsidR="00DC522C" w:rsidRPr="00F058D8" w:rsidRDefault="00F058D8" w:rsidP="00F058D8">
      <w:pPr>
        <w:jc w:val="right"/>
        <w:rPr>
          <w:rFonts w:ascii="Nirmala UI" w:hAnsi="Nirmala UI" w:cs="Nirmala UI"/>
          <w:b/>
          <w:color w:val="1F497D" w:themeColor="text2"/>
          <w:sz w:val="28"/>
          <w:szCs w:val="28"/>
        </w:rPr>
      </w:pPr>
      <w:r w:rsidRPr="00F058D8">
        <w:rPr>
          <w:rFonts w:ascii="Nirmala UI" w:hAnsi="Nirmala UI" w:cs="Nirmala UI"/>
          <w:b/>
          <w:color w:val="1F497D" w:themeColor="text2"/>
          <w:sz w:val="28"/>
          <w:szCs w:val="28"/>
        </w:rPr>
        <w:t>(Papa Francisco).</w:t>
      </w:r>
    </w:p>
    <w:p w:rsidR="00DC522C" w:rsidRDefault="00DC522C" w:rsidP="00DC522C">
      <w:pPr>
        <w:rPr>
          <w:rFonts w:ascii="Nirmala UI" w:hAnsi="Nirmala UI" w:cs="Nirmala UI"/>
          <w:b/>
          <w:color w:val="1F497D" w:themeColor="text2"/>
          <w:sz w:val="48"/>
          <w:szCs w:val="28"/>
        </w:rPr>
      </w:pPr>
      <w:r w:rsidRPr="00387159">
        <w:rPr>
          <w:b/>
          <w:noProof/>
          <w:color w:val="1F497D" w:themeColor="text2"/>
          <w:sz w:val="28"/>
          <w:szCs w:val="28"/>
          <w:lang w:val="es-CL" w:eastAsia="es-CL"/>
        </w:rPr>
        <w:drawing>
          <wp:anchor distT="0" distB="0" distL="114300" distR="114300" simplePos="0" relativeHeight="251762688" behindDoc="1" locked="0" layoutInCell="1" allowOverlap="1" wp14:anchorId="7068E0F6" wp14:editId="028B2CB7">
            <wp:simplePos x="0" y="0"/>
            <wp:positionH relativeFrom="column">
              <wp:posOffset>2853055</wp:posOffset>
            </wp:positionH>
            <wp:positionV relativeFrom="paragraph">
              <wp:posOffset>231775</wp:posOffset>
            </wp:positionV>
            <wp:extent cx="3082016" cy="3256672"/>
            <wp:effectExtent l="323850" t="323850" r="328295" b="325120"/>
            <wp:wrapNone/>
            <wp:docPr id="131" name="Imagen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 Jesús por María.jpg"/>
                    <pic:cNvPicPr/>
                  </pic:nvPicPr>
                  <pic:blipFill>
                    <a:blip r:embed="rId10" cstate="print">
                      <a:duotone>
                        <a:schemeClr val="accent5">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3082016" cy="3256672"/>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rsidR="00471842" w:rsidRDefault="00471842" w:rsidP="00471842">
      <w:pPr>
        <w:rPr>
          <w:sz w:val="24"/>
        </w:rPr>
      </w:pPr>
    </w:p>
    <w:p w:rsidR="00471842" w:rsidRDefault="00471842" w:rsidP="00471842">
      <w:pPr>
        <w:spacing w:after="200" w:line="276" w:lineRule="auto"/>
        <w:rPr>
          <w:sz w:val="24"/>
        </w:rPr>
      </w:pPr>
      <w:r>
        <w:rPr>
          <w:sz w:val="24"/>
        </w:rPr>
        <w:br w:type="page"/>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794432"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53"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sidRPr="0043325A">
                              <w:rPr>
                                <w:rFonts w:ascii="Century Gothic" w:hAnsi="Century Gothic"/>
                                <w:b/>
                                <w:color w:val="1F497D" w:themeColor="text2"/>
                                <w:sz w:val="36"/>
                                <w:szCs w:val="28"/>
                                <w:bdr w:val="single" w:sz="4" w:space="0" w:color="auto"/>
                              </w:rPr>
                              <w:t>Primer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Di</w:t>
                            </w:r>
                            <w:r w:rsidRPr="00B47A13">
                              <w:rPr>
                                <w:rFonts w:ascii="Century Gothic" w:hAnsi="Century Gothic"/>
                                <w:b/>
                                <w:color w:val="1F497D" w:themeColor="text2"/>
                                <w:sz w:val="28"/>
                                <w:szCs w:val="28"/>
                              </w:rPr>
                              <w:t>stintos modelos de amor</w:t>
                            </w:r>
                          </w:p>
                          <w:p w:rsidR="00CA2AE2" w:rsidRDefault="00CA2AE2" w:rsidP="00DC522C">
                            <w:pPr>
                              <w:rPr>
                                <w:sz w:val="28"/>
                                <w:szCs w:val="28"/>
                              </w:rPr>
                            </w:pPr>
                          </w:p>
                          <w:p w:rsidR="00CA2AE2" w:rsidRPr="00387159" w:rsidRDefault="00CA2AE2" w:rsidP="007E19B0">
                            <w:pPr>
                              <w:pStyle w:val="Prrafodelista"/>
                              <w:numPr>
                                <w:ilvl w:val="0"/>
                                <w:numId w:val="32"/>
                              </w:numPr>
                              <w:rPr>
                                <w:b/>
                                <w:sz w:val="28"/>
                                <w:szCs w:val="28"/>
                              </w:rPr>
                            </w:pPr>
                            <w:r w:rsidRPr="00387159">
                              <w:rPr>
                                <w:b/>
                                <w:sz w:val="28"/>
                                <w:szCs w:val="28"/>
                              </w:rPr>
                              <w:t>Motivación.</w:t>
                            </w:r>
                          </w:p>
                          <w:p w:rsidR="00CA2AE2" w:rsidRPr="00B47A13" w:rsidRDefault="00CA2AE2" w:rsidP="00B47A13">
                            <w:pPr>
                              <w:pStyle w:val="Prrafodelista"/>
                              <w:jc w:val="both"/>
                              <w:rPr>
                                <w:sz w:val="24"/>
                                <w:szCs w:val="24"/>
                              </w:rPr>
                            </w:pPr>
                            <w:r w:rsidRPr="00B47A13">
                              <w:rPr>
                                <w:sz w:val="24"/>
                                <w:szCs w:val="24"/>
                              </w:rPr>
                              <w:t>Estamos empezando la tercera semana de nuestro Mes de María, y queremos presentarle a María nuestras inquietudes juveniles sobre el amor y la necesidad de ser amado, comprendido, y tener a alguien cerca que nos comprenda y nos quiera.</w:t>
                            </w:r>
                          </w:p>
                          <w:p w:rsidR="00CA2AE2" w:rsidRPr="00B47A13" w:rsidRDefault="00CA2AE2" w:rsidP="00B47A13">
                            <w:pPr>
                              <w:pStyle w:val="Prrafodelista"/>
                              <w:jc w:val="both"/>
                              <w:rPr>
                                <w:sz w:val="24"/>
                                <w:szCs w:val="24"/>
                              </w:rPr>
                            </w:pPr>
                            <w:r w:rsidRPr="00B47A13">
                              <w:rPr>
                                <w:sz w:val="24"/>
                                <w:szCs w:val="24"/>
                              </w:rPr>
                              <w:t>Hoy queremos pedirle a Ella nos ayude a distinguir los diferentes tipos de “amores” que se nos presentan en nuestra sociedad juvenil</w:t>
                            </w:r>
                          </w:p>
                          <w:p w:rsidR="00CA2AE2" w:rsidRPr="00B47A13" w:rsidRDefault="00CA2AE2" w:rsidP="00B47A13">
                            <w:pPr>
                              <w:pStyle w:val="Prrafodelista"/>
                              <w:jc w:val="both"/>
                              <w:rPr>
                                <w:sz w:val="24"/>
                                <w:szCs w:val="24"/>
                              </w:rPr>
                            </w:pPr>
                            <w:r w:rsidRPr="00B47A13">
                              <w:rPr>
                                <w:sz w:val="24"/>
                                <w:szCs w:val="24"/>
                              </w:rPr>
                              <w:t>Es fácil escuchar entre diferentes grupos de jóvenes que el tener relaciones sexuales entre adolescentes es casi normal, y que no hay ningún problema en hacerlo. O que hay que probarlo todo no importando la otra persona.</w:t>
                            </w:r>
                          </w:p>
                          <w:p w:rsidR="00CA2AE2" w:rsidRDefault="00CA2AE2" w:rsidP="00B47A13">
                            <w:pPr>
                              <w:pStyle w:val="Prrafodelista"/>
                              <w:jc w:val="both"/>
                              <w:rPr>
                                <w:sz w:val="28"/>
                                <w:szCs w:val="28"/>
                              </w:rPr>
                            </w:pPr>
                            <w:r w:rsidRPr="00B47A13">
                              <w:rPr>
                                <w:sz w:val="24"/>
                                <w:szCs w:val="24"/>
                              </w:rPr>
                              <w:t>María nos invita a vivir el amor en plenitud y no en pequeñas gotas de placer que no siempre satisfacen plenamente. Y muchas veces producen vacíos</w:t>
                            </w:r>
                            <w:r w:rsidRPr="00A24EC4">
                              <w:rPr>
                                <w:sz w:val="24"/>
                                <w:szCs w:val="24"/>
                              </w:rPr>
                              <w:t>.</w:t>
                            </w:r>
                          </w:p>
                          <w:p w:rsidR="00CA2AE2" w:rsidRDefault="00CA2AE2" w:rsidP="00DC522C">
                            <w:pPr>
                              <w:pStyle w:val="Prrafodelista"/>
                              <w:rPr>
                                <w:sz w:val="28"/>
                                <w:szCs w:val="28"/>
                              </w:rPr>
                            </w:pPr>
                          </w:p>
                          <w:p w:rsidR="00CA2AE2" w:rsidRPr="004B29E0" w:rsidRDefault="00CA2AE2" w:rsidP="007E19B0">
                            <w:pPr>
                              <w:pStyle w:val="Prrafodelista"/>
                              <w:numPr>
                                <w:ilvl w:val="0"/>
                                <w:numId w:val="32"/>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B47A13" w:rsidRDefault="00CA2AE2" w:rsidP="00DC522C">
                            <w:pPr>
                              <w:pStyle w:val="Prrafodelista"/>
                              <w:rPr>
                                <w:sz w:val="24"/>
                                <w:szCs w:val="28"/>
                              </w:rPr>
                            </w:pPr>
                            <w:r>
                              <w:rPr>
                                <w:sz w:val="24"/>
                                <w:szCs w:val="28"/>
                              </w:rPr>
                              <w:t>R</w:t>
                            </w:r>
                            <w:r w:rsidRPr="00B47A13">
                              <w:rPr>
                                <w:sz w:val="24"/>
                                <w:szCs w:val="28"/>
                              </w:rPr>
                              <w:t>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32"/>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B47A13">
                              <w:rPr>
                                <w:b/>
                                <w:sz w:val="28"/>
                                <w:szCs w:val="28"/>
                              </w:rPr>
                              <w:t>Mc</w:t>
                            </w:r>
                            <w:r>
                              <w:rPr>
                                <w:b/>
                                <w:sz w:val="28"/>
                                <w:szCs w:val="28"/>
                              </w:rPr>
                              <w:t>.</w:t>
                            </w:r>
                            <w:r w:rsidRPr="00B47A13">
                              <w:rPr>
                                <w:b/>
                                <w:sz w:val="28"/>
                                <w:szCs w:val="28"/>
                              </w:rPr>
                              <w:t xml:space="preserve">  12, 28-31</w:t>
                            </w:r>
                            <w:r w:rsidRPr="0043325A">
                              <w:rPr>
                                <w:b/>
                                <w:sz w:val="28"/>
                                <w:szCs w:val="28"/>
                              </w:rPr>
                              <w:t>)</w:t>
                            </w:r>
                          </w:p>
                          <w:p w:rsidR="00CA2AE2" w:rsidRDefault="00CA2AE2" w:rsidP="00DC522C">
                            <w:pPr>
                              <w:ind w:left="720"/>
                              <w:rPr>
                                <w:sz w:val="28"/>
                                <w:szCs w:val="28"/>
                              </w:rPr>
                            </w:pPr>
                            <w:r w:rsidRPr="00B47A13">
                              <w:rPr>
                                <w:sz w:val="28"/>
                                <w:szCs w:val="28"/>
                              </w:rPr>
                              <w:t>Jesús nos invita a amar al prójimo como se ama a Dios, y tiene la misma importancia el amar a Dios que al prójimo.</w:t>
                            </w:r>
                            <w:r>
                              <w:rPr>
                                <w:sz w:val="28"/>
                                <w:szCs w:val="28"/>
                              </w:rPr>
                              <w:t xml:space="preserve"> Escuchemos:</w:t>
                            </w:r>
                          </w:p>
                          <w:p w:rsidR="00CA2AE2" w:rsidRDefault="00CA2AE2" w:rsidP="00DC522C">
                            <w:pPr>
                              <w:ind w:left="720"/>
                              <w:rPr>
                                <w:sz w:val="28"/>
                                <w:szCs w:val="28"/>
                              </w:rPr>
                            </w:pPr>
                          </w:p>
                          <w:p w:rsidR="00CA2AE2" w:rsidRPr="00A24EC4" w:rsidRDefault="00CA2AE2" w:rsidP="00DC522C">
                            <w:pPr>
                              <w:ind w:left="1440"/>
                              <w:jc w:val="both"/>
                              <w:rPr>
                                <w:rFonts w:asciiTheme="majorHAnsi" w:hAnsiTheme="majorHAnsi"/>
                                <w:i/>
                                <w:sz w:val="28"/>
                                <w:szCs w:val="28"/>
                              </w:rPr>
                            </w:pPr>
                            <w:r>
                              <w:rPr>
                                <w:rFonts w:asciiTheme="majorHAnsi" w:hAnsiTheme="majorHAnsi"/>
                                <w:i/>
                                <w:sz w:val="28"/>
                                <w:szCs w:val="28"/>
                              </w:rPr>
                              <w:t>E</w:t>
                            </w:r>
                            <w:r w:rsidRPr="00D926C4">
                              <w:rPr>
                                <w:rFonts w:asciiTheme="majorHAnsi" w:hAnsiTheme="majorHAnsi"/>
                                <w:i/>
                                <w:sz w:val="28"/>
                                <w:szCs w:val="28"/>
                              </w:rPr>
                              <w:t>n aquel tiempo, uno de los letrados se acercó a Jesús y le preguntó: ¿Cuál es el primero de todos los mandamientos? Jesús le contestó: El primero es: Escucha, Israel: El Señor, nuestro Dios, es el único Señor, y amarás al Señor, tu Dios, con todo tu corazón, con toda tu alma, con toda tu mente y con todas tus fuerzas. El segundo es: Amarás a tu prójimo como a ti mismo. No existe otro mandamiento mayor que éstos.</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Pr="003A20FF" w:rsidRDefault="00CA2AE2" w:rsidP="003379D1">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3379D1">
                            <w:pPr>
                              <w:pStyle w:val="Prrafodelista"/>
                              <w:numPr>
                                <w:ilvl w:val="0"/>
                                <w:numId w:val="2"/>
                              </w:numPr>
                              <w:rPr>
                                <w:sz w:val="24"/>
                                <w:szCs w:val="28"/>
                              </w:rPr>
                            </w:pPr>
                            <w:r w:rsidRPr="003379D1">
                              <w:rPr>
                                <w:sz w:val="24"/>
                                <w:szCs w:val="28"/>
                              </w:rPr>
                              <w:t>¿Considero el amor al prójimo como el mismo amor de Dios?</w:t>
                            </w:r>
                            <w:r w:rsidRPr="00A24EC4">
                              <w:rPr>
                                <w:sz w:val="24"/>
                                <w:szCs w:val="28"/>
                              </w:rPr>
                              <w:t xml:space="preserve"> </w:t>
                            </w:r>
                          </w:p>
                          <w:p w:rsidR="00CA2AE2" w:rsidRPr="003379D1"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56" style="position:absolute;margin-left:0;margin-top:-12.35pt;width:468pt;height:680.25pt;z-index:-251522048;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IiS4A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Sa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xA9TtvWlA8wb9DfOFSwn+HQGPeTkg52XUH9&#10;jx1zghL1XkOLr0bTaVyOeJnOFmO4uKFmO9QwzQGqoAFyhcerkBbqzjpZN+ApzYY2lzDnlcQJfGQF&#10;0cQL7LM0B2n3xoU5vKPV4z/E5hcAAAD//wMAUEsDBBQABgAIAAAAIQAKoRYa3wAAAAkBAAAPAAAA&#10;ZHJzL2Rvd25yZXYueG1sTI/BTsMwEETvSP0Haytxax2S0oYQp0JIIC49kLbi6sZLEhGvo9hNw9+z&#10;PZXjzoxm3+TbyXZixMG3jhQ8LCMQSJUzLdUKDvu3RQrCB01Gd45QwS962Bazu1xnxl3oE8cy1IJL&#10;yGdaQRNCn0npqwat9kvXI7H37QarA59DLc2gL1xuOxlH0Vpa3RJ/aHSPrw1WP+XZKijtsR/T953/&#10;sodV/GGOuzGtglL38+nlGUTAKdzCcMVndCiY6eTOZLzoFPCQoGARrzYg2H5K1qycOJckjynIIpf/&#10;FxR/AAAA//8DAFBLAQItABQABgAIAAAAIQC2gziS/gAAAOEBAAATAAAAAAAAAAAAAAAAAAAAAABb&#10;Q29udGVudF9UeXBlc10ueG1sUEsBAi0AFAAGAAgAAAAhADj9If/WAAAAlAEAAAsAAAAAAAAAAAAA&#10;AAAALwEAAF9yZWxzLy5yZWxzUEsBAi0AFAAGAAgAAAAhALp8iJLgAgAAaQYAAA4AAAAAAAAAAAAA&#10;AAAALgIAAGRycy9lMm9Eb2MueG1sUEsBAi0AFAAGAAgAAAAhAAqhFhrfAAAACQEAAA8AAAAAAAAA&#10;AAAAAAAAOgUAAGRycy9kb3ducmV2LnhtbFBLBQYAAAAABAAEAPMAAABGBg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sidRPr="0043325A">
                        <w:rPr>
                          <w:rFonts w:ascii="Century Gothic" w:hAnsi="Century Gothic"/>
                          <w:b/>
                          <w:color w:val="1F497D" w:themeColor="text2"/>
                          <w:sz w:val="36"/>
                          <w:szCs w:val="28"/>
                          <w:bdr w:val="single" w:sz="4" w:space="0" w:color="auto"/>
                        </w:rPr>
                        <w:t>Primer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Di</w:t>
                      </w:r>
                      <w:r w:rsidRPr="00B47A13">
                        <w:rPr>
                          <w:rFonts w:ascii="Century Gothic" w:hAnsi="Century Gothic"/>
                          <w:b/>
                          <w:color w:val="1F497D" w:themeColor="text2"/>
                          <w:sz w:val="28"/>
                          <w:szCs w:val="28"/>
                        </w:rPr>
                        <w:t>stintos modelos de amor</w:t>
                      </w:r>
                    </w:p>
                    <w:p w:rsidR="00CA2AE2" w:rsidRDefault="00CA2AE2" w:rsidP="00DC522C">
                      <w:pPr>
                        <w:rPr>
                          <w:sz w:val="28"/>
                          <w:szCs w:val="28"/>
                        </w:rPr>
                      </w:pPr>
                    </w:p>
                    <w:p w:rsidR="00CA2AE2" w:rsidRPr="00387159" w:rsidRDefault="00CA2AE2" w:rsidP="007E19B0">
                      <w:pPr>
                        <w:pStyle w:val="Prrafodelista"/>
                        <w:numPr>
                          <w:ilvl w:val="0"/>
                          <w:numId w:val="32"/>
                        </w:numPr>
                        <w:rPr>
                          <w:b/>
                          <w:sz w:val="28"/>
                          <w:szCs w:val="28"/>
                        </w:rPr>
                      </w:pPr>
                      <w:r w:rsidRPr="00387159">
                        <w:rPr>
                          <w:b/>
                          <w:sz w:val="28"/>
                          <w:szCs w:val="28"/>
                        </w:rPr>
                        <w:t>Motivación.</w:t>
                      </w:r>
                    </w:p>
                    <w:p w:rsidR="00CA2AE2" w:rsidRPr="00B47A13" w:rsidRDefault="00CA2AE2" w:rsidP="00B47A13">
                      <w:pPr>
                        <w:pStyle w:val="Prrafodelista"/>
                        <w:jc w:val="both"/>
                        <w:rPr>
                          <w:sz w:val="24"/>
                          <w:szCs w:val="24"/>
                        </w:rPr>
                      </w:pPr>
                      <w:r w:rsidRPr="00B47A13">
                        <w:rPr>
                          <w:sz w:val="24"/>
                          <w:szCs w:val="24"/>
                        </w:rPr>
                        <w:t>Estamos empezando la tercera semana de nuestro Mes de María, y queremos presentarle a María nuestras inquietudes juveniles sobre el amor y la necesidad de ser amado, comprendido, y tener a alguien cerca que nos comprenda y nos quiera.</w:t>
                      </w:r>
                    </w:p>
                    <w:p w:rsidR="00CA2AE2" w:rsidRPr="00B47A13" w:rsidRDefault="00CA2AE2" w:rsidP="00B47A13">
                      <w:pPr>
                        <w:pStyle w:val="Prrafodelista"/>
                        <w:jc w:val="both"/>
                        <w:rPr>
                          <w:sz w:val="24"/>
                          <w:szCs w:val="24"/>
                        </w:rPr>
                      </w:pPr>
                      <w:r w:rsidRPr="00B47A13">
                        <w:rPr>
                          <w:sz w:val="24"/>
                          <w:szCs w:val="24"/>
                        </w:rPr>
                        <w:t>Hoy queremos pedirle a Ella nos ayude a distinguir los diferentes tipos de “amores” que se nos presentan en nuestra sociedad juvenil</w:t>
                      </w:r>
                    </w:p>
                    <w:p w:rsidR="00CA2AE2" w:rsidRPr="00B47A13" w:rsidRDefault="00CA2AE2" w:rsidP="00B47A13">
                      <w:pPr>
                        <w:pStyle w:val="Prrafodelista"/>
                        <w:jc w:val="both"/>
                        <w:rPr>
                          <w:sz w:val="24"/>
                          <w:szCs w:val="24"/>
                        </w:rPr>
                      </w:pPr>
                      <w:r w:rsidRPr="00B47A13">
                        <w:rPr>
                          <w:sz w:val="24"/>
                          <w:szCs w:val="24"/>
                        </w:rPr>
                        <w:t>Es fácil escuchar entre diferentes grupos de jóvenes que el tener relaciones sexuales entre adolescentes es casi normal, y que no hay ningún problema en hacerlo. O que hay que probarlo todo no importando la otra persona.</w:t>
                      </w:r>
                    </w:p>
                    <w:p w:rsidR="00CA2AE2" w:rsidRDefault="00CA2AE2" w:rsidP="00B47A13">
                      <w:pPr>
                        <w:pStyle w:val="Prrafodelista"/>
                        <w:jc w:val="both"/>
                        <w:rPr>
                          <w:sz w:val="28"/>
                          <w:szCs w:val="28"/>
                        </w:rPr>
                      </w:pPr>
                      <w:r w:rsidRPr="00B47A13">
                        <w:rPr>
                          <w:sz w:val="24"/>
                          <w:szCs w:val="24"/>
                        </w:rPr>
                        <w:t>María nos invita a vivir el amor en plenitud y no en pequeñas gotas de placer que no siempre satisfacen plenamente. Y muchas veces producen vacíos</w:t>
                      </w:r>
                      <w:r w:rsidRPr="00A24EC4">
                        <w:rPr>
                          <w:sz w:val="24"/>
                          <w:szCs w:val="24"/>
                        </w:rPr>
                        <w:t>.</w:t>
                      </w:r>
                    </w:p>
                    <w:p w:rsidR="00CA2AE2" w:rsidRDefault="00CA2AE2" w:rsidP="00DC522C">
                      <w:pPr>
                        <w:pStyle w:val="Prrafodelista"/>
                        <w:rPr>
                          <w:sz w:val="28"/>
                          <w:szCs w:val="28"/>
                        </w:rPr>
                      </w:pPr>
                    </w:p>
                    <w:p w:rsidR="00CA2AE2" w:rsidRPr="004B29E0" w:rsidRDefault="00CA2AE2" w:rsidP="007E19B0">
                      <w:pPr>
                        <w:pStyle w:val="Prrafodelista"/>
                        <w:numPr>
                          <w:ilvl w:val="0"/>
                          <w:numId w:val="32"/>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B47A13" w:rsidRDefault="00CA2AE2" w:rsidP="00DC522C">
                      <w:pPr>
                        <w:pStyle w:val="Prrafodelista"/>
                        <w:rPr>
                          <w:sz w:val="24"/>
                          <w:szCs w:val="28"/>
                        </w:rPr>
                      </w:pPr>
                      <w:r>
                        <w:rPr>
                          <w:sz w:val="24"/>
                          <w:szCs w:val="28"/>
                        </w:rPr>
                        <w:t>R</w:t>
                      </w:r>
                      <w:r w:rsidRPr="00B47A13">
                        <w:rPr>
                          <w:sz w:val="24"/>
                          <w:szCs w:val="28"/>
                        </w:rPr>
                        <w:t>ezamos juntos: ¡Oh María…! (Ver el anexo)</w:t>
                      </w:r>
                    </w:p>
                    <w:p w:rsidR="00CA2AE2" w:rsidRDefault="00CA2AE2" w:rsidP="00DC522C">
                      <w:pPr>
                        <w:pStyle w:val="Prrafodelista"/>
                        <w:rPr>
                          <w:sz w:val="28"/>
                          <w:szCs w:val="28"/>
                        </w:rPr>
                      </w:pPr>
                    </w:p>
                    <w:p w:rsidR="00CA2AE2" w:rsidRPr="00387159" w:rsidRDefault="00CA2AE2" w:rsidP="007E19B0">
                      <w:pPr>
                        <w:pStyle w:val="Prrafodelista"/>
                        <w:numPr>
                          <w:ilvl w:val="0"/>
                          <w:numId w:val="32"/>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B47A13">
                        <w:rPr>
                          <w:b/>
                          <w:sz w:val="28"/>
                          <w:szCs w:val="28"/>
                        </w:rPr>
                        <w:t>Mc</w:t>
                      </w:r>
                      <w:r>
                        <w:rPr>
                          <w:b/>
                          <w:sz w:val="28"/>
                          <w:szCs w:val="28"/>
                        </w:rPr>
                        <w:t>.</w:t>
                      </w:r>
                      <w:r w:rsidRPr="00B47A13">
                        <w:rPr>
                          <w:b/>
                          <w:sz w:val="28"/>
                          <w:szCs w:val="28"/>
                        </w:rPr>
                        <w:t xml:space="preserve">  12, 28-31</w:t>
                      </w:r>
                      <w:r w:rsidRPr="0043325A">
                        <w:rPr>
                          <w:b/>
                          <w:sz w:val="28"/>
                          <w:szCs w:val="28"/>
                        </w:rPr>
                        <w:t>)</w:t>
                      </w:r>
                    </w:p>
                    <w:p w:rsidR="00CA2AE2" w:rsidRDefault="00CA2AE2" w:rsidP="00DC522C">
                      <w:pPr>
                        <w:ind w:left="720"/>
                        <w:rPr>
                          <w:sz w:val="28"/>
                          <w:szCs w:val="28"/>
                        </w:rPr>
                      </w:pPr>
                      <w:r w:rsidRPr="00B47A13">
                        <w:rPr>
                          <w:sz w:val="28"/>
                          <w:szCs w:val="28"/>
                        </w:rPr>
                        <w:t>Jesús nos invita a amar al prójimo como se ama a Dios, y tiene la misma importancia el amar a Dios que al prójimo.</w:t>
                      </w:r>
                      <w:r>
                        <w:rPr>
                          <w:sz w:val="28"/>
                          <w:szCs w:val="28"/>
                        </w:rPr>
                        <w:t xml:space="preserve"> Escuchemos:</w:t>
                      </w:r>
                    </w:p>
                    <w:p w:rsidR="00CA2AE2" w:rsidRDefault="00CA2AE2" w:rsidP="00DC522C">
                      <w:pPr>
                        <w:ind w:left="720"/>
                        <w:rPr>
                          <w:sz w:val="28"/>
                          <w:szCs w:val="28"/>
                        </w:rPr>
                      </w:pPr>
                    </w:p>
                    <w:p w:rsidR="00CA2AE2" w:rsidRPr="00A24EC4" w:rsidRDefault="00CA2AE2" w:rsidP="00DC522C">
                      <w:pPr>
                        <w:ind w:left="1440"/>
                        <w:jc w:val="both"/>
                        <w:rPr>
                          <w:rFonts w:asciiTheme="majorHAnsi" w:hAnsiTheme="majorHAnsi"/>
                          <w:i/>
                          <w:sz w:val="28"/>
                          <w:szCs w:val="28"/>
                        </w:rPr>
                      </w:pPr>
                      <w:r>
                        <w:rPr>
                          <w:rFonts w:asciiTheme="majorHAnsi" w:hAnsiTheme="majorHAnsi"/>
                          <w:i/>
                          <w:sz w:val="28"/>
                          <w:szCs w:val="28"/>
                        </w:rPr>
                        <w:t>E</w:t>
                      </w:r>
                      <w:r w:rsidRPr="00D926C4">
                        <w:rPr>
                          <w:rFonts w:asciiTheme="majorHAnsi" w:hAnsiTheme="majorHAnsi"/>
                          <w:i/>
                          <w:sz w:val="28"/>
                          <w:szCs w:val="28"/>
                        </w:rPr>
                        <w:t>n aquel tiempo, uno de los letrados se acercó a Jesús y le preguntó: ¿Cuál es el primero de todos los mandamientos? Jesús le contestó: El primero es: Escucha, Israel: El Señor, nuestro Dios, es el único Señor, y amarás al Señor, tu Dios, con todo tu corazón, con toda tu alma, con toda tu mente y con todas tus fuerzas. El segundo es: Amarás a tu prójimo como a ti mismo. No existe otro mandamiento mayor que éstos.</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Pr="003A20FF" w:rsidRDefault="00CA2AE2" w:rsidP="003379D1">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3379D1">
                      <w:pPr>
                        <w:pStyle w:val="Prrafodelista"/>
                        <w:numPr>
                          <w:ilvl w:val="0"/>
                          <w:numId w:val="2"/>
                        </w:numPr>
                        <w:rPr>
                          <w:sz w:val="24"/>
                          <w:szCs w:val="28"/>
                        </w:rPr>
                      </w:pPr>
                      <w:r w:rsidRPr="003379D1">
                        <w:rPr>
                          <w:sz w:val="24"/>
                          <w:szCs w:val="28"/>
                        </w:rPr>
                        <w:t>¿Considero el amor al prójimo como el mismo amor de Dios?</w:t>
                      </w:r>
                      <w:r w:rsidRPr="00A24EC4">
                        <w:rPr>
                          <w:sz w:val="24"/>
                          <w:szCs w:val="28"/>
                        </w:rPr>
                        <w:t xml:space="preserve"> </w:t>
                      </w:r>
                    </w:p>
                    <w:p w:rsidR="00CA2AE2" w:rsidRPr="003379D1"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795456" behindDoc="1" locked="0" layoutInCell="0" allowOverlap="1" wp14:anchorId="523A351F" wp14:editId="1E14CFD7">
                <wp:simplePos x="0" y="0"/>
                <wp:positionH relativeFrom="margin">
                  <wp:posOffset>0</wp:posOffset>
                </wp:positionH>
                <wp:positionV relativeFrom="margin">
                  <wp:posOffset>-129687</wp:posOffset>
                </wp:positionV>
                <wp:extent cx="5943600" cy="8639175"/>
                <wp:effectExtent l="0" t="0" r="38100" b="66675"/>
                <wp:wrapTopAndBottom/>
                <wp:docPr id="154"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32"/>
                              </w:numPr>
                              <w:rPr>
                                <w:b/>
                                <w:sz w:val="28"/>
                                <w:szCs w:val="28"/>
                              </w:rPr>
                            </w:pPr>
                            <w:r w:rsidRPr="0043325A">
                              <w:rPr>
                                <w:b/>
                                <w:sz w:val="28"/>
                                <w:szCs w:val="28"/>
                              </w:rPr>
                              <w:t>Oremos juntos.</w:t>
                            </w:r>
                          </w:p>
                          <w:p w:rsidR="00CA2AE2" w:rsidRPr="00A24EC4" w:rsidRDefault="00CA2AE2" w:rsidP="00DC522C">
                            <w:pPr>
                              <w:jc w:val="both"/>
                              <w:rPr>
                                <w:sz w:val="24"/>
                                <w:szCs w:val="28"/>
                              </w:rPr>
                            </w:pPr>
                            <w:r w:rsidRPr="003379D1">
                              <w:rPr>
                                <w:sz w:val="24"/>
                                <w:szCs w:val="28"/>
                              </w:rPr>
                              <w:t>Oremos a Dios nuestro Padre por medio de María:</w:t>
                            </w:r>
                          </w:p>
                          <w:p w:rsidR="00CA2AE2" w:rsidRPr="003379D1" w:rsidRDefault="00CA2AE2" w:rsidP="003379D1">
                            <w:pPr>
                              <w:pStyle w:val="Prrafodelista"/>
                              <w:numPr>
                                <w:ilvl w:val="0"/>
                                <w:numId w:val="3"/>
                              </w:numPr>
                              <w:jc w:val="both"/>
                              <w:rPr>
                                <w:sz w:val="24"/>
                                <w:szCs w:val="28"/>
                              </w:rPr>
                            </w:pPr>
                            <w:r w:rsidRPr="003379D1">
                              <w:rPr>
                                <w:sz w:val="24"/>
                                <w:szCs w:val="28"/>
                              </w:rPr>
                              <w:t>Para respetar nuestro amor al prójimo y no utilizarlo como medio de satisfacción personal. Con María oremos al Señor…María ayúdanos</w:t>
                            </w:r>
                          </w:p>
                          <w:p w:rsidR="00CA2AE2" w:rsidRPr="003379D1" w:rsidRDefault="00CA2AE2" w:rsidP="003379D1">
                            <w:pPr>
                              <w:pStyle w:val="Prrafodelista"/>
                              <w:numPr>
                                <w:ilvl w:val="0"/>
                                <w:numId w:val="3"/>
                              </w:numPr>
                              <w:jc w:val="both"/>
                              <w:rPr>
                                <w:sz w:val="24"/>
                                <w:szCs w:val="28"/>
                              </w:rPr>
                            </w:pPr>
                            <w:r w:rsidRPr="003379D1">
                              <w:rPr>
                                <w:sz w:val="24"/>
                                <w:szCs w:val="28"/>
                              </w:rPr>
                              <w:t>Para que seamos testigos del verdadero amor al prójimo considerándolo como un verdadero hijo o hija de Dios, con María oremos al Señor…</w:t>
                            </w:r>
                          </w:p>
                          <w:p w:rsidR="00CA2AE2" w:rsidRPr="00A24EC4" w:rsidRDefault="00CA2AE2" w:rsidP="003379D1">
                            <w:pPr>
                              <w:pStyle w:val="Prrafodelista"/>
                              <w:numPr>
                                <w:ilvl w:val="0"/>
                                <w:numId w:val="3"/>
                              </w:numPr>
                              <w:jc w:val="both"/>
                              <w:rPr>
                                <w:sz w:val="24"/>
                                <w:szCs w:val="28"/>
                              </w:rPr>
                            </w:pPr>
                            <w:r w:rsidRPr="003379D1">
                              <w:rPr>
                                <w:sz w:val="24"/>
                                <w:szCs w:val="28"/>
                              </w:rPr>
                              <w:t>Para que sigamos los verdaderos modelos del amor juvenil inspirados en el mandamiento del amor y no en el egoísmo o el placer fácil.</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32"/>
                              </w:numPr>
                              <w:rPr>
                                <w:b/>
                                <w:sz w:val="28"/>
                                <w:szCs w:val="28"/>
                              </w:rPr>
                            </w:pPr>
                            <w:r>
                              <w:rPr>
                                <w:b/>
                                <w:sz w:val="28"/>
                                <w:szCs w:val="28"/>
                              </w:rPr>
                              <w:t>L</w:t>
                            </w:r>
                            <w:r w:rsidRPr="00A24EC4">
                              <w:rPr>
                                <w:b/>
                                <w:sz w:val="28"/>
                                <w:szCs w:val="28"/>
                              </w:rPr>
                              <w:t>a palabra de nuestros pastores</w:t>
                            </w:r>
                          </w:p>
                          <w:p w:rsidR="00CA2AE2" w:rsidRPr="003379D1" w:rsidRDefault="00CA2AE2" w:rsidP="003379D1">
                            <w:pPr>
                              <w:pStyle w:val="Prrafodelista"/>
                              <w:jc w:val="both"/>
                              <w:rPr>
                                <w:sz w:val="24"/>
                                <w:szCs w:val="24"/>
                              </w:rPr>
                            </w:pPr>
                            <w:r w:rsidRPr="003379D1">
                              <w:rPr>
                                <w:sz w:val="24"/>
                                <w:szCs w:val="24"/>
                              </w:rPr>
                              <w:t>Nos dicen nuestros obispos latinoamericanos:</w:t>
                            </w:r>
                          </w:p>
                          <w:p w:rsidR="00CA2AE2" w:rsidRDefault="00CA2AE2" w:rsidP="003379D1">
                            <w:pPr>
                              <w:pStyle w:val="Prrafodelista"/>
                              <w:jc w:val="both"/>
                              <w:rPr>
                                <w:sz w:val="24"/>
                                <w:szCs w:val="24"/>
                              </w:rPr>
                            </w:pPr>
                            <w:r w:rsidRPr="003379D1">
                              <w:rPr>
                                <w:sz w:val="24"/>
                                <w:szCs w:val="24"/>
                              </w:rPr>
                              <w:t xml:space="preserve"> “Jesús invita a los jóvenes a vivir un estilo de vida en el amor, a anunciar con sus vidas alegres e intensas que el amor auténtico es posible…Se trata de ser capaces de dialogar, de aprender a escuchar y compartir, de ser constantes y perseverantes en los compromisos asumidos, de mirar primero los intereses de los demás antes que los propios, de entregar las propias capacidades sin esperar recompensa, de ir dando la vida en las acciones humildes y sencillas de cada día…</w:t>
                            </w:r>
                            <w:r>
                              <w:rPr>
                                <w:sz w:val="24"/>
                                <w:szCs w:val="24"/>
                              </w:rPr>
                              <w:t xml:space="preserve"> </w:t>
                            </w:r>
                            <w:r w:rsidRPr="003379D1">
                              <w:rPr>
                                <w:sz w:val="24"/>
                                <w:szCs w:val="24"/>
                              </w:rPr>
                              <w:t>(Civilización del amor. Tarea y Esperanza. p. 108)</w:t>
                            </w:r>
                            <w:r w:rsidRPr="00A24EC4">
                              <w:rPr>
                                <w:sz w:val="24"/>
                                <w:szCs w:val="24"/>
                              </w:rPr>
                              <w:t>.</w:t>
                            </w:r>
                          </w:p>
                          <w:p w:rsidR="00CA2AE2" w:rsidRPr="00A24EC4" w:rsidRDefault="00CA2AE2" w:rsidP="003379D1">
                            <w:pPr>
                              <w:pStyle w:val="Prrafodelista"/>
                              <w:jc w:val="both"/>
                              <w:rPr>
                                <w:sz w:val="24"/>
                                <w:szCs w:val="24"/>
                              </w:rPr>
                            </w:pP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 xml:space="preserve">Cómo </w:t>
                            </w:r>
                            <w:r>
                              <w:rPr>
                                <w:sz w:val="24"/>
                                <w:szCs w:val="28"/>
                              </w:rPr>
                              <w:t>acojo esta invitación a vivir la vida en el amor?</w:t>
                            </w:r>
                          </w:p>
                          <w:p w:rsidR="00CA2AE2" w:rsidRPr="00A24EC4" w:rsidRDefault="00CA2AE2" w:rsidP="00DC522C">
                            <w:pPr>
                              <w:rPr>
                                <w:sz w:val="24"/>
                                <w:szCs w:val="28"/>
                              </w:rPr>
                            </w:pPr>
                          </w:p>
                          <w:p w:rsidR="00CA2AE2" w:rsidRPr="0043325A" w:rsidRDefault="00CA2AE2" w:rsidP="007E19B0">
                            <w:pPr>
                              <w:pStyle w:val="Prrafodelista"/>
                              <w:numPr>
                                <w:ilvl w:val="0"/>
                                <w:numId w:val="32"/>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3379D1">
                              <w:rPr>
                                <w:sz w:val="24"/>
                                <w:szCs w:val="28"/>
                              </w:rPr>
                              <w:t>Poner las manos extendidas hacia el compañero o la persona del lado y decirle: “quiero servirte por amor a Cristo”.</w:t>
                            </w:r>
                          </w:p>
                          <w:p w:rsidR="00CA2AE2" w:rsidRPr="003379D1" w:rsidRDefault="00CA2AE2" w:rsidP="00DC522C">
                            <w:pPr>
                              <w:rPr>
                                <w:sz w:val="24"/>
                                <w:szCs w:val="28"/>
                                <w:lang w:val="es-CL"/>
                              </w:rPr>
                            </w:pPr>
                          </w:p>
                          <w:p w:rsidR="00CA2AE2" w:rsidRPr="0043325A" w:rsidRDefault="00CA2AE2" w:rsidP="007E19B0">
                            <w:pPr>
                              <w:pStyle w:val="Prrafodelista"/>
                              <w:numPr>
                                <w:ilvl w:val="0"/>
                                <w:numId w:val="32"/>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57" style="position:absolute;margin-left:0;margin-top:-10.2pt;width:468pt;height:680.25pt;z-index:-25152102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Mli4A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aa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pZ3ZryAeYN+huHCvYzHBrjflLSwa4rqP+x&#10;Y05Qot5raPHVaDqNyxEv09liDBc31GyHGqY5QBU0QK7weBXSQt1ZJ+sGPKXZ0OYS5rySOIFxByRW&#10;EE28wD5Lc5B2b1yYwztaPf5DbH4BAAD//wMAUEsDBBQABgAIAAAAIQASQoUq3gAAAAkBAAAPAAAA&#10;ZHJzL2Rvd25yZXYueG1sTI/BTsMwEETvSPyDtUjcWrtpVIU0ToWQQFx6IG3F1Y23SUS8jmI3DX/P&#10;coLjzoxm3xS72fViwjF0njSslgoEUu1tR42G4+F1kYEI0ZA1vSfU8I0BduX9XWFy62/0gVMVG8El&#10;FHKjoY1xyKUMdYvOhKUfkNi7+NGZyOfYSDuaG5e7XiZKbaQzHfGH1gz40mL9VV2dhsqdhil724dP&#10;d0yTd3vaT1kdtX58mJ+3ICLO8S8Mv/iMDiUznf2VbBC9Bh4SNSwSlYJg+2m9YeXMuXWqViDLQv5f&#10;UP4AAAD//wMAUEsBAi0AFAAGAAgAAAAhALaDOJL+AAAA4QEAABMAAAAAAAAAAAAAAAAAAAAAAFtD&#10;b250ZW50X1R5cGVzXS54bWxQSwECLQAUAAYACAAAACEAOP0h/9YAAACUAQAACwAAAAAAAAAAAAAA&#10;AAAvAQAAX3JlbHMvLnJlbHNQSwECLQAUAAYACAAAACEAgRTJYuACAABpBgAADgAAAAAAAAAAAAAA&#10;AAAuAgAAZHJzL2Uyb0RvYy54bWxQSwECLQAUAAYACAAAACEAEkKFKt4AAAAJAQAADwAAAAAAAAAA&#10;AAAAAAA6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A24EC4" w:rsidRDefault="00CA2AE2" w:rsidP="00DC522C">
                      <w:pPr>
                        <w:ind w:left="720"/>
                        <w:rPr>
                          <w:sz w:val="24"/>
                          <w:szCs w:val="28"/>
                        </w:rPr>
                      </w:pPr>
                      <w:r w:rsidRPr="00A24EC4">
                        <w:rPr>
                          <w:sz w:val="24"/>
                          <w:szCs w:val="28"/>
                        </w:rPr>
                        <w:t xml:space="preserve">   </w:t>
                      </w:r>
                    </w:p>
                    <w:p w:rsidR="00CA2AE2" w:rsidRPr="0043325A" w:rsidRDefault="00CA2AE2" w:rsidP="007E19B0">
                      <w:pPr>
                        <w:pStyle w:val="Prrafodelista"/>
                        <w:numPr>
                          <w:ilvl w:val="0"/>
                          <w:numId w:val="32"/>
                        </w:numPr>
                        <w:rPr>
                          <w:b/>
                          <w:sz w:val="28"/>
                          <w:szCs w:val="28"/>
                        </w:rPr>
                      </w:pPr>
                      <w:r w:rsidRPr="0043325A">
                        <w:rPr>
                          <w:b/>
                          <w:sz w:val="28"/>
                          <w:szCs w:val="28"/>
                        </w:rPr>
                        <w:t>Oremos juntos.</w:t>
                      </w:r>
                    </w:p>
                    <w:p w:rsidR="00CA2AE2" w:rsidRPr="00A24EC4" w:rsidRDefault="00CA2AE2" w:rsidP="00DC522C">
                      <w:pPr>
                        <w:jc w:val="both"/>
                        <w:rPr>
                          <w:sz w:val="24"/>
                          <w:szCs w:val="28"/>
                        </w:rPr>
                      </w:pPr>
                      <w:r w:rsidRPr="003379D1">
                        <w:rPr>
                          <w:sz w:val="24"/>
                          <w:szCs w:val="28"/>
                        </w:rPr>
                        <w:t>Oremos a Dios nuestro Padre por medio de María:</w:t>
                      </w:r>
                    </w:p>
                    <w:p w:rsidR="00CA2AE2" w:rsidRPr="003379D1" w:rsidRDefault="00CA2AE2" w:rsidP="003379D1">
                      <w:pPr>
                        <w:pStyle w:val="Prrafodelista"/>
                        <w:numPr>
                          <w:ilvl w:val="0"/>
                          <w:numId w:val="3"/>
                        </w:numPr>
                        <w:jc w:val="both"/>
                        <w:rPr>
                          <w:sz w:val="24"/>
                          <w:szCs w:val="28"/>
                        </w:rPr>
                      </w:pPr>
                      <w:r w:rsidRPr="003379D1">
                        <w:rPr>
                          <w:sz w:val="24"/>
                          <w:szCs w:val="28"/>
                        </w:rPr>
                        <w:t>Para respetar nuestro amor al prójimo y no utilizarlo como medio de satisfacción personal. Con María oremos al Señor…María ayúdanos</w:t>
                      </w:r>
                    </w:p>
                    <w:p w:rsidR="00CA2AE2" w:rsidRPr="003379D1" w:rsidRDefault="00CA2AE2" w:rsidP="003379D1">
                      <w:pPr>
                        <w:pStyle w:val="Prrafodelista"/>
                        <w:numPr>
                          <w:ilvl w:val="0"/>
                          <w:numId w:val="3"/>
                        </w:numPr>
                        <w:jc w:val="both"/>
                        <w:rPr>
                          <w:sz w:val="24"/>
                          <w:szCs w:val="28"/>
                        </w:rPr>
                      </w:pPr>
                      <w:r w:rsidRPr="003379D1">
                        <w:rPr>
                          <w:sz w:val="24"/>
                          <w:szCs w:val="28"/>
                        </w:rPr>
                        <w:t>Para que seamos testigos del verdadero amor al prójimo considerándolo como un verdadero hijo o hija de Dios, con María oremos al Señor…</w:t>
                      </w:r>
                    </w:p>
                    <w:p w:rsidR="00CA2AE2" w:rsidRPr="00A24EC4" w:rsidRDefault="00CA2AE2" w:rsidP="003379D1">
                      <w:pPr>
                        <w:pStyle w:val="Prrafodelista"/>
                        <w:numPr>
                          <w:ilvl w:val="0"/>
                          <w:numId w:val="3"/>
                        </w:numPr>
                        <w:jc w:val="both"/>
                        <w:rPr>
                          <w:sz w:val="24"/>
                          <w:szCs w:val="28"/>
                        </w:rPr>
                      </w:pPr>
                      <w:r w:rsidRPr="003379D1">
                        <w:rPr>
                          <w:sz w:val="24"/>
                          <w:szCs w:val="28"/>
                        </w:rPr>
                        <w:t>Para que sigamos los verdaderos modelos del amor juvenil inspirados en el mandamiento del amor y no en el egoísmo o el placer fácil.</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7E19B0">
                      <w:pPr>
                        <w:pStyle w:val="Prrafodelista"/>
                        <w:numPr>
                          <w:ilvl w:val="0"/>
                          <w:numId w:val="32"/>
                        </w:numPr>
                        <w:rPr>
                          <w:b/>
                          <w:sz w:val="28"/>
                          <w:szCs w:val="28"/>
                        </w:rPr>
                      </w:pPr>
                      <w:r>
                        <w:rPr>
                          <w:b/>
                          <w:sz w:val="28"/>
                          <w:szCs w:val="28"/>
                        </w:rPr>
                        <w:t>L</w:t>
                      </w:r>
                      <w:r w:rsidRPr="00A24EC4">
                        <w:rPr>
                          <w:b/>
                          <w:sz w:val="28"/>
                          <w:szCs w:val="28"/>
                        </w:rPr>
                        <w:t>a palabra de nuestros pastores</w:t>
                      </w:r>
                    </w:p>
                    <w:p w:rsidR="00CA2AE2" w:rsidRPr="003379D1" w:rsidRDefault="00CA2AE2" w:rsidP="003379D1">
                      <w:pPr>
                        <w:pStyle w:val="Prrafodelista"/>
                        <w:jc w:val="both"/>
                        <w:rPr>
                          <w:sz w:val="24"/>
                          <w:szCs w:val="24"/>
                        </w:rPr>
                      </w:pPr>
                      <w:r w:rsidRPr="003379D1">
                        <w:rPr>
                          <w:sz w:val="24"/>
                          <w:szCs w:val="24"/>
                        </w:rPr>
                        <w:t>Nos dicen nuestros obispos latinoamericanos:</w:t>
                      </w:r>
                    </w:p>
                    <w:p w:rsidR="00CA2AE2" w:rsidRDefault="00CA2AE2" w:rsidP="003379D1">
                      <w:pPr>
                        <w:pStyle w:val="Prrafodelista"/>
                        <w:jc w:val="both"/>
                        <w:rPr>
                          <w:sz w:val="24"/>
                          <w:szCs w:val="24"/>
                        </w:rPr>
                      </w:pPr>
                      <w:r w:rsidRPr="003379D1">
                        <w:rPr>
                          <w:sz w:val="24"/>
                          <w:szCs w:val="24"/>
                        </w:rPr>
                        <w:t xml:space="preserve"> “Jesús invita a los jóvenes a vivir un estilo de vida en el amor, a anunciar con sus vidas alegres e intensas que el amor auténtico es posible…Se trata de ser capaces de dialogar, de aprender a escuchar y compartir, de ser constantes y perseverantes en los compromisos asumidos, de mirar primero los intereses de los demás antes que los propios, de entregar las propias capacidades sin esperar recompensa, de ir dando la vida en las acciones humildes y sencillas de cada día…</w:t>
                      </w:r>
                      <w:r>
                        <w:rPr>
                          <w:sz w:val="24"/>
                          <w:szCs w:val="24"/>
                        </w:rPr>
                        <w:t xml:space="preserve"> </w:t>
                      </w:r>
                      <w:r w:rsidRPr="003379D1">
                        <w:rPr>
                          <w:sz w:val="24"/>
                          <w:szCs w:val="24"/>
                        </w:rPr>
                        <w:t>(Civilización del amor. Tarea y Esperanza. p. 108)</w:t>
                      </w:r>
                      <w:r w:rsidRPr="00A24EC4">
                        <w:rPr>
                          <w:sz w:val="24"/>
                          <w:szCs w:val="24"/>
                        </w:rPr>
                        <w:t>.</w:t>
                      </w:r>
                    </w:p>
                    <w:p w:rsidR="00CA2AE2" w:rsidRPr="00A24EC4" w:rsidRDefault="00CA2AE2" w:rsidP="003379D1">
                      <w:pPr>
                        <w:pStyle w:val="Prrafodelista"/>
                        <w:jc w:val="both"/>
                        <w:rPr>
                          <w:sz w:val="24"/>
                          <w:szCs w:val="24"/>
                        </w:rPr>
                      </w:pP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 xml:space="preserve">Cómo </w:t>
                      </w:r>
                      <w:r>
                        <w:rPr>
                          <w:sz w:val="24"/>
                          <w:szCs w:val="28"/>
                        </w:rPr>
                        <w:t>acojo esta invitación a vivir la vida en el amor?</w:t>
                      </w:r>
                    </w:p>
                    <w:p w:rsidR="00CA2AE2" w:rsidRPr="00A24EC4" w:rsidRDefault="00CA2AE2" w:rsidP="00DC522C">
                      <w:pPr>
                        <w:rPr>
                          <w:sz w:val="24"/>
                          <w:szCs w:val="28"/>
                        </w:rPr>
                      </w:pPr>
                    </w:p>
                    <w:p w:rsidR="00CA2AE2" w:rsidRPr="0043325A" w:rsidRDefault="00CA2AE2" w:rsidP="007E19B0">
                      <w:pPr>
                        <w:pStyle w:val="Prrafodelista"/>
                        <w:numPr>
                          <w:ilvl w:val="0"/>
                          <w:numId w:val="32"/>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3379D1">
                        <w:rPr>
                          <w:sz w:val="24"/>
                          <w:szCs w:val="28"/>
                        </w:rPr>
                        <w:t>Poner las manos extendidas hacia el compañero o la persona del lado y decirle: “quiero servirte por amor a Cristo”.</w:t>
                      </w:r>
                    </w:p>
                    <w:p w:rsidR="00CA2AE2" w:rsidRPr="003379D1" w:rsidRDefault="00CA2AE2" w:rsidP="00DC522C">
                      <w:pPr>
                        <w:rPr>
                          <w:sz w:val="24"/>
                          <w:szCs w:val="28"/>
                          <w:lang w:val="es-CL"/>
                        </w:rPr>
                      </w:pPr>
                    </w:p>
                    <w:p w:rsidR="00CA2AE2" w:rsidRPr="0043325A" w:rsidRDefault="00CA2AE2" w:rsidP="007E19B0">
                      <w:pPr>
                        <w:pStyle w:val="Prrafodelista"/>
                        <w:numPr>
                          <w:ilvl w:val="0"/>
                          <w:numId w:val="32"/>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797504"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55"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Segundo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A</w:t>
                            </w:r>
                            <w:r w:rsidRPr="003379D1">
                              <w:rPr>
                                <w:rFonts w:ascii="Century Gothic" w:hAnsi="Century Gothic"/>
                                <w:b/>
                                <w:color w:val="1F497D" w:themeColor="text2"/>
                                <w:sz w:val="28"/>
                                <w:szCs w:val="28"/>
                              </w:rPr>
                              <w:t>prender a amar aceptando y escuchando a los demás</w:t>
                            </w:r>
                          </w:p>
                          <w:p w:rsidR="00CA2AE2" w:rsidRDefault="00CA2AE2" w:rsidP="00DC522C">
                            <w:pPr>
                              <w:rPr>
                                <w:sz w:val="28"/>
                                <w:szCs w:val="28"/>
                              </w:rPr>
                            </w:pPr>
                          </w:p>
                          <w:p w:rsidR="00CA2AE2" w:rsidRPr="00387159" w:rsidRDefault="00CA2AE2" w:rsidP="003379D1">
                            <w:pPr>
                              <w:pStyle w:val="Prrafodelista"/>
                              <w:numPr>
                                <w:ilvl w:val="0"/>
                                <w:numId w:val="37"/>
                              </w:numPr>
                              <w:rPr>
                                <w:b/>
                                <w:sz w:val="28"/>
                                <w:szCs w:val="28"/>
                              </w:rPr>
                            </w:pPr>
                            <w:r w:rsidRPr="00387159">
                              <w:rPr>
                                <w:b/>
                                <w:sz w:val="28"/>
                                <w:szCs w:val="28"/>
                              </w:rPr>
                              <w:t>Motivación.</w:t>
                            </w:r>
                          </w:p>
                          <w:p w:rsidR="00CA2AE2" w:rsidRPr="003379D1" w:rsidRDefault="00CA2AE2" w:rsidP="003379D1">
                            <w:pPr>
                              <w:pStyle w:val="Prrafodelista"/>
                              <w:jc w:val="both"/>
                              <w:rPr>
                                <w:sz w:val="24"/>
                                <w:szCs w:val="24"/>
                              </w:rPr>
                            </w:pPr>
                            <w:r w:rsidRPr="003379D1">
                              <w:rPr>
                                <w:sz w:val="24"/>
                                <w:szCs w:val="24"/>
                              </w:rPr>
                              <w:t>Amar a una persona quiere decir respetarla, quererla, y no utilizarla para mis intereses o porque ella me sirve para mis fines. Vivimos unos tiempos en que cada vez más se tiende a centrarse en uno mismo, y a eso le llamamos individualismo o egoísmo. Todo se hace girar en torno a uno mismo y los demás son aceptados en cuanto me permiten realizarme a mismo.</w:t>
                            </w:r>
                          </w:p>
                          <w:p w:rsidR="00CA2AE2" w:rsidRDefault="00CA2AE2" w:rsidP="003379D1">
                            <w:pPr>
                              <w:pStyle w:val="Prrafodelista"/>
                              <w:jc w:val="both"/>
                              <w:rPr>
                                <w:sz w:val="28"/>
                                <w:szCs w:val="28"/>
                              </w:rPr>
                            </w:pPr>
                            <w:r w:rsidRPr="003379D1">
                              <w:rPr>
                                <w:sz w:val="24"/>
                                <w:szCs w:val="24"/>
                              </w:rPr>
                              <w:t>Nuestra Madre María nos da el ejemplo contrario. Ella se hizo Madre y auxiliadora de todos, creyente o no creyente, buena o mala, inteligente y menos inteligentes. Ella está siempre disponible.  Nos escucha siempre. Es un modelo de anti-egoísmo. Y nos quiere enseñar a ser abiertos a todos.</w:t>
                            </w:r>
                          </w:p>
                          <w:p w:rsidR="00CA2AE2" w:rsidRDefault="00CA2AE2" w:rsidP="00DC522C">
                            <w:pPr>
                              <w:pStyle w:val="Prrafodelista"/>
                              <w:rPr>
                                <w:sz w:val="28"/>
                                <w:szCs w:val="28"/>
                              </w:rPr>
                            </w:pPr>
                          </w:p>
                          <w:p w:rsidR="00CA2AE2" w:rsidRPr="004B29E0" w:rsidRDefault="00CA2AE2" w:rsidP="003379D1">
                            <w:pPr>
                              <w:pStyle w:val="Prrafodelista"/>
                              <w:numPr>
                                <w:ilvl w:val="0"/>
                                <w:numId w:val="37"/>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3379D1" w:rsidRDefault="00CA2AE2" w:rsidP="00DC522C">
                            <w:pPr>
                              <w:pStyle w:val="Prrafodelista"/>
                              <w:rPr>
                                <w:sz w:val="24"/>
                                <w:szCs w:val="28"/>
                              </w:rPr>
                            </w:pPr>
                            <w:r>
                              <w:rPr>
                                <w:sz w:val="24"/>
                                <w:szCs w:val="28"/>
                              </w:rPr>
                              <w:t>O</w:t>
                            </w:r>
                            <w:r w:rsidRPr="003379D1">
                              <w:rPr>
                                <w:sz w:val="24"/>
                                <w:szCs w:val="28"/>
                              </w:rPr>
                              <w:t>ración tradicional del Mes. La rezamos juntos: ¡Oh María…! (Ver el anexo)</w:t>
                            </w:r>
                          </w:p>
                          <w:p w:rsidR="00CA2AE2" w:rsidRDefault="00CA2AE2" w:rsidP="00DC522C">
                            <w:pPr>
                              <w:pStyle w:val="Prrafodelista"/>
                              <w:rPr>
                                <w:sz w:val="28"/>
                                <w:szCs w:val="28"/>
                              </w:rPr>
                            </w:pPr>
                          </w:p>
                          <w:p w:rsidR="00CA2AE2" w:rsidRPr="00387159" w:rsidRDefault="00CA2AE2" w:rsidP="003379D1">
                            <w:pPr>
                              <w:pStyle w:val="Prrafodelista"/>
                              <w:numPr>
                                <w:ilvl w:val="0"/>
                                <w:numId w:val="37"/>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43325A">
                              <w:rPr>
                                <w:b/>
                                <w:sz w:val="28"/>
                                <w:szCs w:val="28"/>
                              </w:rPr>
                              <w:t>Lc. 6, 20-23)</w:t>
                            </w:r>
                          </w:p>
                          <w:p w:rsidR="00CA2AE2" w:rsidRPr="003379D1" w:rsidRDefault="00CA2AE2" w:rsidP="00DC522C">
                            <w:pPr>
                              <w:ind w:left="720"/>
                              <w:rPr>
                                <w:sz w:val="24"/>
                                <w:szCs w:val="28"/>
                              </w:rPr>
                            </w:pPr>
                            <w:r w:rsidRPr="003379D1">
                              <w:rPr>
                                <w:sz w:val="24"/>
                                <w:szCs w:val="28"/>
                              </w:rPr>
                              <w:t>Jesús nos pide querernos, aceptarnos y amarnos como El nos amó. Escuchemos:</w:t>
                            </w:r>
                          </w:p>
                          <w:p w:rsidR="00CA2AE2" w:rsidRDefault="00CA2AE2" w:rsidP="00DC522C">
                            <w:pPr>
                              <w:ind w:left="720"/>
                              <w:rPr>
                                <w:sz w:val="28"/>
                                <w:szCs w:val="28"/>
                              </w:rPr>
                            </w:pPr>
                          </w:p>
                          <w:p w:rsidR="00CA2AE2" w:rsidRPr="00A24EC4" w:rsidRDefault="00CA2AE2" w:rsidP="00DC522C">
                            <w:pPr>
                              <w:ind w:left="1440"/>
                              <w:jc w:val="both"/>
                              <w:rPr>
                                <w:rFonts w:asciiTheme="majorHAnsi" w:hAnsiTheme="majorHAnsi"/>
                                <w:i/>
                                <w:sz w:val="28"/>
                                <w:szCs w:val="28"/>
                              </w:rPr>
                            </w:pPr>
                            <w:r w:rsidRPr="003379D1">
                              <w:rPr>
                                <w:rFonts w:asciiTheme="majorHAnsi" w:hAnsiTheme="majorHAnsi"/>
                                <w:i/>
                                <w:sz w:val="28"/>
                                <w:szCs w:val="28"/>
                              </w:rPr>
                              <w:t>"Como el Padre me amó, así también los he amado yo: permanezcan en mi amor. Si cumplen mis mandamientos, permanecerán en mi amor, como yo he cumplido los mandamientos de mi Padre y permanezco en su amor. Les he dicho todas estas cosas para que mi alegría esté en ustedes y su alegría sea completa. Este es mi mandamiento: que se amen unos a otros como yo los he amado. No hay amor más grande que dar la vida por sus amigos, y son ustedes mis amigos si cumplen lo que les mando. Ya no les llamo servidores, porque un servidor no sabe lo que hace su patrón. Los llamo amigos, porque les he dado a conocer todo lo que aprendí de mi Padre. Ustedes no me eligieron a mí; he sido yo quien los eligió a ustedes y los preparé para que vayan y den fruto, y ese fruto permanezca.</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3379D1">
                            <w:pPr>
                              <w:pStyle w:val="Prrafodelista"/>
                              <w:rPr>
                                <w:b/>
                                <w:sz w:val="28"/>
                                <w:szCs w:val="28"/>
                              </w:rPr>
                            </w:pPr>
                          </w:p>
                          <w:p w:rsidR="00CA2AE2" w:rsidRPr="003A20FF" w:rsidRDefault="00CA2AE2" w:rsidP="003379D1">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3379D1">
                            <w:pPr>
                              <w:pStyle w:val="Prrafodelista"/>
                              <w:numPr>
                                <w:ilvl w:val="0"/>
                                <w:numId w:val="2"/>
                              </w:numPr>
                              <w:rPr>
                                <w:sz w:val="24"/>
                                <w:szCs w:val="28"/>
                              </w:rPr>
                            </w:pPr>
                            <w:r w:rsidRPr="003379D1">
                              <w:rPr>
                                <w:sz w:val="24"/>
                                <w:szCs w:val="28"/>
                              </w:rPr>
                              <w:t>¿Cómo quiero a los demás? ¿En qué debería crecer</w:t>
                            </w:r>
                            <w:r w:rsidRPr="00A24EC4">
                              <w:rPr>
                                <w:sz w:val="24"/>
                                <w:szCs w:val="28"/>
                              </w:rPr>
                              <w:t xml:space="preserve">? </w:t>
                            </w:r>
                          </w:p>
                          <w:p w:rsidR="00CA2AE2" w:rsidRPr="003379D1" w:rsidRDefault="00CA2AE2" w:rsidP="003379D1">
                            <w:pPr>
                              <w:ind w:left="720"/>
                              <w:rPr>
                                <w:sz w:val="24"/>
                                <w:szCs w:val="28"/>
                              </w:rPr>
                            </w:pPr>
                            <w:r w:rsidRPr="00A24EC4">
                              <w:rPr>
                                <w:sz w:val="24"/>
                                <w:szCs w:val="28"/>
                              </w:rPr>
                              <w:t xml:space="preserve">   </w:t>
                            </w: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58" style="position:absolute;margin-left:0;margin-top:-12.35pt;width:468pt;height:680.25pt;z-index:-251518976;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KtH4gIAAGkGAAAOAAAAZHJzL2Uyb0RvYy54bWysVdtu1DAQfUfiHyy/02Qv2ZuaraqWIqQC&#10;FQXx7LWdxMKxje3dbPl6xnY2DW2REGIfIntmfObMdc8vjq1EB26d0KrEk7McI66oZkLVJf765ebN&#10;CiPniWJEasVL/MAdvti+fnXemQ2f6kZLxi0CEOU2nSlx473ZZJmjDW+JO9OGK1BW2rbEw9XWGbOk&#10;A/RWZtM8X2SdtsxYTblzIL1OSryN+FXFqf9UVY57JEsM3Hz82vjdhW+2PSeb2hLTCNrTIP/AoiVC&#10;gdMB6pp4gvZWPINqBbXa6cqfUd1muqoE5TEGiGaSP4nmviGGx1ggOc4MaXL/D5Z+PNxZJBjUrigw&#10;UqSFIn2GtBFVS46KfBJS1Bm3Act7c2dDkM7cavrdIaWvGrDjl9bqruGEAbFon/32IFwcPEW77oNm&#10;gE/2XsdsHSvbBkDIAzrGojwMReFHjygIi/V8tsihdhR0q8VsPVkWgVNGNqfnxjr/jusWhUOJLdCP&#10;8ORw63wyPZn0NWI3Qkpktf8mfBPTHJhHpYM36YCMhoDyKI4Nya+kRQcCrSR9spb7FkJKskkefqmj&#10;QA59l+RRBGwHiMi9dmMn/dsgGszSa0IpV76IJMbe5i87g0wlDi86BGF9ik8KhaB4kOAIBQl2lEge&#10;OqFPL4xFzFNgJRXqQDNdAnpkqaUYlH9JeeAGcKP8DJE8o+zGTlrhYVNI0UIXhCD7TIe2e6tYnGNP&#10;hExngJIq8ORxB/Ql1XuAuG9Yh5gIjTJdzdawn5iAhTBb5Yt8vcSIyBo2GfUWP+mPFxvhT+UpHhmO&#10;Y+1JE2kakuo7GD6LfmAb+2UUSJyuMFBpMP1xd4wTPJueZnWn2QPMG/R3HCrYz3BotP2JUQe7rsTu&#10;x55YjpF8r6DF15P5PCzHeJkXyylc7FizG2uIogBVYg+5iscrnxbq3lhRN+ApzYbSlzDnlYgTGHZA&#10;YgXRhAvsszQHafeGhTm+R6vHf4jtLwAAAP//AwBQSwMEFAAGAAgAAAAhAAqhFhrfAAAACQEAAA8A&#10;AABkcnMvZG93bnJldi54bWxMj8FOwzAQRO9I/QdrK3FrHZLShhCnQkggLj2QtuLqxksSEa+j2E3D&#10;37M9lePOjGbf5NvJdmLEwbeOFDwsIxBIlTMt1QoO+7dFCsIHTUZ3jlDBL3rYFrO7XGfGXegTxzLU&#10;gkvIZ1pBE0KfSemrBq32S9cjsfftBqsDn0MtzaAvXG47GUfRWlrdEn9odI+vDVY/5dkqKO2xH9P3&#10;nf+yh1X8YY67Ma2CUvfz6eUZRMAp3MJwxWd0KJjp5M5kvOgU8JCgYBGvNiDYfkrWrJw4lySPKcgi&#10;l/8XFH8AAAD//wMAUEsBAi0AFAAGAAgAAAAhALaDOJL+AAAA4QEAABMAAAAAAAAAAAAAAAAAAAAA&#10;AFtDb250ZW50X1R5cGVzXS54bWxQSwECLQAUAAYACAAAACEAOP0h/9YAAACUAQAACwAAAAAAAAAA&#10;AAAAAAAvAQAAX3JlbHMvLnJlbHNQSwECLQAUAAYACAAAACEAiHirR+ICAABpBgAADgAAAAAAAAAA&#10;AAAAAAAuAgAAZHJzL2Uyb0RvYy54bWxQSwECLQAUAAYACAAAACEACqEWGt8AAAAJAQAADwAAAAAA&#10;AAAAAAAAAAA8BQAAZHJzL2Rvd25yZXYueG1sUEsFBgAAAAAEAAQA8wAAAEgGA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Segundo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A</w:t>
                      </w:r>
                      <w:r w:rsidRPr="003379D1">
                        <w:rPr>
                          <w:rFonts w:ascii="Century Gothic" w:hAnsi="Century Gothic"/>
                          <w:b/>
                          <w:color w:val="1F497D" w:themeColor="text2"/>
                          <w:sz w:val="28"/>
                          <w:szCs w:val="28"/>
                        </w:rPr>
                        <w:t>prender a amar aceptando y escuchando a los demás</w:t>
                      </w:r>
                    </w:p>
                    <w:p w:rsidR="00CA2AE2" w:rsidRDefault="00CA2AE2" w:rsidP="00DC522C">
                      <w:pPr>
                        <w:rPr>
                          <w:sz w:val="28"/>
                          <w:szCs w:val="28"/>
                        </w:rPr>
                      </w:pPr>
                    </w:p>
                    <w:p w:rsidR="00CA2AE2" w:rsidRPr="00387159" w:rsidRDefault="00CA2AE2" w:rsidP="003379D1">
                      <w:pPr>
                        <w:pStyle w:val="Prrafodelista"/>
                        <w:numPr>
                          <w:ilvl w:val="0"/>
                          <w:numId w:val="37"/>
                        </w:numPr>
                        <w:rPr>
                          <w:b/>
                          <w:sz w:val="28"/>
                          <w:szCs w:val="28"/>
                        </w:rPr>
                      </w:pPr>
                      <w:r w:rsidRPr="00387159">
                        <w:rPr>
                          <w:b/>
                          <w:sz w:val="28"/>
                          <w:szCs w:val="28"/>
                        </w:rPr>
                        <w:t>Motivación.</w:t>
                      </w:r>
                    </w:p>
                    <w:p w:rsidR="00CA2AE2" w:rsidRPr="003379D1" w:rsidRDefault="00CA2AE2" w:rsidP="003379D1">
                      <w:pPr>
                        <w:pStyle w:val="Prrafodelista"/>
                        <w:jc w:val="both"/>
                        <w:rPr>
                          <w:sz w:val="24"/>
                          <w:szCs w:val="24"/>
                        </w:rPr>
                      </w:pPr>
                      <w:r w:rsidRPr="003379D1">
                        <w:rPr>
                          <w:sz w:val="24"/>
                          <w:szCs w:val="24"/>
                        </w:rPr>
                        <w:t>Amar a una persona quiere decir respetarla, quererla, y no utilizarla para mis intereses o porque ella me sirve para mis fines. Vivimos unos tiempos en que cada vez más se tiende a centrarse en uno mismo, y a eso le llamamos individualismo o egoísmo. Todo se hace girar en torno a uno mismo y los demás son aceptados en cuanto me permiten realizarme a mismo.</w:t>
                      </w:r>
                    </w:p>
                    <w:p w:rsidR="00CA2AE2" w:rsidRDefault="00CA2AE2" w:rsidP="003379D1">
                      <w:pPr>
                        <w:pStyle w:val="Prrafodelista"/>
                        <w:jc w:val="both"/>
                        <w:rPr>
                          <w:sz w:val="28"/>
                          <w:szCs w:val="28"/>
                        </w:rPr>
                      </w:pPr>
                      <w:r w:rsidRPr="003379D1">
                        <w:rPr>
                          <w:sz w:val="24"/>
                          <w:szCs w:val="24"/>
                        </w:rPr>
                        <w:t>Nuestra Madre María nos da el ejemplo contrario. Ella se hizo Madre y auxiliadora de todos, creyente o no creyente, buena o mala, inteligente y menos inteligentes. Ella está siempre disponible.  Nos escucha siempre. Es un modelo de anti-egoísmo. Y nos quiere enseñar a ser abiertos a todos.</w:t>
                      </w:r>
                    </w:p>
                    <w:p w:rsidR="00CA2AE2" w:rsidRDefault="00CA2AE2" w:rsidP="00DC522C">
                      <w:pPr>
                        <w:pStyle w:val="Prrafodelista"/>
                        <w:rPr>
                          <w:sz w:val="28"/>
                          <w:szCs w:val="28"/>
                        </w:rPr>
                      </w:pPr>
                    </w:p>
                    <w:p w:rsidR="00CA2AE2" w:rsidRPr="004B29E0" w:rsidRDefault="00CA2AE2" w:rsidP="003379D1">
                      <w:pPr>
                        <w:pStyle w:val="Prrafodelista"/>
                        <w:numPr>
                          <w:ilvl w:val="0"/>
                          <w:numId w:val="37"/>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3379D1" w:rsidRDefault="00CA2AE2" w:rsidP="00DC522C">
                      <w:pPr>
                        <w:pStyle w:val="Prrafodelista"/>
                        <w:rPr>
                          <w:sz w:val="24"/>
                          <w:szCs w:val="28"/>
                        </w:rPr>
                      </w:pPr>
                      <w:r>
                        <w:rPr>
                          <w:sz w:val="24"/>
                          <w:szCs w:val="28"/>
                        </w:rPr>
                        <w:t>O</w:t>
                      </w:r>
                      <w:r w:rsidRPr="003379D1">
                        <w:rPr>
                          <w:sz w:val="24"/>
                          <w:szCs w:val="28"/>
                        </w:rPr>
                        <w:t>ración tradicional del Mes. La rezamos juntos: ¡Oh María…! (Ver el anexo)</w:t>
                      </w:r>
                    </w:p>
                    <w:p w:rsidR="00CA2AE2" w:rsidRDefault="00CA2AE2" w:rsidP="00DC522C">
                      <w:pPr>
                        <w:pStyle w:val="Prrafodelista"/>
                        <w:rPr>
                          <w:sz w:val="28"/>
                          <w:szCs w:val="28"/>
                        </w:rPr>
                      </w:pPr>
                    </w:p>
                    <w:p w:rsidR="00CA2AE2" w:rsidRPr="00387159" w:rsidRDefault="00CA2AE2" w:rsidP="003379D1">
                      <w:pPr>
                        <w:pStyle w:val="Prrafodelista"/>
                        <w:numPr>
                          <w:ilvl w:val="0"/>
                          <w:numId w:val="37"/>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43325A">
                        <w:rPr>
                          <w:b/>
                          <w:sz w:val="28"/>
                          <w:szCs w:val="28"/>
                        </w:rPr>
                        <w:t>Lc. 6, 20-23)</w:t>
                      </w:r>
                    </w:p>
                    <w:p w:rsidR="00CA2AE2" w:rsidRPr="003379D1" w:rsidRDefault="00CA2AE2" w:rsidP="00DC522C">
                      <w:pPr>
                        <w:ind w:left="720"/>
                        <w:rPr>
                          <w:sz w:val="24"/>
                          <w:szCs w:val="28"/>
                        </w:rPr>
                      </w:pPr>
                      <w:r w:rsidRPr="003379D1">
                        <w:rPr>
                          <w:sz w:val="24"/>
                          <w:szCs w:val="28"/>
                        </w:rPr>
                        <w:t>Jesús nos pide querernos, aceptarnos y amarnos como El nos amó. Escuchemos:</w:t>
                      </w:r>
                    </w:p>
                    <w:p w:rsidR="00CA2AE2" w:rsidRDefault="00CA2AE2" w:rsidP="00DC522C">
                      <w:pPr>
                        <w:ind w:left="720"/>
                        <w:rPr>
                          <w:sz w:val="28"/>
                          <w:szCs w:val="28"/>
                        </w:rPr>
                      </w:pPr>
                    </w:p>
                    <w:p w:rsidR="00CA2AE2" w:rsidRPr="00A24EC4" w:rsidRDefault="00CA2AE2" w:rsidP="00DC522C">
                      <w:pPr>
                        <w:ind w:left="1440"/>
                        <w:jc w:val="both"/>
                        <w:rPr>
                          <w:rFonts w:asciiTheme="majorHAnsi" w:hAnsiTheme="majorHAnsi"/>
                          <w:i/>
                          <w:sz w:val="28"/>
                          <w:szCs w:val="28"/>
                        </w:rPr>
                      </w:pPr>
                      <w:r w:rsidRPr="003379D1">
                        <w:rPr>
                          <w:rFonts w:asciiTheme="majorHAnsi" w:hAnsiTheme="majorHAnsi"/>
                          <w:i/>
                          <w:sz w:val="28"/>
                          <w:szCs w:val="28"/>
                        </w:rPr>
                        <w:t>"Como el Padre me amó, así también los he amado yo: permanezcan en mi amor. Si cumplen mis mandamientos, permanecerán en mi amor, como yo he cumplido los mandamientos de mi Padre y permanezco en su amor. Les he dicho todas estas cosas para que mi alegría esté en ustedes y su alegría sea completa. Este es mi mandamiento: que se amen unos a otros como yo los he amado. No hay amor más grande que dar la vida por sus amigos, y son ustedes mis amigos si cumplen lo que les mando. Ya no les llamo servidores, porque un servidor no sabe lo que hace su patrón. Los llamo amigos, porque les he dado a conocer todo lo que aprendí de mi Padre. Ustedes no me eligieron a mí; he sido yo quien los eligió a ustedes y los preparé para que vayan y den fruto, y ese fruto permanezca.</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3379D1">
                      <w:pPr>
                        <w:pStyle w:val="Prrafodelista"/>
                        <w:rPr>
                          <w:b/>
                          <w:sz w:val="28"/>
                          <w:szCs w:val="28"/>
                        </w:rPr>
                      </w:pPr>
                    </w:p>
                    <w:p w:rsidR="00CA2AE2" w:rsidRPr="003A20FF" w:rsidRDefault="00CA2AE2" w:rsidP="003379D1">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3379D1">
                      <w:pPr>
                        <w:pStyle w:val="Prrafodelista"/>
                        <w:numPr>
                          <w:ilvl w:val="0"/>
                          <w:numId w:val="2"/>
                        </w:numPr>
                        <w:rPr>
                          <w:sz w:val="24"/>
                          <w:szCs w:val="28"/>
                        </w:rPr>
                      </w:pPr>
                      <w:r w:rsidRPr="003379D1">
                        <w:rPr>
                          <w:sz w:val="24"/>
                          <w:szCs w:val="28"/>
                        </w:rPr>
                        <w:t>¿Cómo quiero a los demás? ¿En qué debería crecer</w:t>
                      </w:r>
                      <w:r w:rsidRPr="00A24EC4">
                        <w:rPr>
                          <w:sz w:val="24"/>
                          <w:szCs w:val="28"/>
                        </w:rPr>
                        <w:t xml:space="preserve">? </w:t>
                      </w:r>
                    </w:p>
                    <w:p w:rsidR="00CA2AE2" w:rsidRPr="003379D1" w:rsidRDefault="00CA2AE2" w:rsidP="003379D1">
                      <w:pPr>
                        <w:ind w:left="720"/>
                        <w:rPr>
                          <w:sz w:val="24"/>
                          <w:szCs w:val="28"/>
                        </w:rPr>
                      </w:pPr>
                      <w:r w:rsidRPr="00A24EC4">
                        <w:rPr>
                          <w:sz w:val="24"/>
                          <w:szCs w:val="28"/>
                        </w:rPr>
                        <w:t xml:space="preserve">   </w:t>
                      </w: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798528"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56"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3379D1">
                            <w:pPr>
                              <w:pStyle w:val="Prrafodelista"/>
                              <w:numPr>
                                <w:ilvl w:val="0"/>
                                <w:numId w:val="37"/>
                              </w:numPr>
                              <w:rPr>
                                <w:b/>
                                <w:sz w:val="28"/>
                                <w:szCs w:val="28"/>
                              </w:rPr>
                            </w:pPr>
                            <w:r w:rsidRPr="0043325A">
                              <w:rPr>
                                <w:b/>
                                <w:sz w:val="28"/>
                                <w:szCs w:val="28"/>
                              </w:rPr>
                              <w:t>Oremos juntos.</w:t>
                            </w:r>
                          </w:p>
                          <w:p w:rsidR="00CA2AE2" w:rsidRPr="00A24EC4" w:rsidRDefault="00CA2AE2" w:rsidP="00DC522C">
                            <w:pPr>
                              <w:jc w:val="both"/>
                              <w:rPr>
                                <w:sz w:val="24"/>
                                <w:szCs w:val="28"/>
                              </w:rPr>
                            </w:pPr>
                            <w:r w:rsidRPr="003379D1">
                              <w:rPr>
                                <w:sz w:val="24"/>
                                <w:szCs w:val="28"/>
                              </w:rPr>
                              <w:t>Pidamos a María que nos enseñe a querer a los demás. Digamos. María enséñanos a querer a todos</w:t>
                            </w:r>
                            <w:r w:rsidRPr="00A24EC4">
                              <w:rPr>
                                <w:sz w:val="24"/>
                                <w:szCs w:val="28"/>
                              </w:rPr>
                              <w:t>:</w:t>
                            </w:r>
                          </w:p>
                          <w:p w:rsidR="00CA2AE2" w:rsidRPr="003379D1" w:rsidRDefault="00CA2AE2" w:rsidP="003379D1">
                            <w:pPr>
                              <w:pStyle w:val="Prrafodelista"/>
                              <w:numPr>
                                <w:ilvl w:val="0"/>
                                <w:numId w:val="3"/>
                              </w:numPr>
                              <w:jc w:val="both"/>
                              <w:rPr>
                                <w:sz w:val="24"/>
                                <w:szCs w:val="28"/>
                              </w:rPr>
                            </w:pPr>
                            <w:r w:rsidRPr="003379D1">
                              <w:rPr>
                                <w:sz w:val="24"/>
                                <w:szCs w:val="28"/>
                              </w:rPr>
                              <w:t>Para que cultivemos el mandamiento del amor que nos dejó Jesús, digamos…</w:t>
                            </w:r>
                          </w:p>
                          <w:p w:rsidR="00CA2AE2" w:rsidRPr="003379D1" w:rsidRDefault="00CA2AE2" w:rsidP="003379D1">
                            <w:pPr>
                              <w:pStyle w:val="Prrafodelista"/>
                              <w:numPr>
                                <w:ilvl w:val="0"/>
                                <w:numId w:val="3"/>
                              </w:numPr>
                              <w:jc w:val="both"/>
                              <w:rPr>
                                <w:sz w:val="24"/>
                                <w:szCs w:val="28"/>
                              </w:rPr>
                            </w:pPr>
                            <w:r w:rsidRPr="003379D1">
                              <w:rPr>
                                <w:sz w:val="24"/>
                                <w:szCs w:val="28"/>
                              </w:rPr>
                              <w:t>Para que no nos cerremos en la amistad de algunos, sino que nos abramos a todos y seamos cercanos a ellos, digamos…</w:t>
                            </w:r>
                          </w:p>
                          <w:p w:rsidR="00CA2AE2" w:rsidRPr="00A24EC4" w:rsidRDefault="00CA2AE2" w:rsidP="003379D1">
                            <w:pPr>
                              <w:pStyle w:val="Prrafodelista"/>
                              <w:numPr>
                                <w:ilvl w:val="0"/>
                                <w:numId w:val="3"/>
                              </w:numPr>
                              <w:jc w:val="both"/>
                              <w:rPr>
                                <w:sz w:val="24"/>
                                <w:szCs w:val="28"/>
                              </w:rPr>
                            </w:pPr>
                            <w:r w:rsidRPr="003379D1">
                              <w:rPr>
                                <w:sz w:val="24"/>
                                <w:szCs w:val="28"/>
                              </w:rPr>
                              <w:t>Para que aprendamos a aceptar a los demás, reconociendo sus cualidades y valores, digamos…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3379D1">
                            <w:pPr>
                              <w:pStyle w:val="Prrafodelista"/>
                              <w:numPr>
                                <w:ilvl w:val="0"/>
                                <w:numId w:val="37"/>
                              </w:numPr>
                              <w:rPr>
                                <w:b/>
                                <w:sz w:val="28"/>
                                <w:szCs w:val="28"/>
                              </w:rPr>
                            </w:pPr>
                            <w:r>
                              <w:rPr>
                                <w:b/>
                                <w:sz w:val="28"/>
                                <w:szCs w:val="28"/>
                              </w:rPr>
                              <w:t>L</w:t>
                            </w:r>
                            <w:r w:rsidRPr="00A24EC4">
                              <w:rPr>
                                <w:b/>
                                <w:sz w:val="28"/>
                                <w:szCs w:val="28"/>
                              </w:rPr>
                              <w:t>a palabra de nuestros pastores</w:t>
                            </w:r>
                          </w:p>
                          <w:p w:rsidR="00CA2AE2" w:rsidRPr="003379D1" w:rsidRDefault="00CA2AE2" w:rsidP="003379D1">
                            <w:pPr>
                              <w:pStyle w:val="Prrafodelista"/>
                              <w:jc w:val="both"/>
                              <w:rPr>
                                <w:sz w:val="24"/>
                                <w:szCs w:val="24"/>
                              </w:rPr>
                            </w:pPr>
                            <w:r w:rsidRPr="003379D1">
                              <w:rPr>
                                <w:sz w:val="24"/>
                                <w:szCs w:val="24"/>
                              </w:rPr>
                              <w:t>El Papa Benedicto XVI, en el encuentro Mundial de la juventud en Colonia, Alemania, el 2005, invitó a los jóvenes a ensanchar el corazón y sentirse miembros de la Iglesia.</w:t>
                            </w:r>
                          </w:p>
                          <w:p w:rsidR="00CA2AE2" w:rsidRPr="00A24EC4" w:rsidRDefault="00CA2AE2" w:rsidP="003379D1">
                            <w:pPr>
                              <w:pStyle w:val="Prrafodelista"/>
                              <w:jc w:val="both"/>
                              <w:rPr>
                                <w:sz w:val="24"/>
                                <w:szCs w:val="24"/>
                              </w:rPr>
                            </w:pPr>
                            <w:r w:rsidRPr="003379D1">
                              <w:rPr>
                                <w:sz w:val="24"/>
                                <w:szCs w:val="24"/>
                              </w:rPr>
                              <w:t>“…en el fondo, consuela que exista la cizaña en la iglesia. Así, no obstante todos  nuestros defectos, podemos esperar aún entre los que siguen a Jesús, que ha llamado precisamente a los pecadores. La Iglesia es como una familia humana, pero es al mismo tiempo la gran familia de Dios, mediante la cual, El establece un espacio de comunión y unidad en todos los continentes, culturas y naciones. Por eso nos alegramos de pertenecer a eta gran familia; de tener hermanos y amigos en todo el mundo…”. (Benedicto XVI. Desde Colonia a los jóvenes. p. 109-110)</w:t>
                            </w:r>
                            <w:r w:rsidRPr="00A24EC4">
                              <w:rPr>
                                <w:sz w:val="24"/>
                                <w:szCs w:val="24"/>
                              </w:rPr>
                              <w:t>.</w:t>
                            </w: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 xml:space="preserve">Cómo </w:t>
                            </w:r>
                            <w:r>
                              <w:rPr>
                                <w:sz w:val="24"/>
                                <w:szCs w:val="28"/>
                              </w:rPr>
                              <w:t>amo y acepto a los diversos miembros de mi comunidad? Hoy ¿me siento amado por mi comunidad? ¿me siento parte de la Iglesia?</w:t>
                            </w:r>
                          </w:p>
                          <w:p w:rsidR="00CA2AE2" w:rsidRPr="00A24EC4" w:rsidRDefault="00CA2AE2" w:rsidP="00DC522C">
                            <w:pPr>
                              <w:rPr>
                                <w:sz w:val="24"/>
                                <w:szCs w:val="28"/>
                              </w:rPr>
                            </w:pPr>
                          </w:p>
                          <w:p w:rsidR="00CA2AE2" w:rsidRPr="0043325A" w:rsidRDefault="00CA2AE2" w:rsidP="003379D1">
                            <w:pPr>
                              <w:pStyle w:val="Prrafodelista"/>
                              <w:numPr>
                                <w:ilvl w:val="0"/>
                                <w:numId w:val="37"/>
                              </w:numPr>
                              <w:rPr>
                                <w:b/>
                                <w:sz w:val="28"/>
                                <w:szCs w:val="28"/>
                              </w:rPr>
                            </w:pPr>
                            <w:r w:rsidRPr="0043325A">
                              <w:rPr>
                                <w:b/>
                                <w:sz w:val="28"/>
                                <w:szCs w:val="28"/>
                              </w:rPr>
                              <w:t>Sugerencia de signo.</w:t>
                            </w:r>
                          </w:p>
                          <w:p w:rsidR="00CA2AE2" w:rsidRPr="003379D1" w:rsidRDefault="00CA2AE2" w:rsidP="003379D1">
                            <w:pPr>
                              <w:pStyle w:val="Prrafodelista"/>
                              <w:rPr>
                                <w:sz w:val="24"/>
                                <w:szCs w:val="28"/>
                              </w:rPr>
                            </w:pPr>
                            <w:r w:rsidRPr="003379D1">
                              <w:rPr>
                                <w:sz w:val="24"/>
                                <w:szCs w:val="28"/>
                              </w:rPr>
                              <w:t>Poner una imagen de la Virgen delante de los que celebran el Mes de María.</w:t>
                            </w:r>
                          </w:p>
                          <w:p w:rsidR="00CA2AE2" w:rsidRPr="00A24EC4" w:rsidRDefault="00CA2AE2" w:rsidP="003379D1">
                            <w:pPr>
                              <w:pStyle w:val="Prrafodelista"/>
                              <w:rPr>
                                <w:sz w:val="24"/>
                                <w:szCs w:val="28"/>
                              </w:rPr>
                            </w:pPr>
                            <w:r w:rsidRPr="003379D1">
                              <w:rPr>
                                <w:sz w:val="24"/>
                                <w:szCs w:val="28"/>
                              </w:rPr>
                              <w:t>Junto a ella un cartel que diga: “Eres ejemplo de amor a todos”</w:t>
                            </w:r>
                          </w:p>
                          <w:p w:rsidR="00CA2AE2" w:rsidRPr="00A24EC4" w:rsidRDefault="00CA2AE2" w:rsidP="00DC522C">
                            <w:pPr>
                              <w:rPr>
                                <w:sz w:val="24"/>
                                <w:szCs w:val="28"/>
                              </w:rPr>
                            </w:pPr>
                          </w:p>
                          <w:p w:rsidR="00CA2AE2" w:rsidRPr="0043325A" w:rsidRDefault="00CA2AE2" w:rsidP="003379D1">
                            <w:pPr>
                              <w:pStyle w:val="Prrafodelista"/>
                              <w:numPr>
                                <w:ilvl w:val="0"/>
                                <w:numId w:val="37"/>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59" style="position:absolute;margin-left:0;margin-top:-9.75pt;width:468pt;height:680.25pt;z-index:-25151795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ot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ea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yanWd2a8gHmDfobhwr2Mxwa435S0sGuK6j/&#10;sWNOUKLea2jx1Wg6jcsRL9PZYgwXN9RshxqmOUAVNECu8HgV0kLdWSfrBjyl2dDmEua8kjiBcQck&#10;VhBNvMA+S3OQdm9cmMM7Wj3+Q2x+AQAA//8DAFBLAwQUAAYACAAAACEAROhmaN4AAAAJAQAADwAA&#10;AGRycy9kb3ducmV2LnhtbEyPwW7CMBBE75X6D9YicQMnQFEIcVBVqagXDk1BvZp4SSLidRSbkP59&#10;t6dy3JnR7JtsN9pWDNj7xpGCeB6BQCqdaahScPx6nyUgfNBkdOsIFfygh13+/JTp1Lg7feJQhEpw&#10;CflUK6hD6FIpfVmj1X7uOiT2Lq63OvDZV9L0+s7ltpWLKFpLqxviD7Xu8K3G8lrcrILCnroh2R/8&#10;tz2uFh/mdBiSMig1nYyvWxABx/Afhj98Roecmc7uRsaLVgEPCQpm8eYFBNub5ZqVM+eWqzgCmWfy&#10;cUH+CwAA//8DAFBLAQItABQABgAIAAAAIQC2gziS/gAAAOEBAAATAAAAAAAAAAAAAAAAAAAAAABb&#10;Q29udGVudF9UeXBlc10ueG1sUEsBAi0AFAAGAAgAAAAhADj9If/WAAAAlAEAAAsAAAAAAAAAAAAA&#10;AAAALwEAAF9yZWxzLy5yZWxzUEsBAi0AFAAGAAgAAAAhAJH6Oi3hAgAAaQYAAA4AAAAAAAAAAAAA&#10;AAAALgIAAGRycy9lMm9Eb2MueG1sUEsBAi0AFAAGAAgAAAAhAEToZmjeAAAACQEAAA8AAAAAAAAA&#10;AAAAAAAAOwUAAGRycy9kb3ducmV2LnhtbFBLBQYAAAAABAAEAPMAAABGBgAAAAA=&#10;" o:allowincell="f" fillcolor="white [3201]" strokecolor="#92cddc [1944]" strokeweight="1pt">
                <v:fill color2="#b6dde8 [1304]" rotate="t" focus="100%" type="gradient"/>
                <v:shadow on="t" color="#205867 [1608]" opacity=".5" offset="1pt"/>
                <v:textbox>
                  <w:txbxContent>
                    <w:p w:rsidR="00CA2AE2" w:rsidRPr="0043325A" w:rsidRDefault="00CA2AE2" w:rsidP="003379D1">
                      <w:pPr>
                        <w:pStyle w:val="Prrafodelista"/>
                        <w:numPr>
                          <w:ilvl w:val="0"/>
                          <w:numId w:val="37"/>
                        </w:numPr>
                        <w:rPr>
                          <w:b/>
                          <w:sz w:val="28"/>
                          <w:szCs w:val="28"/>
                        </w:rPr>
                      </w:pPr>
                      <w:r w:rsidRPr="0043325A">
                        <w:rPr>
                          <w:b/>
                          <w:sz w:val="28"/>
                          <w:szCs w:val="28"/>
                        </w:rPr>
                        <w:t>Oremos juntos.</w:t>
                      </w:r>
                    </w:p>
                    <w:p w:rsidR="00CA2AE2" w:rsidRPr="00A24EC4" w:rsidRDefault="00CA2AE2" w:rsidP="00DC522C">
                      <w:pPr>
                        <w:jc w:val="both"/>
                        <w:rPr>
                          <w:sz w:val="24"/>
                          <w:szCs w:val="28"/>
                        </w:rPr>
                      </w:pPr>
                      <w:r w:rsidRPr="003379D1">
                        <w:rPr>
                          <w:sz w:val="24"/>
                          <w:szCs w:val="28"/>
                        </w:rPr>
                        <w:t>Pidamos a María que nos enseñe a querer a los demás. Digamos. María enséñanos a querer a todos</w:t>
                      </w:r>
                      <w:r w:rsidRPr="00A24EC4">
                        <w:rPr>
                          <w:sz w:val="24"/>
                          <w:szCs w:val="28"/>
                        </w:rPr>
                        <w:t>:</w:t>
                      </w:r>
                    </w:p>
                    <w:p w:rsidR="00CA2AE2" w:rsidRPr="003379D1" w:rsidRDefault="00CA2AE2" w:rsidP="003379D1">
                      <w:pPr>
                        <w:pStyle w:val="Prrafodelista"/>
                        <w:numPr>
                          <w:ilvl w:val="0"/>
                          <w:numId w:val="3"/>
                        </w:numPr>
                        <w:jc w:val="both"/>
                        <w:rPr>
                          <w:sz w:val="24"/>
                          <w:szCs w:val="28"/>
                        </w:rPr>
                      </w:pPr>
                      <w:r w:rsidRPr="003379D1">
                        <w:rPr>
                          <w:sz w:val="24"/>
                          <w:szCs w:val="28"/>
                        </w:rPr>
                        <w:t>Para que cultivemos el mandamiento del amor que nos dejó Jesús, digamos…</w:t>
                      </w:r>
                    </w:p>
                    <w:p w:rsidR="00CA2AE2" w:rsidRPr="003379D1" w:rsidRDefault="00CA2AE2" w:rsidP="003379D1">
                      <w:pPr>
                        <w:pStyle w:val="Prrafodelista"/>
                        <w:numPr>
                          <w:ilvl w:val="0"/>
                          <w:numId w:val="3"/>
                        </w:numPr>
                        <w:jc w:val="both"/>
                        <w:rPr>
                          <w:sz w:val="24"/>
                          <w:szCs w:val="28"/>
                        </w:rPr>
                      </w:pPr>
                      <w:r w:rsidRPr="003379D1">
                        <w:rPr>
                          <w:sz w:val="24"/>
                          <w:szCs w:val="28"/>
                        </w:rPr>
                        <w:t>Para que no nos cerremos en la amistad de algunos, sino que nos abramos a todos y seamos cercanos a ellos, digamos…</w:t>
                      </w:r>
                    </w:p>
                    <w:p w:rsidR="00CA2AE2" w:rsidRPr="00A24EC4" w:rsidRDefault="00CA2AE2" w:rsidP="003379D1">
                      <w:pPr>
                        <w:pStyle w:val="Prrafodelista"/>
                        <w:numPr>
                          <w:ilvl w:val="0"/>
                          <w:numId w:val="3"/>
                        </w:numPr>
                        <w:jc w:val="both"/>
                        <w:rPr>
                          <w:sz w:val="24"/>
                          <w:szCs w:val="28"/>
                        </w:rPr>
                      </w:pPr>
                      <w:r w:rsidRPr="003379D1">
                        <w:rPr>
                          <w:sz w:val="24"/>
                          <w:szCs w:val="28"/>
                        </w:rPr>
                        <w:t>Para que aprendamos a aceptar a los demás, reconociendo sus cualidades y valores, digamos…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3379D1">
                      <w:pPr>
                        <w:pStyle w:val="Prrafodelista"/>
                        <w:numPr>
                          <w:ilvl w:val="0"/>
                          <w:numId w:val="37"/>
                        </w:numPr>
                        <w:rPr>
                          <w:b/>
                          <w:sz w:val="28"/>
                          <w:szCs w:val="28"/>
                        </w:rPr>
                      </w:pPr>
                      <w:r>
                        <w:rPr>
                          <w:b/>
                          <w:sz w:val="28"/>
                          <w:szCs w:val="28"/>
                        </w:rPr>
                        <w:t>L</w:t>
                      </w:r>
                      <w:r w:rsidRPr="00A24EC4">
                        <w:rPr>
                          <w:b/>
                          <w:sz w:val="28"/>
                          <w:szCs w:val="28"/>
                        </w:rPr>
                        <w:t>a palabra de nuestros pastores</w:t>
                      </w:r>
                    </w:p>
                    <w:p w:rsidR="00CA2AE2" w:rsidRPr="003379D1" w:rsidRDefault="00CA2AE2" w:rsidP="003379D1">
                      <w:pPr>
                        <w:pStyle w:val="Prrafodelista"/>
                        <w:jc w:val="both"/>
                        <w:rPr>
                          <w:sz w:val="24"/>
                          <w:szCs w:val="24"/>
                        </w:rPr>
                      </w:pPr>
                      <w:r w:rsidRPr="003379D1">
                        <w:rPr>
                          <w:sz w:val="24"/>
                          <w:szCs w:val="24"/>
                        </w:rPr>
                        <w:t>El Papa Benedicto XVI, en el encuentro Mundial de la juventud en Colonia, Alemania, el 2005, invitó a los jóvenes a ensanchar el corazón y sentirse miembros de la Iglesia.</w:t>
                      </w:r>
                    </w:p>
                    <w:p w:rsidR="00CA2AE2" w:rsidRPr="00A24EC4" w:rsidRDefault="00CA2AE2" w:rsidP="003379D1">
                      <w:pPr>
                        <w:pStyle w:val="Prrafodelista"/>
                        <w:jc w:val="both"/>
                        <w:rPr>
                          <w:sz w:val="24"/>
                          <w:szCs w:val="24"/>
                        </w:rPr>
                      </w:pPr>
                      <w:r w:rsidRPr="003379D1">
                        <w:rPr>
                          <w:sz w:val="24"/>
                          <w:szCs w:val="24"/>
                        </w:rPr>
                        <w:t>“…en el fondo, consuela que exista la cizaña en la iglesia. Así, no obstante todos  nuestros defectos, podemos esperar aún entre los que siguen a Jesús, que ha llamado precisamente a los pecadores. La Iglesia es como una familia humana, pero es al mismo tiempo la gran familia de Dios, mediante la cual, El establece un espacio de comunión y unidad en todos los continentes, culturas y naciones. Por eso nos alegramos de pertenecer a eta gran familia; de tener hermanos y amigos en todo el mundo…”. (Benedicto XVI. Desde Colonia a los jóvenes. p. 109-110)</w:t>
                      </w:r>
                      <w:r w:rsidRPr="00A24EC4">
                        <w:rPr>
                          <w:sz w:val="24"/>
                          <w:szCs w:val="24"/>
                        </w:rPr>
                        <w:t>.</w:t>
                      </w:r>
                    </w:p>
                    <w:p w:rsidR="00CA2AE2" w:rsidRPr="00A24EC4" w:rsidRDefault="00CA2AE2" w:rsidP="007E19B0">
                      <w:pPr>
                        <w:pStyle w:val="Prrafodelista"/>
                        <w:numPr>
                          <w:ilvl w:val="0"/>
                          <w:numId w:val="2"/>
                        </w:numPr>
                        <w:rPr>
                          <w:sz w:val="24"/>
                          <w:szCs w:val="28"/>
                        </w:rPr>
                      </w:pPr>
                      <w:r>
                        <w:rPr>
                          <w:sz w:val="24"/>
                          <w:szCs w:val="28"/>
                        </w:rPr>
                        <w:t>¿</w:t>
                      </w:r>
                      <w:r w:rsidRPr="00A24EC4">
                        <w:rPr>
                          <w:sz w:val="24"/>
                          <w:szCs w:val="28"/>
                        </w:rPr>
                        <w:t xml:space="preserve">Cómo </w:t>
                      </w:r>
                      <w:r>
                        <w:rPr>
                          <w:sz w:val="24"/>
                          <w:szCs w:val="28"/>
                        </w:rPr>
                        <w:t>amo y acepto a los diversos miembros de mi comunidad? Hoy ¿me siento amado por mi comunidad? ¿me siento parte de la Iglesia?</w:t>
                      </w:r>
                    </w:p>
                    <w:p w:rsidR="00CA2AE2" w:rsidRPr="00A24EC4" w:rsidRDefault="00CA2AE2" w:rsidP="00DC522C">
                      <w:pPr>
                        <w:rPr>
                          <w:sz w:val="24"/>
                          <w:szCs w:val="28"/>
                        </w:rPr>
                      </w:pPr>
                    </w:p>
                    <w:p w:rsidR="00CA2AE2" w:rsidRPr="0043325A" w:rsidRDefault="00CA2AE2" w:rsidP="003379D1">
                      <w:pPr>
                        <w:pStyle w:val="Prrafodelista"/>
                        <w:numPr>
                          <w:ilvl w:val="0"/>
                          <w:numId w:val="37"/>
                        </w:numPr>
                        <w:rPr>
                          <w:b/>
                          <w:sz w:val="28"/>
                          <w:szCs w:val="28"/>
                        </w:rPr>
                      </w:pPr>
                      <w:r w:rsidRPr="0043325A">
                        <w:rPr>
                          <w:b/>
                          <w:sz w:val="28"/>
                          <w:szCs w:val="28"/>
                        </w:rPr>
                        <w:t>Sugerencia de signo.</w:t>
                      </w:r>
                    </w:p>
                    <w:p w:rsidR="00CA2AE2" w:rsidRPr="003379D1" w:rsidRDefault="00CA2AE2" w:rsidP="003379D1">
                      <w:pPr>
                        <w:pStyle w:val="Prrafodelista"/>
                        <w:rPr>
                          <w:sz w:val="24"/>
                          <w:szCs w:val="28"/>
                        </w:rPr>
                      </w:pPr>
                      <w:r w:rsidRPr="003379D1">
                        <w:rPr>
                          <w:sz w:val="24"/>
                          <w:szCs w:val="28"/>
                        </w:rPr>
                        <w:t>Poner una imagen de la Virgen delante de los que celebran el Mes de María.</w:t>
                      </w:r>
                    </w:p>
                    <w:p w:rsidR="00CA2AE2" w:rsidRPr="00A24EC4" w:rsidRDefault="00CA2AE2" w:rsidP="003379D1">
                      <w:pPr>
                        <w:pStyle w:val="Prrafodelista"/>
                        <w:rPr>
                          <w:sz w:val="24"/>
                          <w:szCs w:val="28"/>
                        </w:rPr>
                      </w:pPr>
                      <w:r w:rsidRPr="003379D1">
                        <w:rPr>
                          <w:sz w:val="24"/>
                          <w:szCs w:val="28"/>
                        </w:rPr>
                        <w:t>Junto a ella un cartel que diga: “Eres ejemplo de amor a todos”</w:t>
                      </w:r>
                    </w:p>
                    <w:p w:rsidR="00CA2AE2" w:rsidRPr="00A24EC4" w:rsidRDefault="00CA2AE2" w:rsidP="00DC522C">
                      <w:pPr>
                        <w:rPr>
                          <w:sz w:val="24"/>
                          <w:szCs w:val="28"/>
                        </w:rPr>
                      </w:pPr>
                    </w:p>
                    <w:p w:rsidR="00CA2AE2" w:rsidRPr="0043325A" w:rsidRDefault="00CA2AE2" w:rsidP="003379D1">
                      <w:pPr>
                        <w:pStyle w:val="Prrafodelista"/>
                        <w:numPr>
                          <w:ilvl w:val="0"/>
                          <w:numId w:val="37"/>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800576"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57"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Tercer</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A</w:t>
                            </w:r>
                            <w:r w:rsidRPr="003379D1">
                              <w:rPr>
                                <w:rFonts w:ascii="Century Gothic" w:hAnsi="Century Gothic"/>
                                <w:b/>
                                <w:color w:val="1F497D" w:themeColor="text2"/>
                                <w:sz w:val="28"/>
                                <w:szCs w:val="28"/>
                              </w:rPr>
                              <w:t xml:space="preserve">marse a uno mismo como </w:t>
                            </w:r>
                            <w:r>
                              <w:rPr>
                                <w:rFonts w:ascii="Century Gothic" w:hAnsi="Century Gothic"/>
                                <w:b/>
                                <w:color w:val="1F497D" w:themeColor="text2"/>
                                <w:sz w:val="28"/>
                                <w:szCs w:val="28"/>
                              </w:rPr>
                              <w:t>D</w:t>
                            </w:r>
                            <w:r w:rsidRPr="003379D1">
                              <w:rPr>
                                <w:rFonts w:ascii="Century Gothic" w:hAnsi="Century Gothic"/>
                                <w:b/>
                                <w:color w:val="1F497D" w:themeColor="text2"/>
                                <w:sz w:val="28"/>
                                <w:szCs w:val="28"/>
                              </w:rPr>
                              <w:t>ios nos ama</w:t>
                            </w:r>
                          </w:p>
                          <w:p w:rsidR="00CA2AE2" w:rsidRDefault="00CA2AE2" w:rsidP="00DC522C">
                            <w:pPr>
                              <w:rPr>
                                <w:sz w:val="28"/>
                                <w:szCs w:val="28"/>
                              </w:rPr>
                            </w:pPr>
                          </w:p>
                          <w:p w:rsidR="00CA2AE2" w:rsidRPr="00387159" w:rsidRDefault="00CA2AE2" w:rsidP="003379D1">
                            <w:pPr>
                              <w:pStyle w:val="Prrafodelista"/>
                              <w:numPr>
                                <w:ilvl w:val="0"/>
                                <w:numId w:val="38"/>
                              </w:numPr>
                              <w:rPr>
                                <w:b/>
                                <w:sz w:val="28"/>
                                <w:szCs w:val="28"/>
                              </w:rPr>
                            </w:pPr>
                            <w:r w:rsidRPr="00387159">
                              <w:rPr>
                                <w:b/>
                                <w:sz w:val="28"/>
                                <w:szCs w:val="28"/>
                              </w:rPr>
                              <w:t>Motivación.</w:t>
                            </w:r>
                          </w:p>
                          <w:p w:rsidR="00CA2AE2" w:rsidRPr="00621222" w:rsidRDefault="00CA2AE2" w:rsidP="006B400A">
                            <w:pPr>
                              <w:pStyle w:val="Prrafodelista"/>
                              <w:jc w:val="both"/>
                              <w:rPr>
                                <w:sz w:val="24"/>
                                <w:szCs w:val="24"/>
                              </w:rPr>
                            </w:pPr>
                            <w:r w:rsidRPr="00621222">
                              <w:rPr>
                                <w:sz w:val="24"/>
                                <w:szCs w:val="24"/>
                              </w:rPr>
                              <w:t xml:space="preserve">María nos invita en este Mes, en que la ponemos al centro de nuestra vida y de nuestras actividades, nos invita a tomarnos en cuenta a nosotros mismos, y preocuparnos por nuestra persona, su desarrollo, su salud, su fe, para que vivamos contentos, con esperanza y que nos consideremos capaces de salir adelante con nuestros sueños e ideales. </w:t>
                            </w:r>
                          </w:p>
                          <w:p w:rsidR="00CA2AE2" w:rsidRPr="00621222" w:rsidRDefault="00CA2AE2" w:rsidP="006B400A">
                            <w:pPr>
                              <w:pStyle w:val="Prrafodelista"/>
                              <w:jc w:val="both"/>
                              <w:rPr>
                                <w:sz w:val="24"/>
                                <w:szCs w:val="24"/>
                              </w:rPr>
                            </w:pPr>
                            <w:r w:rsidRPr="00621222">
                              <w:rPr>
                                <w:sz w:val="24"/>
                                <w:szCs w:val="24"/>
                              </w:rPr>
                              <w:t>Dios nos regaló la vida y necesitamos cuidarla, y hacerla fructificar. No podemos descuidarnos y vivir como si nuestra vida no nos interesara o como si todo siguiera como por un riel, sin que tengamos que preocuparnos de nada.</w:t>
                            </w:r>
                          </w:p>
                          <w:p w:rsidR="00CA2AE2" w:rsidRDefault="00CA2AE2" w:rsidP="006B400A">
                            <w:pPr>
                              <w:pStyle w:val="Prrafodelista"/>
                              <w:jc w:val="both"/>
                              <w:rPr>
                                <w:sz w:val="28"/>
                                <w:szCs w:val="28"/>
                              </w:rPr>
                            </w:pPr>
                            <w:r w:rsidRPr="00621222">
                              <w:rPr>
                                <w:sz w:val="24"/>
                                <w:szCs w:val="24"/>
                              </w:rPr>
                              <w:t>Algunos jóvenes escogen caminos equivocados pensando que hacen lo mejor para sus vidas juveniles. Por eso es que necesitamos preguntarnos si lo que estamos viviendo lo vivimos de acuerdo a lo que Dios, nuestro Padre y Creador, quiere. Y en eso María puede ayudarnos.</w:t>
                            </w:r>
                          </w:p>
                          <w:p w:rsidR="00CA2AE2" w:rsidRDefault="00CA2AE2" w:rsidP="00DC522C">
                            <w:pPr>
                              <w:pStyle w:val="Prrafodelista"/>
                              <w:rPr>
                                <w:sz w:val="28"/>
                                <w:szCs w:val="28"/>
                              </w:rPr>
                            </w:pPr>
                          </w:p>
                          <w:p w:rsidR="00CA2AE2" w:rsidRPr="004B29E0" w:rsidRDefault="00CA2AE2" w:rsidP="003379D1">
                            <w:pPr>
                              <w:pStyle w:val="Prrafodelista"/>
                              <w:numPr>
                                <w:ilvl w:val="0"/>
                                <w:numId w:val="38"/>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6B400A" w:rsidRDefault="00CA2AE2" w:rsidP="00DC522C">
                            <w:pPr>
                              <w:pStyle w:val="Prrafodelista"/>
                              <w:rPr>
                                <w:sz w:val="24"/>
                                <w:szCs w:val="28"/>
                              </w:rPr>
                            </w:pPr>
                            <w:r>
                              <w:rPr>
                                <w:sz w:val="24"/>
                                <w:szCs w:val="28"/>
                              </w:rPr>
                              <w:t>R</w:t>
                            </w:r>
                            <w:r w:rsidRPr="006B400A">
                              <w:rPr>
                                <w:sz w:val="24"/>
                                <w:szCs w:val="28"/>
                              </w:rPr>
                              <w:t>ezamos juntos: ¡Oh María…! (Ver el anexo)</w:t>
                            </w:r>
                          </w:p>
                          <w:p w:rsidR="00CA2AE2" w:rsidRDefault="00CA2AE2" w:rsidP="00DC522C">
                            <w:pPr>
                              <w:pStyle w:val="Prrafodelista"/>
                              <w:rPr>
                                <w:sz w:val="28"/>
                                <w:szCs w:val="28"/>
                              </w:rPr>
                            </w:pPr>
                          </w:p>
                          <w:p w:rsidR="00CA2AE2" w:rsidRPr="00387159" w:rsidRDefault="00CA2AE2" w:rsidP="00332849">
                            <w:pPr>
                              <w:pStyle w:val="Prrafodelista"/>
                              <w:numPr>
                                <w:ilvl w:val="0"/>
                                <w:numId w:val="38"/>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332849">
                              <w:rPr>
                                <w:b/>
                                <w:sz w:val="28"/>
                                <w:szCs w:val="28"/>
                              </w:rPr>
                              <w:t>Mt</w:t>
                            </w:r>
                            <w:r>
                              <w:rPr>
                                <w:b/>
                                <w:sz w:val="28"/>
                                <w:szCs w:val="28"/>
                              </w:rPr>
                              <w:t>.</w:t>
                            </w:r>
                            <w:r w:rsidRPr="00332849">
                              <w:rPr>
                                <w:b/>
                                <w:sz w:val="28"/>
                                <w:szCs w:val="28"/>
                              </w:rPr>
                              <w:t xml:space="preserve"> 25, 14-30</w:t>
                            </w:r>
                            <w:r w:rsidRPr="0043325A">
                              <w:rPr>
                                <w:b/>
                                <w:sz w:val="28"/>
                                <w:szCs w:val="28"/>
                              </w:rPr>
                              <w:t>)</w:t>
                            </w:r>
                          </w:p>
                          <w:p w:rsidR="00CA2AE2" w:rsidRPr="006B400A" w:rsidRDefault="00CA2AE2" w:rsidP="006B400A">
                            <w:pPr>
                              <w:ind w:left="720"/>
                              <w:jc w:val="both"/>
                              <w:rPr>
                                <w:sz w:val="24"/>
                                <w:szCs w:val="28"/>
                              </w:rPr>
                            </w:pPr>
                            <w:r w:rsidRPr="006B400A">
                              <w:rPr>
                                <w:sz w:val="24"/>
                                <w:szCs w:val="28"/>
                              </w:rPr>
                              <w:t>Jesús cree en el desarrollo de cada uno de nosotros y nos alimenta y acompaña.</w:t>
                            </w:r>
                          </w:p>
                          <w:p w:rsidR="00CA2AE2" w:rsidRPr="006B400A" w:rsidRDefault="00CA2AE2" w:rsidP="006B400A">
                            <w:pPr>
                              <w:ind w:left="720"/>
                              <w:jc w:val="both"/>
                              <w:rPr>
                                <w:sz w:val="24"/>
                                <w:szCs w:val="28"/>
                              </w:rPr>
                            </w:pPr>
                            <w:r w:rsidRPr="006B400A">
                              <w:rPr>
                                <w:sz w:val="24"/>
                                <w:szCs w:val="28"/>
                              </w:rPr>
                              <w:t xml:space="preserve">En la parábola o narración de los talentos que entrega a cada uno quiere decirnos que Dios, nos ha dado bienes y cualidades para que crezcamos como El quiere. </w:t>
                            </w:r>
                          </w:p>
                          <w:p w:rsidR="00CA2AE2" w:rsidRPr="006B400A" w:rsidRDefault="00CA2AE2" w:rsidP="006B400A">
                            <w:pPr>
                              <w:ind w:left="1440"/>
                              <w:jc w:val="both"/>
                              <w:rPr>
                                <w:rFonts w:asciiTheme="majorHAnsi" w:hAnsiTheme="majorHAnsi"/>
                                <w:i/>
                                <w:sz w:val="26"/>
                                <w:szCs w:val="26"/>
                              </w:rPr>
                            </w:pPr>
                            <w:r w:rsidRPr="006B400A">
                              <w:rPr>
                                <w:rFonts w:asciiTheme="majorHAnsi" w:hAnsiTheme="majorHAnsi"/>
                                <w:i/>
                                <w:sz w:val="26"/>
                                <w:szCs w:val="26"/>
                              </w:rPr>
                              <w:t>Un hombre que, al ausentarse, llamó a sus siervos y les encomendó su hacienda: a uno dio cinco talentos, a otro dos y a otro uno, a cada cual según su capacidad; y se ausentó. Enseguida, el que había recibido cinco talentos se puso a negociar con ellos y ganó otros cinco. Igualmente el que había recibido dos ganó otros dos. En cambio el que había recibido uno se fue, cavó un hoyo en tierra y escondió el dinero de su señor.</w:t>
                            </w:r>
                          </w:p>
                          <w:p w:rsidR="00CA2AE2" w:rsidRPr="00A24EC4" w:rsidRDefault="00CA2AE2" w:rsidP="006B400A">
                            <w:pPr>
                              <w:ind w:left="1440"/>
                              <w:jc w:val="both"/>
                              <w:rPr>
                                <w:rFonts w:asciiTheme="majorHAnsi" w:hAnsiTheme="majorHAnsi"/>
                                <w:i/>
                                <w:sz w:val="28"/>
                                <w:szCs w:val="28"/>
                              </w:rPr>
                            </w:pPr>
                            <w:r w:rsidRPr="006B400A">
                              <w:rPr>
                                <w:rFonts w:asciiTheme="majorHAnsi" w:hAnsiTheme="majorHAnsi"/>
                                <w:i/>
                                <w:sz w:val="26"/>
                                <w:szCs w:val="26"/>
                              </w:rPr>
                              <w:t>Al cabo de mucho tiempo, vuelve el señor de aquellos siervos y ajusta cuentas con ellos. Llegándose el que había recibido cinco talentos, presentó otros cinco… también el de los dos talentos dijo: "Señor, dos talentos me entregaste; aquí tienes otros dos que he ganado." Su señor le dijo: "¡Bien, siervo bueno y fiel!; en lo poco has sido fiel, al frente de lo mucho te pondré; entra en el gozo de tu señor." El que había recibido un talento dijo: "Señor, sé que eres un hombre duro, que cosechas donde no sembraste y recoges donde no esparciste. Por eso me dio miedo, y fui y escondí en tierra tu talento. Mira, aquí tienes lo que es tuyo…"</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60" style="position:absolute;margin-left:0;margin-top:-12.35pt;width:468pt;height:680.25pt;z-index:-251515904;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G8N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Ra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ghFgqoZNxoOjT/rjxUb4U3lmjwyH&#10;sR5JM2UblurbGz6LvmeL/TIIBKcrDlQazHDYHnCCJ9PTrG5N+QDzBv2NQwX7GQ6NcT8p6WDXFdT/&#10;2DEnKFHvNbT4ajSdxuWIl+lsMYaLG2q2Qw3THKAKGiBXeLwKaaHurJN1A57SbGhzCXNeSZzAuAMS&#10;K4gmXmCfpTlIuzcuzOEdrR7/ITa/AA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CaoG8N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Tercer</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A</w:t>
                      </w:r>
                      <w:r w:rsidRPr="003379D1">
                        <w:rPr>
                          <w:rFonts w:ascii="Century Gothic" w:hAnsi="Century Gothic"/>
                          <w:b/>
                          <w:color w:val="1F497D" w:themeColor="text2"/>
                          <w:sz w:val="28"/>
                          <w:szCs w:val="28"/>
                        </w:rPr>
                        <w:t xml:space="preserve">marse a uno mismo como </w:t>
                      </w:r>
                      <w:r>
                        <w:rPr>
                          <w:rFonts w:ascii="Century Gothic" w:hAnsi="Century Gothic"/>
                          <w:b/>
                          <w:color w:val="1F497D" w:themeColor="text2"/>
                          <w:sz w:val="28"/>
                          <w:szCs w:val="28"/>
                        </w:rPr>
                        <w:t>D</w:t>
                      </w:r>
                      <w:r w:rsidRPr="003379D1">
                        <w:rPr>
                          <w:rFonts w:ascii="Century Gothic" w:hAnsi="Century Gothic"/>
                          <w:b/>
                          <w:color w:val="1F497D" w:themeColor="text2"/>
                          <w:sz w:val="28"/>
                          <w:szCs w:val="28"/>
                        </w:rPr>
                        <w:t>ios nos ama</w:t>
                      </w:r>
                    </w:p>
                    <w:p w:rsidR="00CA2AE2" w:rsidRDefault="00CA2AE2" w:rsidP="00DC522C">
                      <w:pPr>
                        <w:rPr>
                          <w:sz w:val="28"/>
                          <w:szCs w:val="28"/>
                        </w:rPr>
                      </w:pPr>
                    </w:p>
                    <w:p w:rsidR="00CA2AE2" w:rsidRPr="00387159" w:rsidRDefault="00CA2AE2" w:rsidP="003379D1">
                      <w:pPr>
                        <w:pStyle w:val="Prrafodelista"/>
                        <w:numPr>
                          <w:ilvl w:val="0"/>
                          <w:numId w:val="38"/>
                        </w:numPr>
                        <w:rPr>
                          <w:b/>
                          <w:sz w:val="28"/>
                          <w:szCs w:val="28"/>
                        </w:rPr>
                      </w:pPr>
                      <w:r w:rsidRPr="00387159">
                        <w:rPr>
                          <w:b/>
                          <w:sz w:val="28"/>
                          <w:szCs w:val="28"/>
                        </w:rPr>
                        <w:t>Motivación.</w:t>
                      </w:r>
                    </w:p>
                    <w:p w:rsidR="00CA2AE2" w:rsidRPr="00621222" w:rsidRDefault="00CA2AE2" w:rsidP="006B400A">
                      <w:pPr>
                        <w:pStyle w:val="Prrafodelista"/>
                        <w:jc w:val="both"/>
                        <w:rPr>
                          <w:sz w:val="24"/>
                          <w:szCs w:val="24"/>
                        </w:rPr>
                      </w:pPr>
                      <w:r w:rsidRPr="00621222">
                        <w:rPr>
                          <w:sz w:val="24"/>
                          <w:szCs w:val="24"/>
                        </w:rPr>
                        <w:t xml:space="preserve">María nos invita en este Mes, en que la ponemos al centro de nuestra vida y de nuestras actividades, nos invita a tomarnos en cuenta a nosotros mismos, y preocuparnos por nuestra persona, su desarrollo, su salud, su fe, para que vivamos contentos, con esperanza y que nos consideremos capaces de salir adelante con nuestros sueños e ideales. </w:t>
                      </w:r>
                    </w:p>
                    <w:p w:rsidR="00CA2AE2" w:rsidRPr="00621222" w:rsidRDefault="00CA2AE2" w:rsidP="006B400A">
                      <w:pPr>
                        <w:pStyle w:val="Prrafodelista"/>
                        <w:jc w:val="both"/>
                        <w:rPr>
                          <w:sz w:val="24"/>
                          <w:szCs w:val="24"/>
                        </w:rPr>
                      </w:pPr>
                      <w:r w:rsidRPr="00621222">
                        <w:rPr>
                          <w:sz w:val="24"/>
                          <w:szCs w:val="24"/>
                        </w:rPr>
                        <w:t>Dios nos regaló la vida y necesitamos cuidarla, y hacerla fructificar. No podemos descuidarnos y vivir como si nuestra vida no nos interesara o como si todo siguiera como por un riel, sin que tengamos que preocuparnos de nada.</w:t>
                      </w:r>
                    </w:p>
                    <w:p w:rsidR="00CA2AE2" w:rsidRDefault="00CA2AE2" w:rsidP="006B400A">
                      <w:pPr>
                        <w:pStyle w:val="Prrafodelista"/>
                        <w:jc w:val="both"/>
                        <w:rPr>
                          <w:sz w:val="28"/>
                          <w:szCs w:val="28"/>
                        </w:rPr>
                      </w:pPr>
                      <w:r w:rsidRPr="00621222">
                        <w:rPr>
                          <w:sz w:val="24"/>
                          <w:szCs w:val="24"/>
                        </w:rPr>
                        <w:t>Algunos jóvenes escogen caminos equivocados pensando que hacen lo mejor para sus vidas juveniles. Por eso es que necesitamos preguntarnos si lo que estamos viviendo lo vivimos de acuerdo a lo que Dios, nuestro Padre y Creador, quiere. Y en eso María puede ayudarnos.</w:t>
                      </w:r>
                    </w:p>
                    <w:p w:rsidR="00CA2AE2" w:rsidRDefault="00CA2AE2" w:rsidP="00DC522C">
                      <w:pPr>
                        <w:pStyle w:val="Prrafodelista"/>
                        <w:rPr>
                          <w:sz w:val="28"/>
                          <w:szCs w:val="28"/>
                        </w:rPr>
                      </w:pPr>
                    </w:p>
                    <w:p w:rsidR="00CA2AE2" w:rsidRPr="004B29E0" w:rsidRDefault="00CA2AE2" w:rsidP="003379D1">
                      <w:pPr>
                        <w:pStyle w:val="Prrafodelista"/>
                        <w:numPr>
                          <w:ilvl w:val="0"/>
                          <w:numId w:val="38"/>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6B400A" w:rsidRDefault="00CA2AE2" w:rsidP="00DC522C">
                      <w:pPr>
                        <w:pStyle w:val="Prrafodelista"/>
                        <w:rPr>
                          <w:sz w:val="24"/>
                          <w:szCs w:val="28"/>
                        </w:rPr>
                      </w:pPr>
                      <w:r>
                        <w:rPr>
                          <w:sz w:val="24"/>
                          <w:szCs w:val="28"/>
                        </w:rPr>
                        <w:t>R</w:t>
                      </w:r>
                      <w:r w:rsidRPr="006B400A">
                        <w:rPr>
                          <w:sz w:val="24"/>
                          <w:szCs w:val="28"/>
                        </w:rPr>
                        <w:t>ezamos juntos: ¡Oh María…! (Ver el anexo)</w:t>
                      </w:r>
                    </w:p>
                    <w:p w:rsidR="00CA2AE2" w:rsidRDefault="00CA2AE2" w:rsidP="00DC522C">
                      <w:pPr>
                        <w:pStyle w:val="Prrafodelista"/>
                        <w:rPr>
                          <w:sz w:val="28"/>
                          <w:szCs w:val="28"/>
                        </w:rPr>
                      </w:pPr>
                    </w:p>
                    <w:p w:rsidR="00CA2AE2" w:rsidRPr="00387159" w:rsidRDefault="00CA2AE2" w:rsidP="00332849">
                      <w:pPr>
                        <w:pStyle w:val="Prrafodelista"/>
                        <w:numPr>
                          <w:ilvl w:val="0"/>
                          <w:numId w:val="38"/>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332849">
                        <w:rPr>
                          <w:b/>
                          <w:sz w:val="28"/>
                          <w:szCs w:val="28"/>
                        </w:rPr>
                        <w:t>Mt</w:t>
                      </w:r>
                      <w:r>
                        <w:rPr>
                          <w:b/>
                          <w:sz w:val="28"/>
                          <w:szCs w:val="28"/>
                        </w:rPr>
                        <w:t>.</w:t>
                      </w:r>
                      <w:r w:rsidRPr="00332849">
                        <w:rPr>
                          <w:b/>
                          <w:sz w:val="28"/>
                          <w:szCs w:val="28"/>
                        </w:rPr>
                        <w:t xml:space="preserve"> 25, 14-30</w:t>
                      </w:r>
                      <w:r w:rsidRPr="0043325A">
                        <w:rPr>
                          <w:b/>
                          <w:sz w:val="28"/>
                          <w:szCs w:val="28"/>
                        </w:rPr>
                        <w:t>)</w:t>
                      </w:r>
                    </w:p>
                    <w:p w:rsidR="00CA2AE2" w:rsidRPr="006B400A" w:rsidRDefault="00CA2AE2" w:rsidP="006B400A">
                      <w:pPr>
                        <w:ind w:left="720"/>
                        <w:jc w:val="both"/>
                        <w:rPr>
                          <w:sz w:val="24"/>
                          <w:szCs w:val="28"/>
                        </w:rPr>
                      </w:pPr>
                      <w:r w:rsidRPr="006B400A">
                        <w:rPr>
                          <w:sz w:val="24"/>
                          <w:szCs w:val="28"/>
                        </w:rPr>
                        <w:t>Jesús cree en el desarrollo de cada uno de nosotros y nos alimenta y acompaña.</w:t>
                      </w:r>
                    </w:p>
                    <w:p w:rsidR="00CA2AE2" w:rsidRPr="006B400A" w:rsidRDefault="00CA2AE2" w:rsidP="006B400A">
                      <w:pPr>
                        <w:ind w:left="720"/>
                        <w:jc w:val="both"/>
                        <w:rPr>
                          <w:sz w:val="24"/>
                          <w:szCs w:val="28"/>
                        </w:rPr>
                      </w:pPr>
                      <w:r w:rsidRPr="006B400A">
                        <w:rPr>
                          <w:sz w:val="24"/>
                          <w:szCs w:val="28"/>
                        </w:rPr>
                        <w:t xml:space="preserve">En la parábola o narración de los talentos que entrega a cada uno quiere decirnos que Dios, nos ha dado bienes y cualidades para que crezcamos como El quiere. </w:t>
                      </w:r>
                    </w:p>
                    <w:p w:rsidR="00CA2AE2" w:rsidRPr="006B400A" w:rsidRDefault="00CA2AE2" w:rsidP="006B400A">
                      <w:pPr>
                        <w:ind w:left="1440"/>
                        <w:jc w:val="both"/>
                        <w:rPr>
                          <w:rFonts w:asciiTheme="majorHAnsi" w:hAnsiTheme="majorHAnsi"/>
                          <w:i/>
                          <w:sz w:val="26"/>
                          <w:szCs w:val="26"/>
                        </w:rPr>
                      </w:pPr>
                      <w:r w:rsidRPr="006B400A">
                        <w:rPr>
                          <w:rFonts w:asciiTheme="majorHAnsi" w:hAnsiTheme="majorHAnsi"/>
                          <w:i/>
                          <w:sz w:val="26"/>
                          <w:szCs w:val="26"/>
                        </w:rPr>
                        <w:t>Un hombre que, al ausentarse, llamó a sus siervos y les encomendó su hacienda: a uno dio cinco talentos, a otro dos y a otro uno, a cada cual según su capacidad; y se ausentó. Enseguida, el que había recibido cinco talentos se puso a negociar con ellos y ganó otros cinco. Igualmente el que había recibido dos ganó otros dos. En cambio el que había recibido uno se fue, cavó un hoyo en tierra y escondió el dinero de su señor.</w:t>
                      </w:r>
                    </w:p>
                    <w:p w:rsidR="00CA2AE2" w:rsidRPr="00A24EC4" w:rsidRDefault="00CA2AE2" w:rsidP="006B400A">
                      <w:pPr>
                        <w:ind w:left="1440"/>
                        <w:jc w:val="both"/>
                        <w:rPr>
                          <w:rFonts w:asciiTheme="majorHAnsi" w:hAnsiTheme="majorHAnsi"/>
                          <w:i/>
                          <w:sz w:val="28"/>
                          <w:szCs w:val="28"/>
                        </w:rPr>
                      </w:pPr>
                      <w:r w:rsidRPr="006B400A">
                        <w:rPr>
                          <w:rFonts w:asciiTheme="majorHAnsi" w:hAnsiTheme="majorHAnsi"/>
                          <w:i/>
                          <w:sz w:val="26"/>
                          <w:szCs w:val="26"/>
                        </w:rPr>
                        <w:t>Al cabo de mucho tiempo, vuelve el señor de aquellos siervos y ajusta cuentas con ellos. Llegándose el que había recibido cinco talentos, presentó otros cinco… también el de los dos talentos dijo: "Señor, dos talentos me entregaste; aquí tienes otros dos que he ganado." Su señor le dijo: "¡Bien, siervo bueno y fiel!; en lo poco has sido fiel, al frente de lo mucho te pondré; entra en el gozo de tu señor." El que había recibido un talento dijo: "Señor, sé que eres un hombre duro, que cosechas donde no sembraste y recoges donde no esparciste. Por eso me dio miedo, y fui y escondí en tierra tu talento. Mira, aquí tienes lo que es tuyo…"</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801600"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58"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6B400A">
                            <w:pPr>
                              <w:pStyle w:val="Prrafodelista"/>
                              <w:numPr>
                                <w:ilvl w:val="0"/>
                                <w:numId w:val="2"/>
                              </w:numPr>
                              <w:rPr>
                                <w:sz w:val="24"/>
                                <w:szCs w:val="28"/>
                              </w:rPr>
                            </w:pPr>
                            <w:r w:rsidRPr="006B400A">
                              <w:rPr>
                                <w:sz w:val="24"/>
                                <w:szCs w:val="28"/>
                              </w:rPr>
                              <w:t>¿Conozco los dones que Dios Padre me ha dado? ¿los cultivo o no?</w:t>
                            </w:r>
                            <w:r w:rsidRPr="00A24EC4">
                              <w:rPr>
                                <w:sz w:val="24"/>
                                <w:szCs w:val="28"/>
                              </w:rPr>
                              <w:t xml:space="preserve"> </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3379D1">
                            <w:pPr>
                              <w:pStyle w:val="Prrafodelista"/>
                              <w:numPr>
                                <w:ilvl w:val="0"/>
                                <w:numId w:val="38"/>
                              </w:numPr>
                              <w:rPr>
                                <w:b/>
                                <w:sz w:val="28"/>
                                <w:szCs w:val="28"/>
                              </w:rPr>
                            </w:pPr>
                            <w:r w:rsidRPr="0043325A">
                              <w:rPr>
                                <w:b/>
                                <w:sz w:val="28"/>
                                <w:szCs w:val="28"/>
                              </w:rPr>
                              <w:t>Oremos juntos.</w:t>
                            </w:r>
                          </w:p>
                          <w:p w:rsidR="00CA2AE2" w:rsidRPr="00A24EC4" w:rsidRDefault="00CA2AE2" w:rsidP="000F4C2A">
                            <w:pPr>
                              <w:jc w:val="both"/>
                              <w:rPr>
                                <w:sz w:val="24"/>
                                <w:szCs w:val="28"/>
                              </w:rPr>
                            </w:pPr>
                            <w:r w:rsidRPr="000F4C2A">
                              <w:rPr>
                                <w:sz w:val="24"/>
                                <w:szCs w:val="28"/>
                              </w:rPr>
                              <w:t>Pidamos a María nos acompañe en el camino de nuestra juventud para que no erremos el camino y nos vayamos por caminos que nos pueden hacer daño. Digamos.  María, Madre Nuestra camina con nosotros.</w:t>
                            </w:r>
                          </w:p>
                          <w:p w:rsidR="00CA2AE2" w:rsidRPr="000F4C2A" w:rsidRDefault="00CA2AE2" w:rsidP="000F4C2A">
                            <w:pPr>
                              <w:pStyle w:val="Prrafodelista"/>
                              <w:numPr>
                                <w:ilvl w:val="0"/>
                                <w:numId w:val="3"/>
                              </w:numPr>
                              <w:jc w:val="both"/>
                              <w:rPr>
                                <w:sz w:val="24"/>
                                <w:szCs w:val="28"/>
                              </w:rPr>
                            </w:pPr>
                            <w:r w:rsidRPr="000F4C2A">
                              <w:rPr>
                                <w:sz w:val="24"/>
                                <w:szCs w:val="28"/>
                              </w:rPr>
                              <w:t>Para que aprendamos a cuidar nuestra vida juvenil, y nos preocupemos de crecer sanos, felices y responsables, digamos…</w:t>
                            </w:r>
                          </w:p>
                          <w:p w:rsidR="00CA2AE2" w:rsidRPr="000F4C2A" w:rsidRDefault="00CA2AE2" w:rsidP="000F4C2A">
                            <w:pPr>
                              <w:pStyle w:val="Prrafodelista"/>
                              <w:numPr>
                                <w:ilvl w:val="0"/>
                                <w:numId w:val="3"/>
                              </w:numPr>
                              <w:jc w:val="both"/>
                              <w:rPr>
                                <w:sz w:val="24"/>
                                <w:szCs w:val="28"/>
                              </w:rPr>
                            </w:pPr>
                            <w:r w:rsidRPr="000F4C2A">
                              <w:rPr>
                                <w:sz w:val="24"/>
                                <w:szCs w:val="28"/>
                              </w:rPr>
                              <w:t>Para que aprendamos a defendernos de falsos modelos juveniles que no nos ayudan a crecer, como personas y como cristianos, digamos…</w:t>
                            </w:r>
                          </w:p>
                          <w:p w:rsidR="00CA2AE2" w:rsidRPr="00A24EC4" w:rsidRDefault="00CA2AE2" w:rsidP="000F4C2A">
                            <w:pPr>
                              <w:pStyle w:val="Prrafodelista"/>
                              <w:numPr>
                                <w:ilvl w:val="0"/>
                                <w:numId w:val="3"/>
                              </w:numPr>
                              <w:jc w:val="both"/>
                              <w:rPr>
                                <w:sz w:val="24"/>
                                <w:szCs w:val="28"/>
                              </w:rPr>
                            </w:pPr>
                            <w:r w:rsidRPr="000F4C2A">
                              <w:rPr>
                                <w:sz w:val="24"/>
                                <w:szCs w:val="28"/>
                              </w:rPr>
                              <w:t>Para que tengamos siempre presente a Dios en nuestra vida y confiemos en El que nos quiere y nos protege, digamos…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3379D1">
                            <w:pPr>
                              <w:pStyle w:val="Prrafodelista"/>
                              <w:numPr>
                                <w:ilvl w:val="0"/>
                                <w:numId w:val="38"/>
                              </w:numPr>
                              <w:rPr>
                                <w:b/>
                                <w:sz w:val="28"/>
                                <w:szCs w:val="28"/>
                              </w:rPr>
                            </w:pPr>
                            <w:r>
                              <w:rPr>
                                <w:b/>
                                <w:sz w:val="28"/>
                                <w:szCs w:val="28"/>
                              </w:rPr>
                              <w:t>L</w:t>
                            </w:r>
                            <w:r w:rsidRPr="00A24EC4">
                              <w:rPr>
                                <w:b/>
                                <w:sz w:val="28"/>
                                <w:szCs w:val="28"/>
                              </w:rPr>
                              <w:t>a palabra de nuestros pastores</w:t>
                            </w:r>
                          </w:p>
                          <w:p w:rsidR="00CA2AE2" w:rsidRPr="000F4C2A" w:rsidRDefault="00CA2AE2" w:rsidP="000F4C2A">
                            <w:pPr>
                              <w:pStyle w:val="Prrafodelista"/>
                              <w:jc w:val="both"/>
                              <w:rPr>
                                <w:sz w:val="24"/>
                                <w:szCs w:val="24"/>
                              </w:rPr>
                            </w:pPr>
                            <w:r w:rsidRPr="000F4C2A">
                              <w:rPr>
                                <w:sz w:val="24"/>
                                <w:szCs w:val="24"/>
                              </w:rPr>
                              <w:t>El Papa Francisco habló a los jóvenes en su visita a Chile y les alentó a ser protagonistas y a soñar.</w:t>
                            </w:r>
                          </w:p>
                          <w:p w:rsidR="00CA2AE2" w:rsidRPr="00A24EC4" w:rsidRDefault="00CA2AE2" w:rsidP="000F4C2A">
                            <w:pPr>
                              <w:pStyle w:val="Prrafodelista"/>
                              <w:jc w:val="both"/>
                              <w:rPr>
                                <w:sz w:val="24"/>
                                <w:szCs w:val="24"/>
                              </w:rPr>
                            </w:pPr>
                            <w:r w:rsidRPr="000F4C2A">
                              <w:rPr>
                                <w:sz w:val="24"/>
                                <w:szCs w:val="24"/>
                              </w:rPr>
                              <w:t>“Ser protagonistas. La Virgen del Carmen los acompaña para que sean los protagonistas del Chile que sus corazones sueñan. Y yo sé que el corazón de los jóvenes chilenos sueña y sueña a lo grande, no solo cuando están un poco curaditos, no, siempre sueñan a lo grande…Porque la fe provoca en los jóvenes sentimientos de aventura que invitan a transitar por paisajes increíbles, paisajes nada fáciles, nada tranquilos…pero a ustedes  les gustan las aventuras y los desafíos, excepto a los que no llegaron a bajar del sofá.¡ Bájenlos rápido! así podemos seguir, ustedes que son especialistas, y les ponen los zapatos…” (Papa Francisco Encuentro con los jóvenes. p. 46)</w:t>
                            </w:r>
                            <w:r w:rsidRPr="00A24EC4">
                              <w:rPr>
                                <w:sz w:val="24"/>
                                <w:szCs w:val="24"/>
                              </w:rPr>
                              <w:t>.</w:t>
                            </w:r>
                          </w:p>
                          <w:p w:rsidR="00CA2AE2" w:rsidRPr="00A24EC4" w:rsidRDefault="00CA2AE2" w:rsidP="007E19B0">
                            <w:pPr>
                              <w:pStyle w:val="Prrafodelista"/>
                              <w:numPr>
                                <w:ilvl w:val="0"/>
                                <w:numId w:val="2"/>
                              </w:numPr>
                              <w:rPr>
                                <w:sz w:val="24"/>
                                <w:szCs w:val="28"/>
                              </w:rPr>
                            </w:pPr>
                            <w:r>
                              <w:rPr>
                                <w:sz w:val="24"/>
                                <w:szCs w:val="28"/>
                              </w:rPr>
                              <w:t>¿Qué podemos hacer para apoyar el protagonismo de los jóvenes? ¿Los sueños de los jóvenes reflejan su amor?</w:t>
                            </w:r>
                          </w:p>
                          <w:p w:rsidR="00CA2AE2" w:rsidRPr="00A24EC4" w:rsidRDefault="00CA2AE2" w:rsidP="00DC522C">
                            <w:pPr>
                              <w:rPr>
                                <w:sz w:val="24"/>
                                <w:szCs w:val="28"/>
                              </w:rPr>
                            </w:pPr>
                          </w:p>
                          <w:p w:rsidR="00CA2AE2" w:rsidRPr="0043325A" w:rsidRDefault="00CA2AE2" w:rsidP="003379D1">
                            <w:pPr>
                              <w:pStyle w:val="Prrafodelista"/>
                              <w:numPr>
                                <w:ilvl w:val="0"/>
                                <w:numId w:val="38"/>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332849">
                              <w:rPr>
                                <w:sz w:val="24"/>
                                <w:szCs w:val="28"/>
                              </w:rPr>
                              <w:t>Poner una imagen del Papa Francisco. Rezar por él.  (Ponerla junto a la Virgen, al inicio del Mes de María)</w:t>
                            </w:r>
                          </w:p>
                          <w:p w:rsidR="00CA2AE2" w:rsidRPr="00A24EC4" w:rsidRDefault="00CA2AE2" w:rsidP="00DC522C">
                            <w:pPr>
                              <w:rPr>
                                <w:sz w:val="24"/>
                                <w:szCs w:val="28"/>
                              </w:rPr>
                            </w:pPr>
                          </w:p>
                          <w:p w:rsidR="00CA2AE2" w:rsidRPr="0043325A" w:rsidRDefault="00CA2AE2" w:rsidP="003379D1">
                            <w:pPr>
                              <w:pStyle w:val="Prrafodelista"/>
                              <w:numPr>
                                <w:ilvl w:val="0"/>
                                <w:numId w:val="38"/>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61" style="position:absolute;margin-left:0;margin-top:-9.75pt;width:468pt;height:680.25pt;z-index:-25151488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v4T4A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aBU&#10;mrVQpM+QNqZrJcgsH8UUddavwfLe3rkYpLe3hn/3RJurBuzEpXOmawQrgRjaZ789iBcPT8m2+2BK&#10;wGe7YDBbh8q1ERDyQA5YlIe+KOIQCAfhbDWdzHOoHQfdcj5ZjRazyClj69Nz63x4J0xL4qGgDugj&#10;PNvf+pBMTybHGpU3UiniTPgmQ4NpjsxR6eFNOhBrIKAcxdiQ4ko5smfQSioka7VrIaQkG+XxlzoK&#10;5NB3SY4iYNtDIPfaD50c30ZRb5ZeM86FDjMkMfQ2fdkZZCpxeNEhCOtTfEpqAsWDBCMUJNhzpkTs&#10;hGN6YSwwT5GV0qQDzXgB6MjSKNkr/5Jyzw3gBvnpI3lG2Q+dtDLAplCyhS6IQR4zHdvurS5xjgOT&#10;Kp0BSunIU+AOOJbU7ADivik7UsrYKOPlZAVNX0pYCJNlPs9XC0qYqmGT8eDok/54sRH+VJ7ZI8Nh&#10;rEfSTNmGpfr2hs+i79livwwCwemKA5UGMxy2B5zgCc5FnLatKR9g3qC/cahgP8OhMe4nJR3suoL6&#10;HzvmBCXqvYYWX42m07gc8TKdLcZwcUPNdqhhmgNUQQPkCo9XIS3UnXWybsBTmg1tLmHOK4kT+MgK&#10;ookX2GdpDtLujQtzeEerx3+IzS8AAAD//wMAUEsDBBQABgAIAAAAIQBE6GZo3gAAAAkBAAAPAAAA&#10;ZHJzL2Rvd25yZXYueG1sTI/BbsIwEETvlfoP1iJxAydAUQhxUFWpqBcOTUG9mnhJIuJ1FJuQ/n23&#10;p3LcmdHsm2w32lYM2PvGkYJ4HoFAKp1pqFJw/HqfJSB80GR06wgV/KCHXf78lOnUuDt94lCESnAJ&#10;+VQrqEPoUil9WaPVfu46JPYurrc68NlX0vT6zuW2lYsoWkurG+IPte7wrcbyWtysgsKeuiHZH/y3&#10;Pa4WH+Z0GJIyKDWdjK9bEAHH8B+GP3xGh5yZzu5GxotWAQ8JCmbx5gUE25vlmpUz55arOAKZZ/Jx&#10;Qf4LAAD//wMAUEsBAi0AFAAGAAgAAAAhALaDOJL+AAAA4QEAABMAAAAAAAAAAAAAAAAAAAAAAFtD&#10;b250ZW50X1R5cGVzXS54bWxQSwECLQAUAAYACAAAACEAOP0h/9YAAACUAQAACwAAAAAAAAAAAAAA&#10;AAAvAQAAX3JlbHMvLnJlbHNQSwECLQAUAAYACAAAACEApBr+E+ACAABpBgAADgAAAAAAAAAAAAAA&#10;AAAuAgAAZHJzL2Uyb0RvYy54bWxQSwECLQAUAAYACAAAACEAROhmaN4AAAAJAQAADwAAAAAAAAAA&#10;AAAAAAA6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6B400A">
                      <w:pPr>
                        <w:pStyle w:val="Prrafodelista"/>
                        <w:numPr>
                          <w:ilvl w:val="0"/>
                          <w:numId w:val="2"/>
                        </w:numPr>
                        <w:rPr>
                          <w:sz w:val="24"/>
                          <w:szCs w:val="28"/>
                        </w:rPr>
                      </w:pPr>
                      <w:r w:rsidRPr="006B400A">
                        <w:rPr>
                          <w:sz w:val="24"/>
                          <w:szCs w:val="28"/>
                        </w:rPr>
                        <w:t>¿Conozco los dones que Dios Padre me ha dado? ¿los cultivo o no?</w:t>
                      </w:r>
                      <w:r w:rsidRPr="00A24EC4">
                        <w:rPr>
                          <w:sz w:val="24"/>
                          <w:szCs w:val="28"/>
                        </w:rPr>
                        <w:t xml:space="preserve"> </w:t>
                      </w:r>
                    </w:p>
                    <w:p w:rsidR="00CA2AE2" w:rsidRPr="00A24EC4" w:rsidRDefault="00CA2AE2" w:rsidP="00DC522C">
                      <w:pPr>
                        <w:ind w:left="720"/>
                        <w:rPr>
                          <w:sz w:val="24"/>
                          <w:szCs w:val="28"/>
                        </w:rPr>
                      </w:pPr>
                      <w:r w:rsidRPr="00A24EC4">
                        <w:rPr>
                          <w:sz w:val="24"/>
                          <w:szCs w:val="28"/>
                        </w:rPr>
                        <w:t xml:space="preserve">   </w:t>
                      </w:r>
                    </w:p>
                    <w:p w:rsidR="00CA2AE2" w:rsidRPr="0043325A" w:rsidRDefault="00CA2AE2" w:rsidP="003379D1">
                      <w:pPr>
                        <w:pStyle w:val="Prrafodelista"/>
                        <w:numPr>
                          <w:ilvl w:val="0"/>
                          <w:numId w:val="38"/>
                        </w:numPr>
                        <w:rPr>
                          <w:b/>
                          <w:sz w:val="28"/>
                          <w:szCs w:val="28"/>
                        </w:rPr>
                      </w:pPr>
                      <w:r w:rsidRPr="0043325A">
                        <w:rPr>
                          <w:b/>
                          <w:sz w:val="28"/>
                          <w:szCs w:val="28"/>
                        </w:rPr>
                        <w:t>Oremos juntos.</w:t>
                      </w:r>
                    </w:p>
                    <w:p w:rsidR="00CA2AE2" w:rsidRPr="00A24EC4" w:rsidRDefault="00CA2AE2" w:rsidP="000F4C2A">
                      <w:pPr>
                        <w:jc w:val="both"/>
                        <w:rPr>
                          <w:sz w:val="24"/>
                          <w:szCs w:val="28"/>
                        </w:rPr>
                      </w:pPr>
                      <w:r w:rsidRPr="000F4C2A">
                        <w:rPr>
                          <w:sz w:val="24"/>
                          <w:szCs w:val="28"/>
                        </w:rPr>
                        <w:t>Pidamos a María nos acompañe en el camino de nuestra juventud para que no erremos el camino y nos vayamos por caminos que nos pueden hacer daño. Digamos.  María, Madre Nuestra camina con nosotros.</w:t>
                      </w:r>
                    </w:p>
                    <w:p w:rsidR="00CA2AE2" w:rsidRPr="000F4C2A" w:rsidRDefault="00CA2AE2" w:rsidP="000F4C2A">
                      <w:pPr>
                        <w:pStyle w:val="Prrafodelista"/>
                        <w:numPr>
                          <w:ilvl w:val="0"/>
                          <w:numId w:val="3"/>
                        </w:numPr>
                        <w:jc w:val="both"/>
                        <w:rPr>
                          <w:sz w:val="24"/>
                          <w:szCs w:val="28"/>
                        </w:rPr>
                      </w:pPr>
                      <w:r w:rsidRPr="000F4C2A">
                        <w:rPr>
                          <w:sz w:val="24"/>
                          <w:szCs w:val="28"/>
                        </w:rPr>
                        <w:t>Para que aprendamos a cuidar nuestra vida juvenil, y nos preocupemos de crecer sanos, felices y responsables, digamos…</w:t>
                      </w:r>
                    </w:p>
                    <w:p w:rsidR="00CA2AE2" w:rsidRPr="000F4C2A" w:rsidRDefault="00CA2AE2" w:rsidP="000F4C2A">
                      <w:pPr>
                        <w:pStyle w:val="Prrafodelista"/>
                        <w:numPr>
                          <w:ilvl w:val="0"/>
                          <w:numId w:val="3"/>
                        </w:numPr>
                        <w:jc w:val="both"/>
                        <w:rPr>
                          <w:sz w:val="24"/>
                          <w:szCs w:val="28"/>
                        </w:rPr>
                      </w:pPr>
                      <w:r w:rsidRPr="000F4C2A">
                        <w:rPr>
                          <w:sz w:val="24"/>
                          <w:szCs w:val="28"/>
                        </w:rPr>
                        <w:t>Para que aprendamos a defendernos de falsos modelos juveniles que no nos ayudan a crecer, como personas y como cristianos, digamos…</w:t>
                      </w:r>
                    </w:p>
                    <w:p w:rsidR="00CA2AE2" w:rsidRPr="00A24EC4" w:rsidRDefault="00CA2AE2" w:rsidP="000F4C2A">
                      <w:pPr>
                        <w:pStyle w:val="Prrafodelista"/>
                        <w:numPr>
                          <w:ilvl w:val="0"/>
                          <w:numId w:val="3"/>
                        </w:numPr>
                        <w:jc w:val="both"/>
                        <w:rPr>
                          <w:sz w:val="24"/>
                          <w:szCs w:val="28"/>
                        </w:rPr>
                      </w:pPr>
                      <w:r w:rsidRPr="000F4C2A">
                        <w:rPr>
                          <w:sz w:val="24"/>
                          <w:szCs w:val="28"/>
                        </w:rPr>
                        <w:t>Para que tengamos siempre presente a Dios en nuestra vida y confiemos en El que nos quiere y nos protege, digamos…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3379D1">
                      <w:pPr>
                        <w:pStyle w:val="Prrafodelista"/>
                        <w:numPr>
                          <w:ilvl w:val="0"/>
                          <w:numId w:val="38"/>
                        </w:numPr>
                        <w:rPr>
                          <w:b/>
                          <w:sz w:val="28"/>
                          <w:szCs w:val="28"/>
                        </w:rPr>
                      </w:pPr>
                      <w:r>
                        <w:rPr>
                          <w:b/>
                          <w:sz w:val="28"/>
                          <w:szCs w:val="28"/>
                        </w:rPr>
                        <w:t>L</w:t>
                      </w:r>
                      <w:r w:rsidRPr="00A24EC4">
                        <w:rPr>
                          <w:b/>
                          <w:sz w:val="28"/>
                          <w:szCs w:val="28"/>
                        </w:rPr>
                        <w:t>a palabra de nuestros pastores</w:t>
                      </w:r>
                    </w:p>
                    <w:p w:rsidR="00CA2AE2" w:rsidRPr="000F4C2A" w:rsidRDefault="00CA2AE2" w:rsidP="000F4C2A">
                      <w:pPr>
                        <w:pStyle w:val="Prrafodelista"/>
                        <w:jc w:val="both"/>
                        <w:rPr>
                          <w:sz w:val="24"/>
                          <w:szCs w:val="24"/>
                        </w:rPr>
                      </w:pPr>
                      <w:r w:rsidRPr="000F4C2A">
                        <w:rPr>
                          <w:sz w:val="24"/>
                          <w:szCs w:val="24"/>
                        </w:rPr>
                        <w:t>El Papa Francisco habló a los jóvenes en su visita a Chile y les alentó a ser protagonistas y a soñar.</w:t>
                      </w:r>
                    </w:p>
                    <w:p w:rsidR="00CA2AE2" w:rsidRPr="00A24EC4" w:rsidRDefault="00CA2AE2" w:rsidP="000F4C2A">
                      <w:pPr>
                        <w:pStyle w:val="Prrafodelista"/>
                        <w:jc w:val="both"/>
                        <w:rPr>
                          <w:sz w:val="24"/>
                          <w:szCs w:val="24"/>
                        </w:rPr>
                      </w:pPr>
                      <w:r w:rsidRPr="000F4C2A">
                        <w:rPr>
                          <w:sz w:val="24"/>
                          <w:szCs w:val="24"/>
                        </w:rPr>
                        <w:t>“Ser protagonistas. La Virgen del Carmen los acompaña para que sean los protagonistas del Chile que sus corazones sueñan. Y yo sé que el corazón de los jóvenes chilenos sueña y sueña a lo grande, no solo cuando están un poco curaditos, no, siempre sueñan a lo grande…Porque la fe provoca en los jóvenes sentimientos de aventura que invitan a transitar por paisajes increíbles, paisajes nada fáciles, nada tranquilos…pero a ustedes  les gustan las aventuras y los desafíos, excepto a los que no llegaron a bajar del sofá.¡ Bájenlos rápido! así podemos seguir, ustedes que son especialistas, y les ponen los zapatos…” (Papa Francisco Encuentro con los jóvenes. p. 46)</w:t>
                      </w:r>
                      <w:r w:rsidRPr="00A24EC4">
                        <w:rPr>
                          <w:sz w:val="24"/>
                          <w:szCs w:val="24"/>
                        </w:rPr>
                        <w:t>.</w:t>
                      </w:r>
                    </w:p>
                    <w:p w:rsidR="00CA2AE2" w:rsidRPr="00A24EC4" w:rsidRDefault="00CA2AE2" w:rsidP="007E19B0">
                      <w:pPr>
                        <w:pStyle w:val="Prrafodelista"/>
                        <w:numPr>
                          <w:ilvl w:val="0"/>
                          <w:numId w:val="2"/>
                        </w:numPr>
                        <w:rPr>
                          <w:sz w:val="24"/>
                          <w:szCs w:val="28"/>
                        </w:rPr>
                      </w:pPr>
                      <w:r>
                        <w:rPr>
                          <w:sz w:val="24"/>
                          <w:szCs w:val="28"/>
                        </w:rPr>
                        <w:t>¿Qué podemos hacer para apoyar el protagonismo de los jóvenes? ¿Los sueños de los jóvenes reflejan su amor?</w:t>
                      </w:r>
                    </w:p>
                    <w:p w:rsidR="00CA2AE2" w:rsidRPr="00A24EC4" w:rsidRDefault="00CA2AE2" w:rsidP="00DC522C">
                      <w:pPr>
                        <w:rPr>
                          <w:sz w:val="24"/>
                          <w:szCs w:val="28"/>
                        </w:rPr>
                      </w:pPr>
                    </w:p>
                    <w:p w:rsidR="00CA2AE2" w:rsidRPr="0043325A" w:rsidRDefault="00CA2AE2" w:rsidP="003379D1">
                      <w:pPr>
                        <w:pStyle w:val="Prrafodelista"/>
                        <w:numPr>
                          <w:ilvl w:val="0"/>
                          <w:numId w:val="38"/>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332849">
                        <w:rPr>
                          <w:sz w:val="24"/>
                          <w:szCs w:val="28"/>
                        </w:rPr>
                        <w:t>Poner una imagen del Papa Francisco. Rezar por él.  (Ponerla junto a la Virgen, al inicio del Mes de María)</w:t>
                      </w:r>
                    </w:p>
                    <w:p w:rsidR="00CA2AE2" w:rsidRPr="00A24EC4" w:rsidRDefault="00CA2AE2" w:rsidP="00DC522C">
                      <w:pPr>
                        <w:rPr>
                          <w:sz w:val="24"/>
                          <w:szCs w:val="28"/>
                        </w:rPr>
                      </w:pPr>
                    </w:p>
                    <w:p w:rsidR="00CA2AE2" w:rsidRPr="0043325A" w:rsidRDefault="00CA2AE2" w:rsidP="003379D1">
                      <w:pPr>
                        <w:pStyle w:val="Prrafodelista"/>
                        <w:numPr>
                          <w:ilvl w:val="0"/>
                          <w:numId w:val="38"/>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803648"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59"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Cuarto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E</w:t>
                            </w:r>
                            <w:r w:rsidRPr="00144AF9">
                              <w:rPr>
                                <w:rFonts w:ascii="Century Gothic" w:hAnsi="Century Gothic"/>
                                <w:b/>
                                <w:color w:val="1F497D" w:themeColor="text2"/>
                                <w:sz w:val="28"/>
                                <w:szCs w:val="28"/>
                              </w:rPr>
                              <w:t>l interés por la comunicación con los demás</w:t>
                            </w:r>
                          </w:p>
                          <w:p w:rsidR="00CA2AE2" w:rsidRDefault="00CA2AE2" w:rsidP="00DC522C">
                            <w:pPr>
                              <w:rPr>
                                <w:sz w:val="28"/>
                                <w:szCs w:val="28"/>
                              </w:rPr>
                            </w:pPr>
                          </w:p>
                          <w:p w:rsidR="00CA2AE2" w:rsidRPr="00387159" w:rsidRDefault="00CA2AE2" w:rsidP="00144AF9">
                            <w:pPr>
                              <w:pStyle w:val="Prrafodelista"/>
                              <w:numPr>
                                <w:ilvl w:val="0"/>
                                <w:numId w:val="39"/>
                              </w:numPr>
                              <w:rPr>
                                <w:b/>
                                <w:sz w:val="28"/>
                                <w:szCs w:val="28"/>
                              </w:rPr>
                            </w:pPr>
                            <w:r w:rsidRPr="00387159">
                              <w:rPr>
                                <w:b/>
                                <w:sz w:val="28"/>
                                <w:szCs w:val="28"/>
                              </w:rPr>
                              <w:t>Motivación.</w:t>
                            </w:r>
                          </w:p>
                          <w:p w:rsidR="00CA2AE2" w:rsidRDefault="00CA2AE2" w:rsidP="00144AF9">
                            <w:pPr>
                              <w:pStyle w:val="Prrafodelista"/>
                              <w:jc w:val="both"/>
                              <w:rPr>
                                <w:sz w:val="28"/>
                                <w:szCs w:val="28"/>
                              </w:rPr>
                            </w:pPr>
                            <w:r w:rsidRPr="00144AF9">
                              <w:rPr>
                                <w:sz w:val="24"/>
                                <w:szCs w:val="24"/>
                              </w:rPr>
                              <w:t>Hoy andamos casi todos con celulares, u otros instrumentos de comunicación, con el que podemos relacionarnos o llamarnos fácilmente con quienes queramos hacerlo. O también podemos sentarnos o estar utilizando el celular sin necesidad de comunicarnos con los demás, jugando, escuchando música o bajando programas o películas.</w:t>
                            </w:r>
                            <w:r>
                              <w:rPr>
                                <w:sz w:val="24"/>
                                <w:szCs w:val="24"/>
                              </w:rPr>
                              <w:t xml:space="preserve"> </w:t>
                            </w:r>
                            <w:r w:rsidRPr="00144AF9">
                              <w:rPr>
                                <w:sz w:val="24"/>
                                <w:szCs w:val="24"/>
                              </w:rPr>
                              <w:t>Además contamos con los programas de la televisión, o de la radio, que nos permiten entretenernos, informarnos, aprender.</w:t>
                            </w:r>
                            <w:r>
                              <w:rPr>
                                <w:sz w:val="24"/>
                                <w:szCs w:val="24"/>
                              </w:rPr>
                              <w:t xml:space="preserve"> </w:t>
                            </w:r>
                            <w:r w:rsidRPr="00144AF9">
                              <w:rPr>
                                <w:sz w:val="24"/>
                                <w:szCs w:val="24"/>
                              </w:rPr>
                              <w:t>María es la Madre de la comunicación, porque Ella está siempre conectada con nosotros, día y noche. Basta que nos comuniquemos, y allí está.</w:t>
                            </w:r>
                            <w:r>
                              <w:rPr>
                                <w:sz w:val="24"/>
                                <w:szCs w:val="24"/>
                              </w:rPr>
                              <w:t xml:space="preserve"> </w:t>
                            </w:r>
                            <w:r w:rsidRPr="00144AF9">
                              <w:rPr>
                                <w:sz w:val="24"/>
                                <w:szCs w:val="24"/>
                              </w:rPr>
                              <w:t>La comunicación se ha convertido en una necesidad. Y es necesario aprender a utilizar bien estos medios para nuestro crecimiento y la mejor manera de aprender a comunicarnos con los demás en forma positiva y ojalá nunca en desmedro de los demás, ofendiendo o desfigurando las personas con la mentira y la maldad.</w:t>
                            </w:r>
                          </w:p>
                          <w:p w:rsidR="00CA2AE2" w:rsidRDefault="00CA2AE2" w:rsidP="00DC522C">
                            <w:pPr>
                              <w:pStyle w:val="Prrafodelista"/>
                              <w:rPr>
                                <w:sz w:val="28"/>
                                <w:szCs w:val="28"/>
                              </w:rPr>
                            </w:pPr>
                          </w:p>
                          <w:p w:rsidR="00CA2AE2" w:rsidRPr="004B29E0" w:rsidRDefault="00CA2AE2" w:rsidP="00144AF9">
                            <w:pPr>
                              <w:pStyle w:val="Prrafodelista"/>
                              <w:numPr>
                                <w:ilvl w:val="0"/>
                                <w:numId w:val="39"/>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Default="00CA2AE2" w:rsidP="00DC522C">
                            <w:pPr>
                              <w:pStyle w:val="Prrafodelista"/>
                              <w:rPr>
                                <w:sz w:val="28"/>
                                <w:szCs w:val="28"/>
                              </w:rPr>
                            </w:pPr>
                            <w:r>
                              <w:rPr>
                                <w:sz w:val="24"/>
                                <w:szCs w:val="28"/>
                              </w:rPr>
                              <w:t>R</w:t>
                            </w:r>
                            <w:r w:rsidRPr="00144AF9">
                              <w:rPr>
                                <w:sz w:val="24"/>
                                <w:szCs w:val="28"/>
                              </w:rPr>
                              <w:t>ezamos juntos la oración tradicional del Mes: ¡Oh María…! (Ver el anexo)</w:t>
                            </w:r>
                          </w:p>
                          <w:p w:rsidR="00CA2AE2" w:rsidRDefault="00CA2AE2" w:rsidP="00DC522C">
                            <w:pPr>
                              <w:pStyle w:val="Prrafodelista"/>
                              <w:rPr>
                                <w:sz w:val="28"/>
                                <w:szCs w:val="28"/>
                              </w:rPr>
                            </w:pPr>
                          </w:p>
                          <w:p w:rsidR="00CA2AE2" w:rsidRPr="00387159" w:rsidRDefault="00CA2AE2" w:rsidP="00460A93">
                            <w:pPr>
                              <w:pStyle w:val="Prrafodelista"/>
                              <w:numPr>
                                <w:ilvl w:val="0"/>
                                <w:numId w:val="39"/>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(M</w:t>
                            </w:r>
                            <w:r w:rsidRPr="00460A93">
                              <w:rPr>
                                <w:b/>
                                <w:sz w:val="28"/>
                                <w:szCs w:val="28"/>
                              </w:rPr>
                              <w:t>t</w:t>
                            </w:r>
                            <w:r>
                              <w:rPr>
                                <w:b/>
                                <w:sz w:val="28"/>
                                <w:szCs w:val="28"/>
                              </w:rPr>
                              <w:t>.</w:t>
                            </w:r>
                            <w:r w:rsidRPr="00460A93">
                              <w:rPr>
                                <w:b/>
                                <w:sz w:val="28"/>
                                <w:szCs w:val="28"/>
                              </w:rPr>
                              <w:t xml:space="preserve">  25,  1- 13</w:t>
                            </w:r>
                            <w:r w:rsidRPr="0043325A">
                              <w:rPr>
                                <w:b/>
                                <w:sz w:val="28"/>
                                <w:szCs w:val="28"/>
                              </w:rPr>
                              <w:t>)</w:t>
                            </w:r>
                          </w:p>
                          <w:p w:rsidR="00CA2AE2" w:rsidRDefault="00CA2AE2" w:rsidP="00144AF9">
                            <w:pPr>
                              <w:ind w:left="720"/>
                              <w:jc w:val="both"/>
                              <w:rPr>
                                <w:sz w:val="28"/>
                                <w:szCs w:val="28"/>
                              </w:rPr>
                            </w:pPr>
                            <w:r w:rsidRPr="00144AF9">
                              <w:rPr>
                                <w:sz w:val="24"/>
                                <w:szCs w:val="28"/>
                              </w:rPr>
                              <w:t xml:space="preserve">Jesús contó una parábola sobre las chiquillas precavidas y las chiquillas descuidadas. Puso este ejemplo para indicarnos que no podemos quedarnos “dormidos”, o no tomar en cuenta nuestra propia realidad. </w:t>
                            </w:r>
                          </w:p>
                          <w:p w:rsidR="00CA2AE2" w:rsidRPr="00460A93" w:rsidRDefault="00CA2AE2" w:rsidP="00144AF9">
                            <w:pPr>
                              <w:ind w:left="1440"/>
                              <w:jc w:val="both"/>
                              <w:rPr>
                                <w:rFonts w:asciiTheme="majorHAnsi" w:hAnsiTheme="majorHAnsi"/>
                                <w:i/>
                                <w:sz w:val="25"/>
                                <w:szCs w:val="25"/>
                              </w:rPr>
                            </w:pPr>
                            <w:r w:rsidRPr="00460A93">
                              <w:rPr>
                                <w:rFonts w:asciiTheme="majorHAnsi" w:hAnsiTheme="majorHAnsi"/>
                                <w:i/>
                                <w:sz w:val="25"/>
                                <w:szCs w:val="25"/>
                              </w:rPr>
                              <w:t>El Reino de los Cielos será semejante a diez vírgenes, que, con su lámpara en la mano, salieron al encuentro del novio. Cinco de ellas eran necias, y cinco prudentes. Las necias, al tomar sus lámparas, no se proveyeron de aceite; las prudentes, en cambio, junto con sus lámparas tomaron aceite en las alcuzas. Como el novio tardara, se durmieron. Pero, a media noche se oyó un grito: "¡Ya está aquí el novio! ¡Salgan a su encuentro!" Entonces todas aquellas vírgenes se levantaron y arreglaron sus lámparas. Y las necias dijeron a las prudentes: "Dennos de su aceite, que nuestras lámparas se apagan." Pero las prudentes replicaron: "No, no sea que no alcance para nosotras y para ustedes; es mejor que vayan donde los vendedores y se lo compren" Mientras iban a comprarlo, llegó el novio, y las que estaban preparadas entraron con él al banquete de boda, y se cerró la puerta. Más tarde llegaron las otras vírgenes diciendo: "¡Señor, señor, ábrenos!" Pero él respondió: "En verdad les digo que no las conozco." Velen, porque no saben ni el día ni la hora.</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62" style="position:absolute;margin-left:0;margin-top:-12.35pt;width:468pt;height:680.25pt;z-index:-251512832;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pw2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Va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anWd2a8gHmDfobhwr2Mxwa435S0sGuK6j/&#10;sWNOUKLea2jx1Wg6jcsRL9PZYgwXN9RshxqmOUAVNECu8HgV0kLdWSfrBjyl2dDmEua8kjiBcQck&#10;VhBNvMA+S3OQdm9cmMM7Wj3+Q2x+AQ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Ctdpw2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Cuarto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E</w:t>
                      </w:r>
                      <w:r w:rsidRPr="00144AF9">
                        <w:rPr>
                          <w:rFonts w:ascii="Century Gothic" w:hAnsi="Century Gothic"/>
                          <w:b/>
                          <w:color w:val="1F497D" w:themeColor="text2"/>
                          <w:sz w:val="28"/>
                          <w:szCs w:val="28"/>
                        </w:rPr>
                        <w:t>l interés por la comunicación con los demás</w:t>
                      </w:r>
                    </w:p>
                    <w:p w:rsidR="00CA2AE2" w:rsidRDefault="00CA2AE2" w:rsidP="00DC522C">
                      <w:pPr>
                        <w:rPr>
                          <w:sz w:val="28"/>
                          <w:szCs w:val="28"/>
                        </w:rPr>
                      </w:pPr>
                    </w:p>
                    <w:p w:rsidR="00CA2AE2" w:rsidRPr="00387159" w:rsidRDefault="00CA2AE2" w:rsidP="00144AF9">
                      <w:pPr>
                        <w:pStyle w:val="Prrafodelista"/>
                        <w:numPr>
                          <w:ilvl w:val="0"/>
                          <w:numId w:val="39"/>
                        </w:numPr>
                        <w:rPr>
                          <w:b/>
                          <w:sz w:val="28"/>
                          <w:szCs w:val="28"/>
                        </w:rPr>
                      </w:pPr>
                      <w:r w:rsidRPr="00387159">
                        <w:rPr>
                          <w:b/>
                          <w:sz w:val="28"/>
                          <w:szCs w:val="28"/>
                        </w:rPr>
                        <w:t>Motivación.</w:t>
                      </w:r>
                    </w:p>
                    <w:p w:rsidR="00CA2AE2" w:rsidRDefault="00CA2AE2" w:rsidP="00144AF9">
                      <w:pPr>
                        <w:pStyle w:val="Prrafodelista"/>
                        <w:jc w:val="both"/>
                        <w:rPr>
                          <w:sz w:val="28"/>
                          <w:szCs w:val="28"/>
                        </w:rPr>
                      </w:pPr>
                      <w:r w:rsidRPr="00144AF9">
                        <w:rPr>
                          <w:sz w:val="24"/>
                          <w:szCs w:val="24"/>
                        </w:rPr>
                        <w:t>Hoy andamos casi todos con celulares, u otros instrumentos de comunicación, con el que podemos relacionarnos o llamarnos fácilmente con quienes queramos hacerlo. O también podemos sentarnos o estar utilizando el celular sin necesidad de comunicarnos con los demás, jugando, escuchando música o bajando programas o películas.</w:t>
                      </w:r>
                      <w:r>
                        <w:rPr>
                          <w:sz w:val="24"/>
                          <w:szCs w:val="24"/>
                        </w:rPr>
                        <w:t xml:space="preserve"> </w:t>
                      </w:r>
                      <w:r w:rsidRPr="00144AF9">
                        <w:rPr>
                          <w:sz w:val="24"/>
                          <w:szCs w:val="24"/>
                        </w:rPr>
                        <w:t>Además contamos con los programas de la televisión, o de la radio, que nos permiten entretenernos, informarnos, aprender.</w:t>
                      </w:r>
                      <w:r>
                        <w:rPr>
                          <w:sz w:val="24"/>
                          <w:szCs w:val="24"/>
                        </w:rPr>
                        <w:t xml:space="preserve"> </w:t>
                      </w:r>
                      <w:r w:rsidRPr="00144AF9">
                        <w:rPr>
                          <w:sz w:val="24"/>
                          <w:szCs w:val="24"/>
                        </w:rPr>
                        <w:t>María es la Madre de la comunicación, porque Ella está siempre conectada con nosotros, día y noche. Basta que nos comuniquemos, y allí está.</w:t>
                      </w:r>
                      <w:r>
                        <w:rPr>
                          <w:sz w:val="24"/>
                          <w:szCs w:val="24"/>
                        </w:rPr>
                        <w:t xml:space="preserve"> </w:t>
                      </w:r>
                      <w:r w:rsidRPr="00144AF9">
                        <w:rPr>
                          <w:sz w:val="24"/>
                          <w:szCs w:val="24"/>
                        </w:rPr>
                        <w:t>La comunicación se ha convertido en una necesidad. Y es necesario aprender a utilizar bien estos medios para nuestro crecimiento y la mejor manera de aprender a comunicarnos con los demás en forma positiva y ojalá nunca en desmedro de los demás, ofendiendo o desfigurando las personas con la mentira y la maldad.</w:t>
                      </w:r>
                    </w:p>
                    <w:p w:rsidR="00CA2AE2" w:rsidRDefault="00CA2AE2" w:rsidP="00DC522C">
                      <w:pPr>
                        <w:pStyle w:val="Prrafodelista"/>
                        <w:rPr>
                          <w:sz w:val="28"/>
                          <w:szCs w:val="28"/>
                        </w:rPr>
                      </w:pPr>
                    </w:p>
                    <w:p w:rsidR="00CA2AE2" w:rsidRPr="004B29E0" w:rsidRDefault="00CA2AE2" w:rsidP="00144AF9">
                      <w:pPr>
                        <w:pStyle w:val="Prrafodelista"/>
                        <w:numPr>
                          <w:ilvl w:val="0"/>
                          <w:numId w:val="39"/>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Default="00CA2AE2" w:rsidP="00DC522C">
                      <w:pPr>
                        <w:pStyle w:val="Prrafodelista"/>
                        <w:rPr>
                          <w:sz w:val="28"/>
                          <w:szCs w:val="28"/>
                        </w:rPr>
                      </w:pPr>
                      <w:r>
                        <w:rPr>
                          <w:sz w:val="24"/>
                          <w:szCs w:val="28"/>
                        </w:rPr>
                        <w:t>R</w:t>
                      </w:r>
                      <w:r w:rsidRPr="00144AF9">
                        <w:rPr>
                          <w:sz w:val="24"/>
                          <w:szCs w:val="28"/>
                        </w:rPr>
                        <w:t>ezamos juntos la oración tradicional del Mes: ¡Oh María…! (Ver el anexo)</w:t>
                      </w:r>
                    </w:p>
                    <w:p w:rsidR="00CA2AE2" w:rsidRDefault="00CA2AE2" w:rsidP="00DC522C">
                      <w:pPr>
                        <w:pStyle w:val="Prrafodelista"/>
                        <w:rPr>
                          <w:sz w:val="28"/>
                          <w:szCs w:val="28"/>
                        </w:rPr>
                      </w:pPr>
                    </w:p>
                    <w:p w:rsidR="00CA2AE2" w:rsidRPr="00387159" w:rsidRDefault="00CA2AE2" w:rsidP="00460A93">
                      <w:pPr>
                        <w:pStyle w:val="Prrafodelista"/>
                        <w:numPr>
                          <w:ilvl w:val="0"/>
                          <w:numId w:val="39"/>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(M</w:t>
                      </w:r>
                      <w:r w:rsidRPr="00460A93">
                        <w:rPr>
                          <w:b/>
                          <w:sz w:val="28"/>
                          <w:szCs w:val="28"/>
                        </w:rPr>
                        <w:t>t</w:t>
                      </w:r>
                      <w:r>
                        <w:rPr>
                          <w:b/>
                          <w:sz w:val="28"/>
                          <w:szCs w:val="28"/>
                        </w:rPr>
                        <w:t>.</w:t>
                      </w:r>
                      <w:r w:rsidRPr="00460A93">
                        <w:rPr>
                          <w:b/>
                          <w:sz w:val="28"/>
                          <w:szCs w:val="28"/>
                        </w:rPr>
                        <w:t xml:space="preserve">  25,  1- 13</w:t>
                      </w:r>
                      <w:r w:rsidRPr="0043325A">
                        <w:rPr>
                          <w:b/>
                          <w:sz w:val="28"/>
                          <w:szCs w:val="28"/>
                        </w:rPr>
                        <w:t>)</w:t>
                      </w:r>
                    </w:p>
                    <w:p w:rsidR="00CA2AE2" w:rsidRDefault="00CA2AE2" w:rsidP="00144AF9">
                      <w:pPr>
                        <w:ind w:left="720"/>
                        <w:jc w:val="both"/>
                        <w:rPr>
                          <w:sz w:val="28"/>
                          <w:szCs w:val="28"/>
                        </w:rPr>
                      </w:pPr>
                      <w:r w:rsidRPr="00144AF9">
                        <w:rPr>
                          <w:sz w:val="24"/>
                          <w:szCs w:val="28"/>
                        </w:rPr>
                        <w:t xml:space="preserve">Jesús contó una parábola sobre las chiquillas precavidas y las chiquillas descuidadas. Puso este ejemplo para indicarnos que no podemos quedarnos “dormidos”, o no tomar en cuenta nuestra propia realidad. </w:t>
                      </w:r>
                    </w:p>
                    <w:p w:rsidR="00CA2AE2" w:rsidRPr="00460A93" w:rsidRDefault="00CA2AE2" w:rsidP="00144AF9">
                      <w:pPr>
                        <w:ind w:left="1440"/>
                        <w:jc w:val="both"/>
                        <w:rPr>
                          <w:rFonts w:asciiTheme="majorHAnsi" w:hAnsiTheme="majorHAnsi"/>
                          <w:i/>
                          <w:sz w:val="25"/>
                          <w:szCs w:val="25"/>
                        </w:rPr>
                      </w:pPr>
                      <w:r w:rsidRPr="00460A93">
                        <w:rPr>
                          <w:rFonts w:asciiTheme="majorHAnsi" w:hAnsiTheme="majorHAnsi"/>
                          <w:i/>
                          <w:sz w:val="25"/>
                          <w:szCs w:val="25"/>
                        </w:rPr>
                        <w:t>El Reino de los Cielos será semejante a diez vírgenes, que, con su lámpara en la mano, salieron al encuentro del novio. Cinco de ellas eran necias, y cinco prudentes. Las necias, al tomar sus lámparas, no se proveyeron de aceite; las prudentes, en cambio, junto con sus lámparas tomaron aceite en las alcuzas. Como el novio tardara, se durmieron. Pero, a media noche se oyó un grito: "¡Ya está aquí el novio! ¡Salgan a su encuentro!" Entonces todas aquellas vírgenes se levantaron y arreglaron sus lámparas. Y las necias dijeron a las prudentes: "Dennos de su aceite, que nuestras lámparas se apagan." Pero las prudentes replicaron: "No, no sea que no alcance para nosotras y para ustedes; es mejor que vayan donde los vendedores y se lo compren" Mientras iban a comprarlo, llegó el novio, y las que estaban preparadas entraron con él al banquete de boda, y se cerró la puerta. Más tarde llegaron las otras vírgenes diciendo: "¡Señor, señor, ábrenos!" Pero él respondió: "En verdad les digo que no las conozco." Velen, porque no saben ni el día ni la hora.</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804672"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60"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460A93">
                            <w:pPr>
                              <w:pStyle w:val="Prrafodelista"/>
                              <w:numPr>
                                <w:ilvl w:val="0"/>
                                <w:numId w:val="2"/>
                              </w:numPr>
                              <w:jc w:val="both"/>
                              <w:rPr>
                                <w:sz w:val="24"/>
                                <w:szCs w:val="28"/>
                              </w:rPr>
                            </w:pPr>
                            <w:r w:rsidRPr="00460A93">
                              <w:rPr>
                                <w:sz w:val="24"/>
                                <w:szCs w:val="28"/>
                              </w:rPr>
                              <w:t>¿Cómo interpreto yo esta parábola? ¿Me siento identificado con las despiertas o las descuidadas? ¿Los artefactos del internet o mi celular me ayuda a vivir más despierto o me aleja de la realidad?</w:t>
                            </w:r>
                          </w:p>
                          <w:p w:rsidR="00CA2AE2" w:rsidRPr="0043325A" w:rsidRDefault="00CA2AE2" w:rsidP="00144AF9">
                            <w:pPr>
                              <w:pStyle w:val="Prrafodelista"/>
                              <w:numPr>
                                <w:ilvl w:val="0"/>
                                <w:numId w:val="39"/>
                              </w:numPr>
                              <w:rPr>
                                <w:b/>
                                <w:sz w:val="28"/>
                                <w:szCs w:val="28"/>
                              </w:rPr>
                            </w:pPr>
                            <w:r w:rsidRPr="0043325A">
                              <w:rPr>
                                <w:b/>
                                <w:sz w:val="28"/>
                                <w:szCs w:val="28"/>
                              </w:rPr>
                              <w:t>Oremos juntos.</w:t>
                            </w:r>
                          </w:p>
                          <w:p w:rsidR="00CA2AE2" w:rsidRPr="00460A93" w:rsidRDefault="00CA2AE2" w:rsidP="00460A93">
                            <w:pPr>
                              <w:ind w:firstLine="360"/>
                              <w:jc w:val="both"/>
                              <w:rPr>
                                <w:sz w:val="24"/>
                                <w:szCs w:val="28"/>
                              </w:rPr>
                            </w:pPr>
                            <w:r w:rsidRPr="00460A93">
                              <w:rPr>
                                <w:sz w:val="24"/>
                                <w:szCs w:val="28"/>
                              </w:rPr>
                              <w:t>Oremos a Dios por medio de María, siempre despierta para llevarnos a Cristo su Hijo.</w:t>
                            </w:r>
                          </w:p>
                          <w:p w:rsidR="00CA2AE2" w:rsidRPr="00A24EC4" w:rsidRDefault="00CA2AE2" w:rsidP="00460A93">
                            <w:pPr>
                              <w:jc w:val="both"/>
                              <w:rPr>
                                <w:sz w:val="24"/>
                                <w:szCs w:val="28"/>
                              </w:rPr>
                            </w:pPr>
                            <w:r w:rsidRPr="00460A93">
                              <w:rPr>
                                <w:sz w:val="24"/>
                                <w:szCs w:val="28"/>
                              </w:rPr>
                              <w:t xml:space="preserve">       </w:t>
                            </w:r>
                            <w:r>
                              <w:rPr>
                                <w:sz w:val="24"/>
                                <w:szCs w:val="28"/>
                              </w:rPr>
                              <w:t>Digamos:</w:t>
                            </w:r>
                            <w:r w:rsidRPr="00460A93">
                              <w:rPr>
                                <w:sz w:val="24"/>
                                <w:szCs w:val="28"/>
                              </w:rPr>
                              <w:t xml:space="preserve"> María ayúdame a no descuidar mi vida.</w:t>
                            </w:r>
                          </w:p>
                          <w:p w:rsidR="00CA2AE2" w:rsidRPr="00460A93" w:rsidRDefault="00CA2AE2" w:rsidP="00460A93">
                            <w:pPr>
                              <w:pStyle w:val="Prrafodelista"/>
                              <w:numPr>
                                <w:ilvl w:val="0"/>
                                <w:numId w:val="3"/>
                              </w:numPr>
                              <w:jc w:val="both"/>
                              <w:rPr>
                                <w:sz w:val="24"/>
                                <w:szCs w:val="28"/>
                              </w:rPr>
                            </w:pPr>
                            <w:r w:rsidRPr="00460A93">
                              <w:rPr>
                                <w:sz w:val="24"/>
                                <w:szCs w:val="28"/>
                              </w:rPr>
                              <w:t>Para que pueda utilizar bien mis energías juveniles, te suplico…</w:t>
                            </w:r>
                          </w:p>
                          <w:p w:rsidR="00CA2AE2" w:rsidRPr="00460A93" w:rsidRDefault="00CA2AE2" w:rsidP="00460A93">
                            <w:pPr>
                              <w:pStyle w:val="Prrafodelista"/>
                              <w:numPr>
                                <w:ilvl w:val="0"/>
                                <w:numId w:val="3"/>
                              </w:numPr>
                              <w:jc w:val="both"/>
                              <w:rPr>
                                <w:sz w:val="24"/>
                                <w:szCs w:val="28"/>
                              </w:rPr>
                            </w:pPr>
                            <w:r w:rsidRPr="00460A93">
                              <w:rPr>
                                <w:sz w:val="24"/>
                                <w:szCs w:val="28"/>
                              </w:rPr>
                              <w:t>Para que los artefactos electrónicos no me hagan cerrarme en mi mismo, te suplico...</w:t>
                            </w:r>
                          </w:p>
                          <w:p w:rsidR="00CA2AE2" w:rsidRPr="00A24EC4" w:rsidRDefault="00CA2AE2" w:rsidP="00460A93">
                            <w:pPr>
                              <w:pStyle w:val="Prrafodelista"/>
                              <w:numPr>
                                <w:ilvl w:val="0"/>
                                <w:numId w:val="3"/>
                              </w:numPr>
                              <w:jc w:val="both"/>
                              <w:rPr>
                                <w:sz w:val="24"/>
                                <w:szCs w:val="28"/>
                              </w:rPr>
                            </w:pPr>
                            <w:r w:rsidRPr="00460A93">
                              <w:rPr>
                                <w:sz w:val="24"/>
                                <w:szCs w:val="28"/>
                              </w:rPr>
                              <w:t>Para que me sienta libre frente a las marcas y tamaños de los celulares y pueda utilizarlos bien, sin perjuicio mío y de los demás, te suplico</w:t>
                            </w:r>
                            <w:r w:rsidRPr="00A24EC4">
                              <w:rPr>
                                <w:sz w:val="24"/>
                                <w:szCs w:val="28"/>
                              </w:rPr>
                              <w:t>…</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43325A" w:rsidRDefault="00CA2AE2" w:rsidP="00144AF9">
                            <w:pPr>
                              <w:pStyle w:val="Prrafodelista"/>
                              <w:numPr>
                                <w:ilvl w:val="0"/>
                                <w:numId w:val="39"/>
                              </w:numPr>
                              <w:rPr>
                                <w:b/>
                                <w:sz w:val="28"/>
                                <w:szCs w:val="28"/>
                              </w:rPr>
                            </w:pPr>
                            <w:r>
                              <w:rPr>
                                <w:b/>
                                <w:sz w:val="28"/>
                                <w:szCs w:val="28"/>
                              </w:rPr>
                              <w:t>L</w:t>
                            </w:r>
                            <w:r w:rsidRPr="00A24EC4">
                              <w:rPr>
                                <w:b/>
                                <w:sz w:val="28"/>
                                <w:szCs w:val="28"/>
                              </w:rPr>
                              <w:t>a palabra de nuestros pastores</w:t>
                            </w:r>
                          </w:p>
                          <w:p w:rsidR="00CA2AE2" w:rsidRPr="00460A93" w:rsidRDefault="00CA2AE2" w:rsidP="00460A93">
                            <w:pPr>
                              <w:pStyle w:val="Prrafodelista"/>
                              <w:jc w:val="both"/>
                              <w:rPr>
                                <w:sz w:val="24"/>
                                <w:szCs w:val="24"/>
                              </w:rPr>
                            </w:pPr>
                            <w:r w:rsidRPr="00460A93">
                              <w:rPr>
                                <w:sz w:val="24"/>
                                <w:szCs w:val="24"/>
                              </w:rPr>
                              <w:t>El Papa Fra</w:t>
                            </w:r>
                            <w:r>
                              <w:rPr>
                                <w:sz w:val="24"/>
                                <w:szCs w:val="24"/>
                              </w:rPr>
                              <w:t xml:space="preserve">ncisco en su visita a Chile, </w:t>
                            </w:r>
                            <w:r w:rsidRPr="00460A93">
                              <w:rPr>
                                <w:sz w:val="24"/>
                                <w:szCs w:val="24"/>
                              </w:rPr>
                              <w:t>habló a los jóvenes su propio lenguaje, refiriéndose a los equipos y celulares, y sacando muy lindas conclusiones:</w:t>
                            </w:r>
                          </w:p>
                          <w:p w:rsidR="00CA2AE2" w:rsidRPr="00A24EC4" w:rsidRDefault="00CA2AE2" w:rsidP="00460A93">
                            <w:pPr>
                              <w:pStyle w:val="Prrafodelista"/>
                              <w:jc w:val="both"/>
                              <w:rPr>
                                <w:sz w:val="24"/>
                                <w:szCs w:val="24"/>
                              </w:rPr>
                            </w:pPr>
                            <w:r w:rsidRPr="00460A93">
                              <w:rPr>
                                <w:sz w:val="24"/>
                                <w:szCs w:val="24"/>
                              </w:rPr>
                              <w:t>“Charlando un día con un joven le pregunté qué es lo que lo ponía de mal humor…Y él me dijo: “cuando al celular se la acaba la batería o cuando pierdo la señal de internet”. Le pregunté: “Por qué”. Me responde: “Padre, es simple, me pierdo todo lo que está pasando, me quedo fuera del mundo, como colgado. En esos momentos salgo corriendo a buscar un cargador o una red de wifi y la contraseña para volverme a conectar”. Esa respuesta me enseñó, me hizo pensar que con la fe nos puede pasar lo mismo. Todos estamos entusiastas, la fe se renueva- que un retiro, que una predicación, que un encuentro, que la visita del Papa- La fe crece pero después de un tiempo de camino o del “embale” inicial, hay momentos en los que sin darnos cuenta comienza a bajar nuestro “ancho de banda”, despacito, y aquel entusiasmo, aquel querer estar conectados con Jesús se empieza a perder, y empezamos a quedarnos sin conexión, sin batería, y entonces nos gana el mal humor, nos volvemos descreídos, tristes, sin fuerza, y todo lo empezamos a ver mal”… (Papa Francisco a los jóvenes…p.50)</w:t>
                            </w:r>
                          </w:p>
                          <w:p w:rsidR="00CA2AE2" w:rsidRPr="00A24EC4" w:rsidRDefault="00CA2AE2" w:rsidP="007E19B0">
                            <w:pPr>
                              <w:pStyle w:val="Prrafodelista"/>
                              <w:numPr>
                                <w:ilvl w:val="0"/>
                                <w:numId w:val="2"/>
                              </w:numPr>
                              <w:rPr>
                                <w:sz w:val="24"/>
                                <w:szCs w:val="28"/>
                              </w:rPr>
                            </w:pPr>
                            <w:r>
                              <w:rPr>
                                <w:sz w:val="24"/>
                                <w:szCs w:val="28"/>
                              </w:rPr>
                              <w:t xml:space="preserve">¿Cómo me mantengo despierto y conectado con lo que pasa? </w:t>
                            </w:r>
                          </w:p>
                          <w:p w:rsidR="00CA2AE2" w:rsidRPr="00A24EC4" w:rsidRDefault="00CA2AE2" w:rsidP="00DC522C">
                            <w:pPr>
                              <w:rPr>
                                <w:sz w:val="24"/>
                                <w:szCs w:val="28"/>
                              </w:rPr>
                            </w:pPr>
                          </w:p>
                          <w:p w:rsidR="00CA2AE2" w:rsidRPr="0043325A" w:rsidRDefault="00CA2AE2" w:rsidP="00144AF9">
                            <w:pPr>
                              <w:pStyle w:val="Prrafodelista"/>
                              <w:numPr>
                                <w:ilvl w:val="0"/>
                                <w:numId w:val="39"/>
                              </w:numPr>
                              <w:rPr>
                                <w:b/>
                                <w:sz w:val="28"/>
                                <w:szCs w:val="28"/>
                              </w:rPr>
                            </w:pPr>
                            <w:r w:rsidRPr="0043325A">
                              <w:rPr>
                                <w:b/>
                                <w:sz w:val="28"/>
                                <w:szCs w:val="28"/>
                              </w:rPr>
                              <w:t>Sugerencia de signo.</w:t>
                            </w:r>
                          </w:p>
                          <w:p w:rsidR="00CA2AE2" w:rsidRPr="00460A93" w:rsidRDefault="00CA2AE2" w:rsidP="00586608">
                            <w:pPr>
                              <w:pStyle w:val="Prrafodelista"/>
                              <w:jc w:val="both"/>
                              <w:rPr>
                                <w:sz w:val="24"/>
                                <w:szCs w:val="28"/>
                              </w:rPr>
                            </w:pPr>
                            <w:r w:rsidRPr="00460A93">
                              <w:rPr>
                                <w:sz w:val="24"/>
                                <w:szCs w:val="28"/>
                              </w:rPr>
                              <w:t>Poner celulares, audífonos, tablets, etc. a los pies de una imagen de la Virgen</w:t>
                            </w:r>
                          </w:p>
                          <w:p w:rsidR="00CA2AE2" w:rsidRPr="00A24EC4" w:rsidRDefault="00CA2AE2" w:rsidP="00586608">
                            <w:pPr>
                              <w:pStyle w:val="Prrafodelista"/>
                              <w:jc w:val="both"/>
                              <w:rPr>
                                <w:sz w:val="24"/>
                                <w:szCs w:val="28"/>
                              </w:rPr>
                            </w:pPr>
                            <w:r w:rsidRPr="00460A93">
                              <w:rPr>
                                <w:sz w:val="24"/>
                                <w:szCs w:val="28"/>
                              </w:rPr>
                              <w:t>Con un cartel con dos grandes interrogantes  “ ¿ ? “</w:t>
                            </w:r>
                          </w:p>
                          <w:p w:rsidR="00CA2AE2" w:rsidRPr="00586608" w:rsidRDefault="00CA2AE2" w:rsidP="00DC522C">
                            <w:pPr>
                              <w:rPr>
                                <w:sz w:val="24"/>
                                <w:szCs w:val="28"/>
                                <w:lang w:val="es-CL"/>
                              </w:rPr>
                            </w:pPr>
                          </w:p>
                          <w:p w:rsidR="00CA2AE2" w:rsidRPr="0043325A" w:rsidRDefault="00CA2AE2" w:rsidP="00144AF9">
                            <w:pPr>
                              <w:pStyle w:val="Prrafodelista"/>
                              <w:numPr>
                                <w:ilvl w:val="0"/>
                                <w:numId w:val="39"/>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63" style="position:absolute;margin-left:0;margin-top:-9.75pt;width:468pt;height:680.25pt;z-index:-2515118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I5N4QIAAGkGAAAOAAAAZHJzL2Uyb0RvYy54bWysVdtu1DAQfUfiHyy/02TvFzVbVS1FSAUq&#10;CuLZ6ziJhWMb27vZ8vWMx7tpaIuEEPsQ2ePx8Zkzlz2/OLSK7IXz0uiCjs5ySoTmppS6LujXLzdv&#10;lpT4wHTJlNGioA/C04vN61fnnV2LsWmMKoUjAKL9urMFbUKw6yzzvBEt82fGCg2HlXEtC7B1dVY6&#10;1gF6q7Jxns+zzrjSOsOF92C9Tod0g/hVJXj4VFVeBKIKCtwCfh1+t/Gbbc7ZunbMNpIfabB/YNEy&#10;qeHRHuqaBUZ2Tj6DaiV3xpsqnHHTZqaqJBcYA0Qzyp9Ec98wKzAWEMfbXib//2D5x/2dI7KE3M1B&#10;H81aSNJnkI3pWgkyy0dRos76NXje2zsXg/T21vDvnmhz1YCfuHTOdI1gJRBD/+y3C3Hj4SrZdh9M&#10;CfhsFwyqdahcGwFBB3LApDz0SRGHQDgYZ6vpZJ4DNw5ny/lkNVrMIqeMrU/XrfPhnTAtiYuCOqCP&#10;8Gx/60NyPbkcc1TeSKWIM+GbDA3KHJnjoYc7aUGsgYByNGNBiivlyJ5BKamQvNWuhZCSbZTHX6oo&#10;sEPdJTuagG0PgdxrP3zkeDeaerd0m3EudJghieFr05cfA6UShxcfBGN9ik9JTSB5IDBCgcCeMyVi&#10;JRzlhbZAnSIrpUkHJ+MFoCNLo2R/+JeUe24AN9Cnj+QZZT98pJUBJoWSLVRBDPKodCy7t7rEPg5M&#10;qrQGKKUjT4Ez4JhSswOI+6bsSCljoYyXkxXMp1LCQJgs83m+WlDCVA2TjAdHn9THi4Xwp/TMHhkO&#10;Yz2SZso2LOW3d3wWfc8W62UQCHZXbKjUmOGwPWAHTxanXt2a8gH6DeobmwrmMywa435S0sGsK6j/&#10;sWNOUKLeayjx1Wg6jcMRN9PZYgwbNzzZDk+Y5gBV0ABa4fIqpIG6s07WDbyUekObS+jzSmIHxhmQ&#10;WEE0cQPzLPVBmr1xYA736PX4D7H5BQAA//8DAFBLAwQUAAYACAAAACEAROhmaN4AAAAJAQAADwAA&#10;AGRycy9kb3ducmV2LnhtbEyPwW7CMBBE75X6D9YicQMnQFEIcVBVqagXDk1BvZp4SSLidRSbkP59&#10;t6dy3JnR7JtsN9pWDNj7xpGCeB6BQCqdaahScPx6nyUgfNBkdOsIFfygh13+/JTp1Lg7feJQhEpw&#10;CflUK6hD6FIpfVmj1X7uOiT2Lq63OvDZV9L0+s7ltpWLKFpLqxviD7Xu8K3G8lrcrILCnroh2R/8&#10;tz2uFh/mdBiSMig1nYyvWxABx/Afhj98Roecmc7uRsaLVgEPCQpm8eYFBNub5ZqVM+eWqzgCmWfy&#10;cUH+CwAA//8DAFBLAQItABQABgAIAAAAIQC2gziS/gAAAOEBAAATAAAAAAAAAAAAAAAAAAAAAABb&#10;Q29udGVudF9UeXBlc10ueG1sUEsBAi0AFAAGAAgAAAAhADj9If/WAAAAlAEAAAsAAAAAAAAAAAAA&#10;AAAALwEAAF9yZWxzLy5yZWxzUEsBAi0AFAAGAAgAAAAhAEQ8jk3hAgAAaQYAAA4AAAAAAAAAAAAA&#10;AAAALgIAAGRycy9lMm9Eb2MueG1sUEsBAi0AFAAGAAgAAAAhAEToZmjeAAAACQEAAA8AAAAAAAAA&#10;AAAAAAAAOwUAAGRycy9kb3ducmV2LnhtbFBLBQYAAAAABAAEAPMAAABGBgAAAAA=&#10;" o:allowincell="f" fillcolor="white [3201]" strokecolor="#92cddc [1944]" strokeweight="1pt">
                <v:fill color2="#b6dde8 [1304]" rotate="t" focus="100%" type="gradient"/>
                <v:shadow on="t" color="#205867 [1608]" opacity=".5" offset="1pt"/>
                <v:textbo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460A93">
                      <w:pPr>
                        <w:pStyle w:val="Prrafodelista"/>
                        <w:numPr>
                          <w:ilvl w:val="0"/>
                          <w:numId w:val="2"/>
                        </w:numPr>
                        <w:jc w:val="both"/>
                        <w:rPr>
                          <w:sz w:val="24"/>
                          <w:szCs w:val="28"/>
                        </w:rPr>
                      </w:pPr>
                      <w:r w:rsidRPr="00460A93">
                        <w:rPr>
                          <w:sz w:val="24"/>
                          <w:szCs w:val="28"/>
                        </w:rPr>
                        <w:t>¿Cómo interpreto yo esta parábola? ¿Me siento identificado con las despiertas o las descuidadas? ¿Los artefactos del internet o mi celular me ayuda a vivir más despierto o me aleja de la realidad?</w:t>
                      </w:r>
                    </w:p>
                    <w:p w:rsidR="00CA2AE2" w:rsidRPr="0043325A" w:rsidRDefault="00CA2AE2" w:rsidP="00144AF9">
                      <w:pPr>
                        <w:pStyle w:val="Prrafodelista"/>
                        <w:numPr>
                          <w:ilvl w:val="0"/>
                          <w:numId w:val="39"/>
                        </w:numPr>
                        <w:rPr>
                          <w:b/>
                          <w:sz w:val="28"/>
                          <w:szCs w:val="28"/>
                        </w:rPr>
                      </w:pPr>
                      <w:r w:rsidRPr="0043325A">
                        <w:rPr>
                          <w:b/>
                          <w:sz w:val="28"/>
                          <w:szCs w:val="28"/>
                        </w:rPr>
                        <w:t>Oremos juntos.</w:t>
                      </w:r>
                    </w:p>
                    <w:p w:rsidR="00CA2AE2" w:rsidRPr="00460A93" w:rsidRDefault="00CA2AE2" w:rsidP="00460A93">
                      <w:pPr>
                        <w:ind w:firstLine="360"/>
                        <w:jc w:val="both"/>
                        <w:rPr>
                          <w:sz w:val="24"/>
                          <w:szCs w:val="28"/>
                        </w:rPr>
                      </w:pPr>
                      <w:r w:rsidRPr="00460A93">
                        <w:rPr>
                          <w:sz w:val="24"/>
                          <w:szCs w:val="28"/>
                        </w:rPr>
                        <w:t>Oremos a Dios por medio de María, siempre despierta para llevarnos a Cristo su Hijo.</w:t>
                      </w:r>
                    </w:p>
                    <w:p w:rsidR="00CA2AE2" w:rsidRPr="00A24EC4" w:rsidRDefault="00CA2AE2" w:rsidP="00460A93">
                      <w:pPr>
                        <w:jc w:val="both"/>
                        <w:rPr>
                          <w:sz w:val="24"/>
                          <w:szCs w:val="28"/>
                        </w:rPr>
                      </w:pPr>
                      <w:r w:rsidRPr="00460A93">
                        <w:rPr>
                          <w:sz w:val="24"/>
                          <w:szCs w:val="28"/>
                        </w:rPr>
                        <w:t xml:space="preserve">       </w:t>
                      </w:r>
                      <w:r>
                        <w:rPr>
                          <w:sz w:val="24"/>
                          <w:szCs w:val="28"/>
                        </w:rPr>
                        <w:t>Digamos:</w:t>
                      </w:r>
                      <w:r w:rsidRPr="00460A93">
                        <w:rPr>
                          <w:sz w:val="24"/>
                          <w:szCs w:val="28"/>
                        </w:rPr>
                        <w:t xml:space="preserve"> María ayúdame a no descuidar mi vida.</w:t>
                      </w:r>
                    </w:p>
                    <w:p w:rsidR="00CA2AE2" w:rsidRPr="00460A93" w:rsidRDefault="00CA2AE2" w:rsidP="00460A93">
                      <w:pPr>
                        <w:pStyle w:val="Prrafodelista"/>
                        <w:numPr>
                          <w:ilvl w:val="0"/>
                          <w:numId w:val="3"/>
                        </w:numPr>
                        <w:jc w:val="both"/>
                        <w:rPr>
                          <w:sz w:val="24"/>
                          <w:szCs w:val="28"/>
                        </w:rPr>
                      </w:pPr>
                      <w:r w:rsidRPr="00460A93">
                        <w:rPr>
                          <w:sz w:val="24"/>
                          <w:szCs w:val="28"/>
                        </w:rPr>
                        <w:t>Para que pueda utilizar bien mis energías juveniles, te suplico…</w:t>
                      </w:r>
                    </w:p>
                    <w:p w:rsidR="00CA2AE2" w:rsidRPr="00460A93" w:rsidRDefault="00CA2AE2" w:rsidP="00460A93">
                      <w:pPr>
                        <w:pStyle w:val="Prrafodelista"/>
                        <w:numPr>
                          <w:ilvl w:val="0"/>
                          <w:numId w:val="3"/>
                        </w:numPr>
                        <w:jc w:val="both"/>
                        <w:rPr>
                          <w:sz w:val="24"/>
                          <w:szCs w:val="28"/>
                        </w:rPr>
                      </w:pPr>
                      <w:r w:rsidRPr="00460A93">
                        <w:rPr>
                          <w:sz w:val="24"/>
                          <w:szCs w:val="28"/>
                        </w:rPr>
                        <w:t>Para que los artefactos electrónicos no me hagan cerrarme en mi mismo, te suplico...</w:t>
                      </w:r>
                    </w:p>
                    <w:p w:rsidR="00CA2AE2" w:rsidRPr="00A24EC4" w:rsidRDefault="00CA2AE2" w:rsidP="00460A93">
                      <w:pPr>
                        <w:pStyle w:val="Prrafodelista"/>
                        <w:numPr>
                          <w:ilvl w:val="0"/>
                          <w:numId w:val="3"/>
                        </w:numPr>
                        <w:jc w:val="both"/>
                        <w:rPr>
                          <w:sz w:val="24"/>
                          <w:szCs w:val="28"/>
                        </w:rPr>
                      </w:pPr>
                      <w:r w:rsidRPr="00460A93">
                        <w:rPr>
                          <w:sz w:val="24"/>
                          <w:szCs w:val="28"/>
                        </w:rPr>
                        <w:t>Para que me sienta libre frente a las marcas y tamaños de los celulares y pueda utilizarlos bien, sin perjuicio mío y de los demás, te suplico</w:t>
                      </w:r>
                      <w:r w:rsidRPr="00A24EC4">
                        <w:rPr>
                          <w:sz w:val="24"/>
                          <w:szCs w:val="28"/>
                        </w:rPr>
                        <w:t>…</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43325A" w:rsidRDefault="00CA2AE2" w:rsidP="00144AF9">
                      <w:pPr>
                        <w:pStyle w:val="Prrafodelista"/>
                        <w:numPr>
                          <w:ilvl w:val="0"/>
                          <w:numId w:val="39"/>
                        </w:numPr>
                        <w:rPr>
                          <w:b/>
                          <w:sz w:val="28"/>
                          <w:szCs w:val="28"/>
                        </w:rPr>
                      </w:pPr>
                      <w:r>
                        <w:rPr>
                          <w:b/>
                          <w:sz w:val="28"/>
                          <w:szCs w:val="28"/>
                        </w:rPr>
                        <w:t>L</w:t>
                      </w:r>
                      <w:r w:rsidRPr="00A24EC4">
                        <w:rPr>
                          <w:b/>
                          <w:sz w:val="28"/>
                          <w:szCs w:val="28"/>
                        </w:rPr>
                        <w:t>a palabra de nuestros pastores</w:t>
                      </w:r>
                    </w:p>
                    <w:p w:rsidR="00CA2AE2" w:rsidRPr="00460A93" w:rsidRDefault="00CA2AE2" w:rsidP="00460A93">
                      <w:pPr>
                        <w:pStyle w:val="Prrafodelista"/>
                        <w:jc w:val="both"/>
                        <w:rPr>
                          <w:sz w:val="24"/>
                          <w:szCs w:val="24"/>
                        </w:rPr>
                      </w:pPr>
                      <w:r w:rsidRPr="00460A93">
                        <w:rPr>
                          <w:sz w:val="24"/>
                          <w:szCs w:val="24"/>
                        </w:rPr>
                        <w:t>El Papa Fra</w:t>
                      </w:r>
                      <w:r>
                        <w:rPr>
                          <w:sz w:val="24"/>
                          <w:szCs w:val="24"/>
                        </w:rPr>
                        <w:t xml:space="preserve">ncisco en su visita a Chile, </w:t>
                      </w:r>
                      <w:r w:rsidRPr="00460A93">
                        <w:rPr>
                          <w:sz w:val="24"/>
                          <w:szCs w:val="24"/>
                        </w:rPr>
                        <w:t>habló a los jóvenes su propio lenguaje, refiriéndose a los equipos y celulares, y sacando muy lindas conclusiones:</w:t>
                      </w:r>
                    </w:p>
                    <w:p w:rsidR="00CA2AE2" w:rsidRPr="00A24EC4" w:rsidRDefault="00CA2AE2" w:rsidP="00460A93">
                      <w:pPr>
                        <w:pStyle w:val="Prrafodelista"/>
                        <w:jc w:val="both"/>
                        <w:rPr>
                          <w:sz w:val="24"/>
                          <w:szCs w:val="24"/>
                        </w:rPr>
                      </w:pPr>
                      <w:r w:rsidRPr="00460A93">
                        <w:rPr>
                          <w:sz w:val="24"/>
                          <w:szCs w:val="24"/>
                        </w:rPr>
                        <w:t>“Charlando un día con un joven le pregunté qué es lo que lo ponía de mal humor…Y él me dijo: “cuando al celular se la acaba la batería o cuando pierdo la señal de internet”. Le pregunté: “Por qué”. Me responde: “Padre, es simple, me pierdo todo lo que está pasando, me quedo fuera del mundo, como colgado. En esos momentos salgo corriendo a buscar un cargador o una red de wifi y la contraseña para volverme a conectar”. Esa respuesta me enseñó, me hizo pensar que con la fe nos puede pasar lo mismo. Todos estamos entusiastas, la fe se renueva- que un retiro, que una predicación, que un encuentro, que la visita del Papa- La fe crece pero después de un tiempo de camino o del “embale” inicial, hay momentos en los que sin darnos cuenta comienza a bajar nuestro “ancho de banda”, despacito, y aquel entusiasmo, aquel querer estar conectados con Jesús se empieza a perder, y empezamos a quedarnos sin conexión, sin batería, y entonces nos gana el mal humor, nos volvemos descreídos, tristes, sin fuerza, y todo lo empezamos a ver mal”… (Papa Francisco a los jóvenes…p.50)</w:t>
                      </w:r>
                    </w:p>
                    <w:p w:rsidR="00CA2AE2" w:rsidRPr="00A24EC4" w:rsidRDefault="00CA2AE2" w:rsidP="007E19B0">
                      <w:pPr>
                        <w:pStyle w:val="Prrafodelista"/>
                        <w:numPr>
                          <w:ilvl w:val="0"/>
                          <w:numId w:val="2"/>
                        </w:numPr>
                        <w:rPr>
                          <w:sz w:val="24"/>
                          <w:szCs w:val="28"/>
                        </w:rPr>
                      </w:pPr>
                      <w:r>
                        <w:rPr>
                          <w:sz w:val="24"/>
                          <w:szCs w:val="28"/>
                        </w:rPr>
                        <w:t xml:space="preserve">¿Cómo me mantengo despierto y conectado con lo que pasa? </w:t>
                      </w:r>
                    </w:p>
                    <w:p w:rsidR="00CA2AE2" w:rsidRPr="00A24EC4" w:rsidRDefault="00CA2AE2" w:rsidP="00DC522C">
                      <w:pPr>
                        <w:rPr>
                          <w:sz w:val="24"/>
                          <w:szCs w:val="28"/>
                        </w:rPr>
                      </w:pPr>
                    </w:p>
                    <w:p w:rsidR="00CA2AE2" w:rsidRPr="0043325A" w:rsidRDefault="00CA2AE2" w:rsidP="00144AF9">
                      <w:pPr>
                        <w:pStyle w:val="Prrafodelista"/>
                        <w:numPr>
                          <w:ilvl w:val="0"/>
                          <w:numId w:val="39"/>
                        </w:numPr>
                        <w:rPr>
                          <w:b/>
                          <w:sz w:val="28"/>
                          <w:szCs w:val="28"/>
                        </w:rPr>
                      </w:pPr>
                      <w:r w:rsidRPr="0043325A">
                        <w:rPr>
                          <w:b/>
                          <w:sz w:val="28"/>
                          <w:szCs w:val="28"/>
                        </w:rPr>
                        <w:t>Sugerencia de signo.</w:t>
                      </w:r>
                    </w:p>
                    <w:p w:rsidR="00CA2AE2" w:rsidRPr="00460A93" w:rsidRDefault="00CA2AE2" w:rsidP="00586608">
                      <w:pPr>
                        <w:pStyle w:val="Prrafodelista"/>
                        <w:jc w:val="both"/>
                        <w:rPr>
                          <w:sz w:val="24"/>
                          <w:szCs w:val="28"/>
                        </w:rPr>
                      </w:pPr>
                      <w:r w:rsidRPr="00460A93">
                        <w:rPr>
                          <w:sz w:val="24"/>
                          <w:szCs w:val="28"/>
                        </w:rPr>
                        <w:t>Poner celulares, audífonos, tablets, etc. a los pies de una imagen de la Virgen</w:t>
                      </w:r>
                    </w:p>
                    <w:p w:rsidR="00CA2AE2" w:rsidRPr="00A24EC4" w:rsidRDefault="00CA2AE2" w:rsidP="00586608">
                      <w:pPr>
                        <w:pStyle w:val="Prrafodelista"/>
                        <w:jc w:val="both"/>
                        <w:rPr>
                          <w:sz w:val="24"/>
                          <w:szCs w:val="28"/>
                        </w:rPr>
                      </w:pPr>
                      <w:r w:rsidRPr="00460A93">
                        <w:rPr>
                          <w:sz w:val="24"/>
                          <w:szCs w:val="28"/>
                        </w:rPr>
                        <w:t>Con un cartel con dos grandes interrogantes  “ ¿ ? “</w:t>
                      </w:r>
                    </w:p>
                    <w:p w:rsidR="00CA2AE2" w:rsidRPr="00586608" w:rsidRDefault="00CA2AE2" w:rsidP="00DC522C">
                      <w:pPr>
                        <w:rPr>
                          <w:sz w:val="24"/>
                          <w:szCs w:val="28"/>
                          <w:lang w:val="es-CL"/>
                        </w:rPr>
                      </w:pPr>
                    </w:p>
                    <w:p w:rsidR="00CA2AE2" w:rsidRPr="0043325A" w:rsidRDefault="00CA2AE2" w:rsidP="00144AF9">
                      <w:pPr>
                        <w:pStyle w:val="Prrafodelista"/>
                        <w:numPr>
                          <w:ilvl w:val="0"/>
                          <w:numId w:val="39"/>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806720"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61"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Quinto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L</w:t>
                            </w:r>
                            <w:r w:rsidRPr="00CC1A5E">
                              <w:rPr>
                                <w:rFonts w:ascii="Century Gothic" w:hAnsi="Century Gothic"/>
                                <w:b/>
                                <w:color w:val="1F497D" w:themeColor="text2"/>
                                <w:sz w:val="28"/>
                                <w:szCs w:val="28"/>
                              </w:rPr>
                              <w:t>a familia educa al amor reciproco</w:t>
                            </w:r>
                          </w:p>
                          <w:p w:rsidR="00CA2AE2" w:rsidRDefault="00CA2AE2" w:rsidP="00DC522C">
                            <w:pPr>
                              <w:rPr>
                                <w:sz w:val="28"/>
                                <w:szCs w:val="28"/>
                              </w:rPr>
                            </w:pPr>
                          </w:p>
                          <w:p w:rsidR="00CA2AE2" w:rsidRPr="00387159" w:rsidRDefault="00CA2AE2" w:rsidP="00CC1A5E">
                            <w:pPr>
                              <w:pStyle w:val="Prrafodelista"/>
                              <w:numPr>
                                <w:ilvl w:val="0"/>
                                <w:numId w:val="40"/>
                              </w:numPr>
                              <w:rPr>
                                <w:b/>
                                <w:sz w:val="28"/>
                                <w:szCs w:val="28"/>
                              </w:rPr>
                            </w:pPr>
                            <w:r w:rsidRPr="00387159">
                              <w:rPr>
                                <w:b/>
                                <w:sz w:val="28"/>
                                <w:szCs w:val="28"/>
                              </w:rPr>
                              <w:t>Motivación.</w:t>
                            </w:r>
                          </w:p>
                          <w:p w:rsidR="00CA2AE2" w:rsidRPr="00CC1A5E" w:rsidRDefault="00CA2AE2" w:rsidP="00D450C0">
                            <w:pPr>
                              <w:pStyle w:val="Prrafodelista"/>
                              <w:jc w:val="both"/>
                              <w:rPr>
                                <w:sz w:val="24"/>
                                <w:szCs w:val="24"/>
                              </w:rPr>
                            </w:pPr>
                            <w:r w:rsidRPr="00CC1A5E">
                              <w:rPr>
                                <w:sz w:val="24"/>
                                <w:szCs w:val="24"/>
                              </w:rPr>
                              <w:t>La Iglesia y la sociedad en general valoran mucho la familia y el hogar, pues en ella se van formando los niños y adolescentes acompañados por sus padres o los adultos que conforman el hogar. Los jóvenes van aprendiendo lo que es bueno y lo que es malo desde niños, según las órdenes que van recibiendo de sus mayores. Y así se empieza a tomar conciencia de lo que conviene y lo que no conviene.</w:t>
                            </w:r>
                          </w:p>
                          <w:p w:rsidR="00CA2AE2" w:rsidRPr="00CC1A5E" w:rsidRDefault="00CA2AE2" w:rsidP="00D450C0">
                            <w:pPr>
                              <w:pStyle w:val="Prrafodelista"/>
                              <w:jc w:val="both"/>
                              <w:rPr>
                                <w:sz w:val="24"/>
                                <w:szCs w:val="24"/>
                              </w:rPr>
                            </w:pPr>
                            <w:r w:rsidRPr="00CC1A5E">
                              <w:rPr>
                                <w:sz w:val="24"/>
                                <w:szCs w:val="24"/>
                              </w:rPr>
                              <w:t>Luego al crecer el adolescente empieza a tener ideas propias, y no siempre obedece a los padres. Estas situaciones generan los conflictos familiares.</w:t>
                            </w:r>
                          </w:p>
                          <w:p w:rsidR="00CA2AE2" w:rsidRPr="00CC1A5E" w:rsidRDefault="00CA2AE2" w:rsidP="00D450C0">
                            <w:pPr>
                              <w:pStyle w:val="Prrafodelista"/>
                              <w:jc w:val="both"/>
                              <w:rPr>
                                <w:sz w:val="24"/>
                                <w:szCs w:val="24"/>
                              </w:rPr>
                            </w:pPr>
                            <w:r w:rsidRPr="00CC1A5E">
                              <w:rPr>
                                <w:sz w:val="24"/>
                                <w:szCs w:val="24"/>
                              </w:rPr>
                              <w:t xml:space="preserve">Muchas veces no existe el diálogo, y así se va perdiendo la confianza. </w:t>
                            </w:r>
                          </w:p>
                          <w:p w:rsidR="00CA2AE2" w:rsidRPr="00CC1A5E" w:rsidRDefault="00CA2AE2" w:rsidP="00D450C0">
                            <w:pPr>
                              <w:pStyle w:val="Prrafodelista"/>
                              <w:jc w:val="both"/>
                              <w:rPr>
                                <w:sz w:val="24"/>
                                <w:szCs w:val="24"/>
                              </w:rPr>
                            </w:pPr>
                            <w:r w:rsidRPr="00CC1A5E">
                              <w:rPr>
                                <w:sz w:val="24"/>
                                <w:szCs w:val="24"/>
                              </w:rPr>
                              <w:t>María, madre ejemplar y educadora de Jesús una vez más nos invita a respetarnos, a querer a los padres y adultos con los cuales convivimos, a manifestar nuestras inquietudes abiertos a lo que nos digan, y haciendo funcionar más el cariño que los padres les tienen a sus hijos que salir con nuestros ideas, a veces cercanas a los caprichos.</w:t>
                            </w:r>
                          </w:p>
                          <w:p w:rsidR="00CA2AE2" w:rsidRDefault="00CA2AE2" w:rsidP="00D450C0">
                            <w:pPr>
                              <w:pStyle w:val="Prrafodelista"/>
                              <w:jc w:val="both"/>
                              <w:rPr>
                                <w:sz w:val="28"/>
                                <w:szCs w:val="28"/>
                              </w:rPr>
                            </w:pPr>
                            <w:r w:rsidRPr="00CC1A5E">
                              <w:rPr>
                                <w:sz w:val="24"/>
                                <w:szCs w:val="24"/>
                              </w:rPr>
                              <w:t>Los jóvenes pueden aportar mucho a la familia, ayudando, compartiendo, trayendo las novedades a la casa, y enseñando caminos nuevos</w:t>
                            </w:r>
                            <w:r w:rsidRPr="00A24EC4">
                              <w:rPr>
                                <w:sz w:val="24"/>
                                <w:szCs w:val="24"/>
                              </w:rPr>
                              <w:t>.</w:t>
                            </w:r>
                          </w:p>
                          <w:p w:rsidR="00CA2AE2" w:rsidRDefault="00CA2AE2" w:rsidP="00DC522C">
                            <w:pPr>
                              <w:pStyle w:val="Prrafodelista"/>
                              <w:rPr>
                                <w:sz w:val="28"/>
                                <w:szCs w:val="28"/>
                              </w:rPr>
                            </w:pPr>
                          </w:p>
                          <w:p w:rsidR="00CA2AE2" w:rsidRPr="004B29E0" w:rsidRDefault="00CA2AE2" w:rsidP="00CC1A5E">
                            <w:pPr>
                              <w:pStyle w:val="Prrafodelista"/>
                              <w:numPr>
                                <w:ilvl w:val="0"/>
                                <w:numId w:val="40"/>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D450C0" w:rsidRDefault="00CA2AE2" w:rsidP="00DC522C">
                            <w:pPr>
                              <w:pStyle w:val="Prrafodelista"/>
                              <w:rPr>
                                <w:sz w:val="24"/>
                                <w:szCs w:val="28"/>
                              </w:rPr>
                            </w:pPr>
                            <w:r>
                              <w:rPr>
                                <w:sz w:val="24"/>
                                <w:szCs w:val="28"/>
                              </w:rPr>
                              <w:t>R</w:t>
                            </w:r>
                            <w:r w:rsidRPr="00D450C0">
                              <w:rPr>
                                <w:sz w:val="24"/>
                                <w:szCs w:val="28"/>
                              </w:rPr>
                              <w:t>ezamos juntos: ¡Oh María…! (Ver el anexo)</w:t>
                            </w:r>
                          </w:p>
                          <w:p w:rsidR="00CA2AE2" w:rsidRDefault="00CA2AE2" w:rsidP="00DC522C">
                            <w:pPr>
                              <w:pStyle w:val="Prrafodelista"/>
                              <w:rPr>
                                <w:sz w:val="28"/>
                                <w:szCs w:val="28"/>
                              </w:rPr>
                            </w:pPr>
                          </w:p>
                          <w:p w:rsidR="00CA2AE2" w:rsidRPr="00387159" w:rsidRDefault="00CA2AE2" w:rsidP="00D450C0">
                            <w:pPr>
                              <w:pStyle w:val="Prrafodelista"/>
                              <w:numPr>
                                <w:ilvl w:val="0"/>
                                <w:numId w:val="40"/>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43325A">
                              <w:rPr>
                                <w:b/>
                                <w:sz w:val="28"/>
                                <w:szCs w:val="28"/>
                              </w:rPr>
                              <w:t xml:space="preserve">Lc. </w:t>
                            </w:r>
                            <w:r w:rsidRPr="00D450C0">
                              <w:rPr>
                                <w:b/>
                                <w:sz w:val="28"/>
                                <w:szCs w:val="28"/>
                              </w:rPr>
                              <w:t>6, 35-38</w:t>
                            </w:r>
                            <w:r w:rsidRPr="0043325A">
                              <w:rPr>
                                <w:b/>
                                <w:sz w:val="28"/>
                                <w:szCs w:val="28"/>
                              </w:rPr>
                              <w:t>)</w:t>
                            </w:r>
                          </w:p>
                          <w:p w:rsidR="00CA2AE2" w:rsidRDefault="00CA2AE2" w:rsidP="00DC522C">
                            <w:pPr>
                              <w:ind w:left="720"/>
                              <w:rPr>
                                <w:sz w:val="28"/>
                                <w:szCs w:val="28"/>
                              </w:rPr>
                            </w:pPr>
                            <w:r w:rsidRPr="00D450C0">
                              <w:rPr>
                                <w:sz w:val="28"/>
                                <w:szCs w:val="28"/>
                              </w:rPr>
                              <w:t>Jesús invita a vivir en forma fraterna, porque el ideal de convivencia debería basarse en el amor, porque la voluntad de su Padre es que nos queramos y nos tratemos como hermanos hijos de un mismo Padre, formando así una sola familia humana.</w:t>
                            </w:r>
                            <w:r>
                              <w:rPr>
                                <w:sz w:val="28"/>
                                <w:szCs w:val="28"/>
                              </w:rPr>
                              <w:t xml:space="preserve"> Escuchemos:</w:t>
                            </w:r>
                          </w:p>
                          <w:p w:rsidR="00CA2AE2" w:rsidRDefault="00CA2AE2" w:rsidP="00DC522C">
                            <w:pPr>
                              <w:ind w:left="720"/>
                              <w:rPr>
                                <w:sz w:val="28"/>
                                <w:szCs w:val="28"/>
                              </w:rPr>
                            </w:pPr>
                          </w:p>
                          <w:p w:rsidR="00CA2AE2" w:rsidRPr="00A24EC4" w:rsidRDefault="00CA2AE2" w:rsidP="00DC522C">
                            <w:pPr>
                              <w:ind w:left="1440"/>
                              <w:jc w:val="both"/>
                              <w:rPr>
                                <w:rFonts w:asciiTheme="majorHAnsi" w:hAnsiTheme="majorHAnsi"/>
                                <w:i/>
                                <w:sz w:val="28"/>
                                <w:szCs w:val="28"/>
                              </w:rPr>
                            </w:pPr>
                            <w:r w:rsidRPr="00D450C0">
                              <w:rPr>
                                <w:rFonts w:asciiTheme="majorHAnsi" w:hAnsiTheme="majorHAnsi"/>
                                <w:i/>
                                <w:sz w:val="28"/>
                                <w:szCs w:val="28"/>
                              </w:rPr>
                              <w:t>"Amen a sus enemigos, hagan el bien y presten sin esperar nada a cambio. Entonces la recompensa de ustedes será grande, y serán hijos del Altísimo, que es bueno con los ingratos y los pecadores.</w:t>
                            </w:r>
                            <w:r>
                              <w:rPr>
                                <w:rFonts w:asciiTheme="majorHAnsi" w:hAnsiTheme="majorHAnsi"/>
                                <w:i/>
                                <w:sz w:val="28"/>
                                <w:szCs w:val="28"/>
                              </w:rPr>
                              <w:t xml:space="preserve"> </w:t>
                            </w:r>
                            <w:r w:rsidRPr="00D450C0">
                              <w:rPr>
                                <w:rFonts w:asciiTheme="majorHAnsi" w:hAnsiTheme="majorHAnsi"/>
                                <w:i/>
                                <w:sz w:val="28"/>
                                <w:szCs w:val="28"/>
                              </w:rPr>
                              <w:t>Sean compasivos como es compasivo el Padre de ustedes. No juzguen y no serán juzgados; no condenen y no serán condenados; perdonen y serán perdonados. Den, y se les dará; se les echará en su delantal una medida colmada, apretada y rebosante. Porque con la medida que ustedes midan, serán medidos ustedes.»"</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64" style="position:absolute;margin-left:0;margin-top:-12.35pt;width:468pt;height:680.25pt;z-index:-251509760;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rVn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U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5anWd2a8gHmDfobhwr2Mxwa435S0sGuK6j/&#10;sWNOUKLea2jx1Wg6jcsRL9PZYgwXN9RshxqmOUAVNECu8HgV0kLdWSfrBjyl2dDmEua8kjiBcQck&#10;VhBNvMA+S3OQdm9cmMM7Wj3+Q2x+AQ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BLCrVn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Quinto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L</w:t>
                      </w:r>
                      <w:r w:rsidRPr="00CC1A5E">
                        <w:rPr>
                          <w:rFonts w:ascii="Century Gothic" w:hAnsi="Century Gothic"/>
                          <w:b/>
                          <w:color w:val="1F497D" w:themeColor="text2"/>
                          <w:sz w:val="28"/>
                          <w:szCs w:val="28"/>
                        </w:rPr>
                        <w:t>a familia educa al amor reciproco</w:t>
                      </w:r>
                    </w:p>
                    <w:p w:rsidR="00CA2AE2" w:rsidRDefault="00CA2AE2" w:rsidP="00DC522C">
                      <w:pPr>
                        <w:rPr>
                          <w:sz w:val="28"/>
                          <w:szCs w:val="28"/>
                        </w:rPr>
                      </w:pPr>
                    </w:p>
                    <w:p w:rsidR="00CA2AE2" w:rsidRPr="00387159" w:rsidRDefault="00CA2AE2" w:rsidP="00CC1A5E">
                      <w:pPr>
                        <w:pStyle w:val="Prrafodelista"/>
                        <w:numPr>
                          <w:ilvl w:val="0"/>
                          <w:numId w:val="40"/>
                        </w:numPr>
                        <w:rPr>
                          <w:b/>
                          <w:sz w:val="28"/>
                          <w:szCs w:val="28"/>
                        </w:rPr>
                      </w:pPr>
                      <w:r w:rsidRPr="00387159">
                        <w:rPr>
                          <w:b/>
                          <w:sz w:val="28"/>
                          <w:szCs w:val="28"/>
                        </w:rPr>
                        <w:t>Motivación.</w:t>
                      </w:r>
                    </w:p>
                    <w:p w:rsidR="00CA2AE2" w:rsidRPr="00CC1A5E" w:rsidRDefault="00CA2AE2" w:rsidP="00D450C0">
                      <w:pPr>
                        <w:pStyle w:val="Prrafodelista"/>
                        <w:jc w:val="both"/>
                        <w:rPr>
                          <w:sz w:val="24"/>
                          <w:szCs w:val="24"/>
                        </w:rPr>
                      </w:pPr>
                      <w:r w:rsidRPr="00CC1A5E">
                        <w:rPr>
                          <w:sz w:val="24"/>
                          <w:szCs w:val="24"/>
                        </w:rPr>
                        <w:t>La Iglesia y la sociedad en general valoran mucho la familia y el hogar, pues en ella se van formando los niños y adolescentes acompañados por sus padres o los adultos que conforman el hogar. Los jóvenes van aprendiendo lo que es bueno y lo que es malo desde niños, según las órdenes que van recibiendo de sus mayores. Y así se empieza a tomar conciencia de lo que conviene y lo que no conviene.</w:t>
                      </w:r>
                    </w:p>
                    <w:p w:rsidR="00CA2AE2" w:rsidRPr="00CC1A5E" w:rsidRDefault="00CA2AE2" w:rsidP="00D450C0">
                      <w:pPr>
                        <w:pStyle w:val="Prrafodelista"/>
                        <w:jc w:val="both"/>
                        <w:rPr>
                          <w:sz w:val="24"/>
                          <w:szCs w:val="24"/>
                        </w:rPr>
                      </w:pPr>
                      <w:r w:rsidRPr="00CC1A5E">
                        <w:rPr>
                          <w:sz w:val="24"/>
                          <w:szCs w:val="24"/>
                        </w:rPr>
                        <w:t>Luego al crecer el adolescente empieza a tener ideas propias, y no siempre obedece a los padres. Estas situaciones generan los conflictos familiares.</w:t>
                      </w:r>
                    </w:p>
                    <w:p w:rsidR="00CA2AE2" w:rsidRPr="00CC1A5E" w:rsidRDefault="00CA2AE2" w:rsidP="00D450C0">
                      <w:pPr>
                        <w:pStyle w:val="Prrafodelista"/>
                        <w:jc w:val="both"/>
                        <w:rPr>
                          <w:sz w:val="24"/>
                          <w:szCs w:val="24"/>
                        </w:rPr>
                      </w:pPr>
                      <w:r w:rsidRPr="00CC1A5E">
                        <w:rPr>
                          <w:sz w:val="24"/>
                          <w:szCs w:val="24"/>
                        </w:rPr>
                        <w:t xml:space="preserve">Muchas veces no existe el diálogo, y así se va perdiendo la confianza. </w:t>
                      </w:r>
                    </w:p>
                    <w:p w:rsidR="00CA2AE2" w:rsidRPr="00CC1A5E" w:rsidRDefault="00CA2AE2" w:rsidP="00D450C0">
                      <w:pPr>
                        <w:pStyle w:val="Prrafodelista"/>
                        <w:jc w:val="both"/>
                        <w:rPr>
                          <w:sz w:val="24"/>
                          <w:szCs w:val="24"/>
                        </w:rPr>
                      </w:pPr>
                      <w:r w:rsidRPr="00CC1A5E">
                        <w:rPr>
                          <w:sz w:val="24"/>
                          <w:szCs w:val="24"/>
                        </w:rPr>
                        <w:t>María, madre ejemplar y educadora de Jesús una vez más nos invita a respetarnos, a querer a los padres y adultos con los cuales convivimos, a manifestar nuestras inquietudes abiertos a lo que nos digan, y haciendo funcionar más el cariño que los padres les tienen a sus hijos que salir con nuestros ideas, a veces cercanas a los caprichos.</w:t>
                      </w:r>
                    </w:p>
                    <w:p w:rsidR="00CA2AE2" w:rsidRDefault="00CA2AE2" w:rsidP="00D450C0">
                      <w:pPr>
                        <w:pStyle w:val="Prrafodelista"/>
                        <w:jc w:val="both"/>
                        <w:rPr>
                          <w:sz w:val="28"/>
                          <w:szCs w:val="28"/>
                        </w:rPr>
                      </w:pPr>
                      <w:r w:rsidRPr="00CC1A5E">
                        <w:rPr>
                          <w:sz w:val="24"/>
                          <w:szCs w:val="24"/>
                        </w:rPr>
                        <w:t>Los jóvenes pueden aportar mucho a la familia, ayudando, compartiendo, trayendo las novedades a la casa, y enseñando caminos nuevos</w:t>
                      </w:r>
                      <w:r w:rsidRPr="00A24EC4">
                        <w:rPr>
                          <w:sz w:val="24"/>
                          <w:szCs w:val="24"/>
                        </w:rPr>
                        <w:t>.</w:t>
                      </w:r>
                    </w:p>
                    <w:p w:rsidR="00CA2AE2" w:rsidRDefault="00CA2AE2" w:rsidP="00DC522C">
                      <w:pPr>
                        <w:pStyle w:val="Prrafodelista"/>
                        <w:rPr>
                          <w:sz w:val="28"/>
                          <w:szCs w:val="28"/>
                        </w:rPr>
                      </w:pPr>
                    </w:p>
                    <w:p w:rsidR="00CA2AE2" w:rsidRPr="004B29E0" w:rsidRDefault="00CA2AE2" w:rsidP="00CC1A5E">
                      <w:pPr>
                        <w:pStyle w:val="Prrafodelista"/>
                        <w:numPr>
                          <w:ilvl w:val="0"/>
                          <w:numId w:val="40"/>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D450C0" w:rsidRDefault="00CA2AE2" w:rsidP="00DC522C">
                      <w:pPr>
                        <w:pStyle w:val="Prrafodelista"/>
                        <w:rPr>
                          <w:sz w:val="24"/>
                          <w:szCs w:val="28"/>
                        </w:rPr>
                      </w:pPr>
                      <w:r>
                        <w:rPr>
                          <w:sz w:val="24"/>
                          <w:szCs w:val="28"/>
                        </w:rPr>
                        <w:t>R</w:t>
                      </w:r>
                      <w:r w:rsidRPr="00D450C0">
                        <w:rPr>
                          <w:sz w:val="24"/>
                          <w:szCs w:val="28"/>
                        </w:rPr>
                        <w:t>ezamos juntos: ¡Oh María…! (Ver el anexo)</w:t>
                      </w:r>
                    </w:p>
                    <w:p w:rsidR="00CA2AE2" w:rsidRDefault="00CA2AE2" w:rsidP="00DC522C">
                      <w:pPr>
                        <w:pStyle w:val="Prrafodelista"/>
                        <w:rPr>
                          <w:sz w:val="28"/>
                          <w:szCs w:val="28"/>
                        </w:rPr>
                      </w:pPr>
                    </w:p>
                    <w:p w:rsidR="00CA2AE2" w:rsidRPr="00387159" w:rsidRDefault="00CA2AE2" w:rsidP="00D450C0">
                      <w:pPr>
                        <w:pStyle w:val="Prrafodelista"/>
                        <w:numPr>
                          <w:ilvl w:val="0"/>
                          <w:numId w:val="40"/>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Pr="0043325A">
                        <w:rPr>
                          <w:b/>
                          <w:sz w:val="28"/>
                          <w:szCs w:val="28"/>
                        </w:rPr>
                        <w:t xml:space="preserve">Lc. </w:t>
                      </w:r>
                      <w:r w:rsidRPr="00D450C0">
                        <w:rPr>
                          <w:b/>
                          <w:sz w:val="28"/>
                          <w:szCs w:val="28"/>
                        </w:rPr>
                        <w:t>6, 35-38</w:t>
                      </w:r>
                      <w:r w:rsidRPr="0043325A">
                        <w:rPr>
                          <w:b/>
                          <w:sz w:val="28"/>
                          <w:szCs w:val="28"/>
                        </w:rPr>
                        <w:t>)</w:t>
                      </w:r>
                    </w:p>
                    <w:p w:rsidR="00CA2AE2" w:rsidRDefault="00CA2AE2" w:rsidP="00DC522C">
                      <w:pPr>
                        <w:ind w:left="720"/>
                        <w:rPr>
                          <w:sz w:val="28"/>
                          <w:szCs w:val="28"/>
                        </w:rPr>
                      </w:pPr>
                      <w:r w:rsidRPr="00D450C0">
                        <w:rPr>
                          <w:sz w:val="28"/>
                          <w:szCs w:val="28"/>
                        </w:rPr>
                        <w:t>Jesús invita a vivir en forma fraterna, porque el ideal de convivencia debería basarse en el amor, porque la voluntad de su Padre es que nos queramos y nos tratemos como hermanos hijos de un mismo Padre, formando así una sola familia humana.</w:t>
                      </w:r>
                      <w:r>
                        <w:rPr>
                          <w:sz w:val="28"/>
                          <w:szCs w:val="28"/>
                        </w:rPr>
                        <w:t xml:space="preserve"> Escuchemos:</w:t>
                      </w:r>
                    </w:p>
                    <w:p w:rsidR="00CA2AE2" w:rsidRDefault="00CA2AE2" w:rsidP="00DC522C">
                      <w:pPr>
                        <w:ind w:left="720"/>
                        <w:rPr>
                          <w:sz w:val="28"/>
                          <w:szCs w:val="28"/>
                        </w:rPr>
                      </w:pPr>
                    </w:p>
                    <w:p w:rsidR="00CA2AE2" w:rsidRPr="00A24EC4" w:rsidRDefault="00CA2AE2" w:rsidP="00DC522C">
                      <w:pPr>
                        <w:ind w:left="1440"/>
                        <w:jc w:val="both"/>
                        <w:rPr>
                          <w:rFonts w:asciiTheme="majorHAnsi" w:hAnsiTheme="majorHAnsi"/>
                          <w:i/>
                          <w:sz w:val="28"/>
                          <w:szCs w:val="28"/>
                        </w:rPr>
                      </w:pPr>
                      <w:r w:rsidRPr="00D450C0">
                        <w:rPr>
                          <w:rFonts w:asciiTheme="majorHAnsi" w:hAnsiTheme="majorHAnsi"/>
                          <w:i/>
                          <w:sz w:val="28"/>
                          <w:szCs w:val="28"/>
                        </w:rPr>
                        <w:t>"Amen a sus enemigos, hagan el bien y presten sin esperar nada a cambio. Entonces la recompensa de ustedes será grande, y serán hijos del Altísimo, que es bueno con los ingratos y los pecadores.</w:t>
                      </w:r>
                      <w:r>
                        <w:rPr>
                          <w:rFonts w:asciiTheme="majorHAnsi" w:hAnsiTheme="majorHAnsi"/>
                          <w:i/>
                          <w:sz w:val="28"/>
                          <w:szCs w:val="28"/>
                        </w:rPr>
                        <w:t xml:space="preserve"> </w:t>
                      </w:r>
                      <w:r w:rsidRPr="00D450C0">
                        <w:rPr>
                          <w:rFonts w:asciiTheme="majorHAnsi" w:hAnsiTheme="majorHAnsi"/>
                          <w:i/>
                          <w:sz w:val="28"/>
                          <w:szCs w:val="28"/>
                        </w:rPr>
                        <w:t>Sean compasivos como es compasivo el Padre de ustedes. No juzguen y no serán juzgados; no condenen y no serán condenados; perdonen y serán perdonados. Den, y se les dará; se les echará en su delantal una medida colmada, apretada y rebosante. Porque con la medida que ustedes midan, serán medidos ustedes.»"</w:t>
                      </w:r>
                      <w:r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807744"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62"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D450C0">
                            <w:pPr>
                              <w:pStyle w:val="Prrafodelista"/>
                              <w:numPr>
                                <w:ilvl w:val="0"/>
                                <w:numId w:val="2"/>
                              </w:numPr>
                              <w:rPr>
                                <w:sz w:val="24"/>
                                <w:szCs w:val="28"/>
                              </w:rPr>
                            </w:pPr>
                            <w:r w:rsidRPr="00D450C0">
                              <w:rPr>
                                <w:sz w:val="24"/>
                                <w:szCs w:val="28"/>
                              </w:rPr>
                              <w:t>¿Qué piensa Dios de mi familia o de mi hogar? ¿Cómo vivimos el amor entre todos, y cómo nos tratamos y nos perdonamos? ¿Yo aporto a una vida familiar en paz?</w:t>
                            </w:r>
                          </w:p>
                          <w:p w:rsidR="00CA2AE2" w:rsidRPr="0043325A" w:rsidRDefault="00CA2AE2" w:rsidP="00D450C0">
                            <w:pPr>
                              <w:pStyle w:val="Prrafodelista"/>
                              <w:numPr>
                                <w:ilvl w:val="0"/>
                                <w:numId w:val="40"/>
                              </w:numPr>
                              <w:spacing w:after="0"/>
                              <w:rPr>
                                <w:b/>
                                <w:sz w:val="28"/>
                                <w:szCs w:val="28"/>
                              </w:rPr>
                            </w:pPr>
                            <w:r w:rsidRPr="0043325A">
                              <w:rPr>
                                <w:b/>
                                <w:sz w:val="28"/>
                                <w:szCs w:val="28"/>
                              </w:rPr>
                              <w:t>Oremos juntos.</w:t>
                            </w:r>
                          </w:p>
                          <w:p w:rsidR="00CA2AE2" w:rsidRPr="00A24EC4" w:rsidRDefault="00CA2AE2" w:rsidP="00D450C0">
                            <w:pPr>
                              <w:jc w:val="both"/>
                              <w:rPr>
                                <w:sz w:val="24"/>
                                <w:szCs w:val="28"/>
                              </w:rPr>
                            </w:pPr>
                            <w:r w:rsidRPr="00D450C0">
                              <w:rPr>
                                <w:sz w:val="24"/>
                                <w:szCs w:val="28"/>
                              </w:rPr>
                              <w:t>Digamos: María, bendice mi familia</w:t>
                            </w:r>
                          </w:p>
                          <w:p w:rsidR="00CA2AE2" w:rsidRPr="00D450C0" w:rsidRDefault="00CA2AE2" w:rsidP="00D450C0">
                            <w:pPr>
                              <w:pStyle w:val="Prrafodelista"/>
                              <w:numPr>
                                <w:ilvl w:val="0"/>
                                <w:numId w:val="3"/>
                              </w:numPr>
                              <w:spacing w:after="0"/>
                              <w:jc w:val="both"/>
                              <w:rPr>
                                <w:sz w:val="24"/>
                                <w:szCs w:val="28"/>
                              </w:rPr>
                            </w:pPr>
                            <w:r w:rsidRPr="00D450C0">
                              <w:rPr>
                                <w:sz w:val="24"/>
                                <w:szCs w:val="28"/>
                              </w:rPr>
                              <w:t>Para que aprendamos a vivir en paz en mi familia y nos respetemos siempre, digamos:</w:t>
                            </w:r>
                          </w:p>
                          <w:p w:rsidR="00CA2AE2" w:rsidRPr="00D450C0" w:rsidRDefault="00CA2AE2" w:rsidP="00D450C0">
                            <w:pPr>
                              <w:pStyle w:val="Prrafodelista"/>
                              <w:numPr>
                                <w:ilvl w:val="0"/>
                                <w:numId w:val="3"/>
                              </w:numPr>
                              <w:spacing w:after="0"/>
                              <w:jc w:val="both"/>
                              <w:rPr>
                                <w:sz w:val="24"/>
                                <w:szCs w:val="28"/>
                              </w:rPr>
                            </w:pPr>
                            <w:r w:rsidRPr="00D450C0">
                              <w:rPr>
                                <w:sz w:val="24"/>
                                <w:szCs w:val="28"/>
                              </w:rPr>
                              <w:t>Para que mi hogar sea un lugar donde se viva el amor y nos queramos todos, digamos:</w:t>
                            </w:r>
                          </w:p>
                          <w:p w:rsidR="00CA2AE2" w:rsidRPr="00A24EC4" w:rsidRDefault="00CA2AE2" w:rsidP="00D450C0">
                            <w:pPr>
                              <w:pStyle w:val="Prrafodelista"/>
                              <w:numPr>
                                <w:ilvl w:val="0"/>
                                <w:numId w:val="3"/>
                              </w:numPr>
                              <w:spacing w:after="0"/>
                              <w:jc w:val="both"/>
                              <w:rPr>
                                <w:sz w:val="24"/>
                                <w:szCs w:val="28"/>
                              </w:rPr>
                            </w:pPr>
                            <w:r w:rsidRPr="00D450C0">
                              <w:rPr>
                                <w:sz w:val="24"/>
                                <w:szCs w:val="28"/>
                              </w:rPr>
                              <w:t>Para que en nuestro hogar se viva la fe y recemos juntos cada día dando gracias a Dios digamos: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CC1A5E">
                            <w:pPr>
                              <w:pStyle w:val="Prrafodelista"/>
                              <w:numPr>
                                <w:ilvl w:val="0"/>
                                <w:numId w:val="40"/>
                              </w:numPr>
                              <w:rPr>
                                <w:b/>
                                <w:sz w:val="28"/>
                                <w:szCs w:val="28"/>
                              </w:rPr>
                            </w:pPr>
                            <w:r>
                              <w:rPr>
                                <w:b/>
                                <w:sz w:val="28"/>
                                <w:szCs w:val="28"/>
                              </w:rPr>
                              <w:t>L</w:t>
                            </w:r>
                            <w:r w:rsidRPr="00A24EC4">
                              <w:rPr>
                                <w:b/>
                                <w:sz w:val="28"/>
                                <w:szCs w:val="28"/>
                              </w:rPr>
                              <w:t>a palabra de nuestros pastores</w:t>
                            </w:r>
                          </w:p>
                          <w:p w:rsidR="00CA2AE2" w:rsidRPr="00D450C0" w:rsidRDefault="00CA2AE2" w:rsidP="00D450C0">
                            <w:pPr>
                              <w:pStyle w:val="Prrafodelista"/>
                              <w:jc w:val="both"/>
                              <w:rPr>
                                <w:sz w:val="24"/>
                                <w:szCs w:val="24"/>
                              </w:rPr>
                            </w:pPr>
                            <w:r w:rsidRPr="00D450C0">
                              <w:rPr>
                                <w:sz w:val="24"/>
                                <w:szCs w:val="24"/>
                              </w:rPr>
                              <w:t>El  Papa Francisco escribió una carta Pastoral sobre la familia, que ha ayudado mucho en la Iglesia para continuar apoyando a las familias en las diversas situaciones de vida de los diversos países.</w:t>
                            </w:r>
                            <w:r>
                              <w:rPr>
                                <w:sz w:val="24"/>
                                <w:szCs w:val="24"/>
                              </w:rPr>
                              <w:t xml:space="preserve"> </w:t>
                            </w:r>
                            <w:r w:rsidRPr="00D450C0">
                              <w:rPr>
                                <w:sz w:val="24"/>
                                <w:szCs w:val="24"/>
                              </w:rPr>
                              <w:t>Nos dice:</w:t>
                            </w:r>
                          </w:p>
                          <w:p w:rsidR="00CA2AE2" w:rsidRPr="00D450C0" w:rsidRDefault="00CA2AE2" w:rsidP="00D450C0">
                            <w:pPr>
                              <w:pStyle w:val="Prrafodelista"/>
                              <w:jc w:val="both"/>
                              <w:rPr>
                                <w:sz w:val="24"/>
                                <w:szCs w:val="24"/>
                              </w:rPr>
                            </w:pPr>
                            <w:r w:rsidRPr="00D450C0">
                              <w:rPr>
                                <w:sz w:val="24"/>
                                <w:szCs w:val="24"/>
                              </w:rPr>
                              <w:t>Amor que se manifiesta y crece</w:t>
                            </w:r>
                          </w:p>
                          <w:p w:rsidR="00CA2AE2" w:rsidRPr="00A24EC4" w:rsidRDefault="00CA2AE2" w:rsidP="00D450C0">
                            <w:pPr>
                              <w:pStyle w:val="Prrafodelista"/>
                              <w:jc w:val="both"/>
                              <w:rPr>
                                <w:sz w:val="24"/>
                                <w:szCs w:val="24"/>
                              </w:rPr>
                            </w:pPr>
                            <w:r>
                              <w:rPr>
                                <w:sz w:val="24"/>
                                <w:szCs w:val="24"/>
                              </w:rPr>
                              <w:t>“</w:t>
                            </w:r>
                            <w:r w:rsidRPr="00D450C0">
                              <w:rPr>
                                <w:sz w:val="24"/>
                                <w:szCs w:val="24"/>
                              </w:rPr>
                              <w:t>El amor de amistad unifica todos los aspectos de la vida matrimonial, y ayuda a los miembros de la familia a seguir adelante en todas las etapas. Por eso los gestos que expresan ese amor deben ser constantemente cultivados, sin mezquindad, llenos de palabras generosas. En la familia es necesario usar tres palabras. Quisiera repetirlo. Tres palabras: permiso, gracias, perdón. ¡Tres palabras clave! Cuando en una familia no se es entrometido y se pide “permiso”, cuando en una familia no se es egoísta y se aprende a decir “gracias”, y cuando en una familia uno se da cuenta que hizo algo malo y sabe pedir “perdón”, en esa familia hay paz y hay alegría. No seamos mezquinos con el uso de estas palabras, seamos generosos para repetirlas día a día, porque algunos silencios pesan, a veces incluso en la familia, entre marido y mujer, entre padres e hijos, entre hermanos. En cambio las palabras adecuadas, dichas en el momento justo, protegen y alimentan el amor día tras día”. (Amoris laetitia. n.133)</w:t>
                            </w:r>
                            <w:r w:rsidRPr="00A24EC4">
                              <w:rPr>
                                <w:sz w:val="24"/>
                                <w:szCs w:val="24"/>
                              </w:rPr>
                              <w:t>.</w:t>
                            </w:r>
                          </w:p>
                          <w:p w:rsidR="00CA2AE2" w:rsidRPr="00A24EC4" w:rsidRDefault="00CA2AE2" w:rsidP="00DC522C">
                            <w:pPr>
                              <w:rPr>
                                <w:sz w:val="24"/>
                                <w:szCs w:val="28"/>
                              </w:rPr>
                            </w:pPr>
                          </w:p>
                          <w:p w:rsidR="00CA2AE2" w:rsidRPr="0043325A" w:rsidRDefault="00CA2AE2" w:rsidP="00CC1A5E">
                            <w:pPr>
                              <w:pStyle w:val="Prrafodelista"/>
                              <w:numPr>
                                <w:ilvl w:val="0"/>
                                <w:numId w:val="40"/>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D450C0">
                              <w:rPr>
                                <w:sz w:val="24"/>
                                <w:szCs w:val="28"/>
                              </w:rPr>
                              <w:t>Poner a los pies de la Virgen los nombres de las personas que forman mi familia en un papel. Y luego rezar todos juntos  un Ave María.</w:t>
                            </w:r>
                            <w:r w:rsidRPr="00A24EC4">
                              <w:rPr>
                                <w:sz w:val="24"/>
                                <w:szCs w:val="28"/>
                              </w:rPr>
                              <w:t>.</w:t>
                            </w:r>
                          </w:p>
                          <w:p w:rsidR="00CA2AE2" w:rsidRPr="00A24EC4" w:rsidRDefault="00CA2AE2" w:rsidP="00DC522C">
                            <w:pPr>
                              <w:rPr>
                                <w:sz w:val="24"/>
                                <w:szCs w:val="28"/>
                              </w:rPr>
                            </w:pPr>
                          </w:p>
                          <w:p w:rsidR="00CA2AE2" w:rsidRPr="0043325A" w:rsidRDefault="00CA2AE2" w:rsidP="00CC1A5E">
                            <w:pPr>
                              <w:pStyle w:val="Prrafodelista"/>
                              <w:numPr>
                                <w:ilvl w:val="0"/>
                                <w:numId w:val="40"/>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65" style="position:absolute;margin-left:0;margin-top:-9.75pt;width:468pt;height:680.25pt;z-index:-2515087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CQN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c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1anWd2a8gHmDfobhwr2Mxwa435S0sGuK6j/&#10;sWNOUKLea2jx1Wg6jcsRL9PZYgwXN9RshxqmOUAVNECu8HgV0kLdWSfrBjyl2dDmEua8kjiBcQck&#10;VhBNvMA+S3OQdm9cmMM7Wj3+Q2x+AQAA//8DAFBLAwQUAAYACAAAACEAROhmaN4AAAAJAQAADwAA&#10;AGRycy9kb3ducmV2LnhtbEyPwW7CMBBE75X6D9YicQMnQFEIcVBVqagXDk1BvZp4SSLidRSbkP59&#10;t6dy3JnR7JtsN9pWDNj7xpGCeB6BQCqdaahScPx6nyUgfNBkdOsIFfygh13+/JTp1Lg7feJQhEpw&#10;CflUK6hD6FIpfVmj1X7uOiT2Lq63OvDZV9L0+s7ltpWLKFpLqxviD7Xu8K3G8lrcrILCnroh2R/8&#10;tz2uFh/mdBiSMig1nYyvWxABx/Afhj98Roecmc7uRsaLVgEPCQpm8eYFBNub5ZqVM+eWqzgCmWfy&#10;cUH+CwAA//8DAFBLAQItABQABgAIAAAAIQC2gziS/gAAAOEBAAATAAAAAAAAAAAAAAAAAAAAAABb&#10;Q29udGVudF9UeXBlc10ueG1sUEsBAi0AFAAGAAgAAAAhADj9If/WAAAAlAEAAAsAAAAAAAAAAAAA&#10;AAAALwEAAF9yZWxzLy5yZWxzUEsBAi0AFAAGAAgAAAAhAFKIJA3hAgAAaQYAAA4AAAAAAAAAAAAA&#10;AAAALgIAAGRycy9lMm9Eb2MueG1sUEsBAi0AFAAGAAgAAAAhAEToZmjeAAAACQEAAA8AAAAAAAAA&#10;AAAAAAAAOwUAAGRycy9kb3ducmV2LnhtbFBLBQYAAAAABAAEAPMAAABGBgAAAAA=&#10;" o:allowincell="f" fillcolor="white [3201]" strokecolor="#92cddc [1944]" strokeweight="1pt">
                <v:fill color2="#b6dde8 [1304]" rotate="t" focus="100%" type="gradient"/>
                <v:shadow on="t" color="#205867 [1608]" opacity=".5" offset="1pt"/>
                <v:textbo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CA2AE2" w:rsidP="00D450C0">
                      <w:pPr>
                        <w:pStyle w:val="Prrafodelista"/>
                        <w:numPr>
                          <w:ilvl w:val="0"/>
                          <w:numId w:val="2"/>
                        </w:numPr>
                        <w:rPr>
                          <w:sz w:val="24"/>
                          <w:szCs w:val="28"/>
                        </w:rPr>
                      </w:pPr>
                      <w:r w:rsidRPr="00D450C0">
                        <w:rPr>
                          <w:sz w:val="24"/>
                          <w:szCs w:val="28"/>
                        </w:rPr>
                        <w:t>¿Qué piensa Dios de mi familia o de mi hogar? ¿Cómo vivimos el amor entre todos, y cómo nos tratamos y nos perdonamos? ¿Yo aporto a una vida familiar en paz?</w:t>
                      </w:r>
                    </w:p>
                    <w:p w:rsidR="00CA2AE2" w:rsidRPr="0043325A" w:rsidRDefault="00CA2AE2" w:rsidP="00D450C0">
                      <w:pPr>
                        <w:pStyle w:val="Prrafodelista"/>
                        <w:numPr>
                          <w:ilvl w:val="0"/>
                          <w:numId w:val="40"/>
                        </w:numPr>
                        <w:spacing w:after="0"/>
                        <w:rPr>
                          <w:b/>
                          <w:sz w:val="28"/>
                          <w:szCs w:val="28"/>
                        </w:rPr>
                      </w:pPr>
                      <w:r w:rsidRPr="0043325A">
                        <w:rPr>
                          <w:b/>
                          <w:sz w:val="28"/>
                          <w:szCs w:val="28"/>
                        </w:rPr>
                        <w:t>Oremos juntos.</w:t>
                      </w:r>
                    </w:p>
                    <w:p w:rsidR="00CA2AE2" w:rsidRPr="00A24EC4" w:rsidRDefault="00CA2AE2" w:rsidP="00D450C0">
                      <w:pPr>
                        <w:jc w:val="both"/>
                        <w:rPr>
                          <w:sz w:val="24"/>
                          <w:szCs w:val="28"/>
                        </w:rPr>
                      </w:pPr>
                      <w:r w:rsidRPr="00D450C0">
                        <w:rPr>
                          <w:sz w:val="24"/>
                          <w:szCs w:val="28"/>
                        </w:rPr>
                        <w:t>Digamos: María, bendice mi familia</w:t>
                      </w:r>
                    </w:p>
                    <w:p w:rsidR="00CA2AE2" w:rsidRPr="00D450C0" w:rsidRDefault="00CA2AE2" w:rsidP="00D450C0">
                      <w:pPr>
                        <w:pStyle w:val="Prrafodelista"/>
                        <w:numPr>
                          <w:ilvl w:val="0"/>
                          <w:numId w:val="3"/>
                        </w:numPr>
                        <w:spacing w:after="0"/>
                        <w:jc w:val="both"/>
                        <w:rPr>
                          <w:sz w:val="24"/>
                          <w:szCs w:val="28"/>
                        </w:rPr>
                      </w:pPr>
                      <w:r w:rsidRPr="00D450C0">
                        <w:rPr>
                          <w:sz w:val="24"/>
                          <w:szCs w:val="28"/>
                        </w:rPr>
                        <w:t>Para que aprendamos a vivir en paz en mi familia y nos respetemos siempre, digamos:</w:t>
                      </w:r>
                    </w:p>
                    <w:p w:rsidR="00CA2AE2" w:rsidRPr="00D450C0" w:rsidRDefault="00CA2AE2" w:rsidP="00D450C0">
                      <w:pPr>
                        <w:pStyle w:val="Prrafodelista"/>
                        <w:numPr>
                          <w:ilvl w:val="0"/>
                          <w:numId w:val="3"/>
                        </w:numPr>
                        <w:spacing w:after="0"/>
                        <w:jc w:val="both"/>
                        <w:rPr>
                          <w:sz w:val="24"/>
                          <w:szCs w:val="28"/>
                        </w:rPr>
                      </w:pPr>
                      <w:r w:rsidRPr="00D450C0">
                        <w:rPr>
                          <w:sz w:val="24"/>
                          <w:szCs w:val="28"/>
                        </w:rPr>
                        <w:t>Para que mi hogar sea un lugar donde se viva el amor y nos queramos todos, digamos:</w:t>
                      </w:r>
                    </w:p>
                    <w:p w:rsidR="00CA2AE2" w:rsidRPr="00A24EC4" w:rsidRDefault="00CA2AE2" w:rsidP="00D450C0">
                      <w:pPr>
                        <w:pStyle w:val="Prrafodelista"/>
                        <w:numPr>
                          <w:ilvl w:val="0"/>
                          <w:numId w:val="3"/>
                        </w:numPr>
                        <w:spacing w:after="0"/>
                        <w:jc w:val="both"/>
                        <w:rPr>
                          <w:sz w:val="24"/>
                          <w:szCs w:val="28"/>
                        </w:rPr>
                      </w:pPr>
                      <w:r w:rsidRPr="00D450C0">
                        <w:rPr>
                          <w:sz w:val="24"/>
                          <w:szCs w:val="28"/>
                        </w:rPr>
                        <w:t>Para que en nuestro hogar se viva la fe y recemos juntos cada día dando gracias a Dios digamos: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A24EC4" w:rsidRDefault="00CA2AE2" w:rsidP="00DC522C">
                      <w:pPr>
                        <w:rPr>
                          <w:sz w:val="24"/>
                          <w:szCs w:val="24"/>
                        </w:rPr>
                      </w:pPr>
                    </w:p>
                    <w:p w:rsidR="00CA2AE2" w:rsidRPr="0043325A" w:rsidRDefault="00CA2AE2" w:rsidP="00CC1A5E">
                      <w:pPr>
                        <w:pStyle w:val="Prrafodelista"/>
                        <w:numPr>
                          <w:ilvl w:val="0"/>
                          <w:numId w:val="40"/>
                        </w:numPr>
                        <w:rPr>
                          <w:b/>
                          <w:sz w:val="28"/>
                          <w:szCs w:val="28"/>
                        </w:rPr>
                      </w:pPr>
                      <w:r>
                        <w:rPr>
                          <w:b/>
                          <w:sz w:val="28"/>
                          <w:szCs w:val="28"/>
                        </w:rPr>
                        <w:t>L</w:t>
                      </w:r>
                      <w:r w:rsidRPr="00A24EC4">
                        <w:rPr>
                          <w:b/>
                          <w:sz w:val="28"/>
                          <w:szCs w:val="28"/>
                        </w:rPr>
                        <w:t>a palabra de nuestros pastores</w:t>
                      </w:r>
                    </w:p>
                    <w:p w:rsidR="00CA2AE2" w:rsidRPr="00D450C0" w:rsidRDefault="00CA2AE2" w:rsidP="00D450C0">
                      <w:pPr>
                        <w:pStyle w:val="Prrafodelista"/>
                        <w:jc w:val="both"/>
                        <w:rPr>
                          <w:sz w:val="24"/>
                          <w:szCs w:val="24"/>
                        </w:rPr>
                      </w:pPr>
                      <w:r w:rsidRPr="00D450C0">
                        <w:rPr>
                          <w:sz w:val="24"/>
                          <w:szCs w:val="24"/>
                        </w:rPr>
                        <w:t>El  Papa Francisco escribió una carta Pastoral sobre la familia, que ha ayudado mucho en la Iglesia para continuar apoyando a las familias en las diversas situaciones de vida de los diversos países.</w:t>
                      </w:r>
                      <w:r>
                        <w:rPr>
                          <w:sz w:val="24"/>
                          <w:szCs w:val="24"/>
                        </w:rPr>
                        <w:t xml:space="preserve"> </w:t>
                      </w:r>
                      <w:r w:rsidRPr="00D450C0">
                        <w:rPr>
                          <w:sz w:val="24"/>
                          <w:szCs w:val="24"/>
                        </w:rPr>
                        <w:t>Nos dice:</w:t>
                      </w:r>
                    </w:p>
                    <w:p w:rsidR="00CA2AE2" w:rsidRPr="00D450C0" w:rsidRDefault="00CA2AE2" w:rsidP="00D450C0">
                      <w:pPr>
                        <w:pStyle w:val="Prrafodelista"/>
                        <w:jc w:val="both"/>
                        <w:rPr>
                          <w:sz w:val="24"/>
                          <w:szCs w:val="24"/>
                        </w:rPr>
                      </w:pPr>
                      <w:r w:rsidRPr="00D450C0">
                        <w:rPr>
                          <w:sz w:val="24"/>
                          <w:szCs w:val="24"/>
                        </w:rPr>
                        <w:t>Amor que se manifiesta y crece</w:t>
                      </w:r>
                    </w:p>
                    <w:p w:rsidR="00CA2AE2" w:rsidRPr="00A24EC4" w:rsidRDefault="00CA2AE2" w:rsidP="00D450C0">
                      <w:pPr>
                        <w:pStyle w:val="Prrafodelista"/>
                        <w:jc w:val="both"/>
                        <w:rPr>
                          <w:sz w:val="24"/>
                          <w:szCs w:val="24"/>
                        </w:rPr>
                      </w:pPr>
                      <w:r>
                        <w:rPr>
                          <w:sz w:val="24"/>
                          <w:szCs w:val="24"/>
                        </w:rPr>
                        <w:t>“</w:t>
                      </w:r>
                      <w:r w:rsidRPr="00D450C0">
                        <w:rPr>
                          <w:sz w:val="24"/>
                          <w:szCs w:val="24"/>
                        </w:rPr>
                        <w:t>El amor de amistad unifica todos los aspectos de la vida matrimonial, y ayuda a los miembros de la familia a seguir adelante en todas las etapas. Por eso los gestos que expresan ese amor deben ser constantemente cultivados, sin mezquindad, llenos de palabras generosas. En la familia es necesario usar tres palabras. Quisiera repetirlo. Tres palabras: permiso, gracias, perdón. ¡Tres palabras clave! Cuando en una familia no se es entrometido y se pide “permiso”, cuando en una familia no se es egoísta y se aprende a decir “gracias”, y cuando en una familia uno se da cuenta que hizo algo malo y sabe pedir “perdón”, en esa familia hay paz y hay alegría. No seamos mezquinos con el uso de estas palabras, seamos generosos para repetirlas día a día, porque algunos silencios pesan, a veces incluso en la familia, entre marido y mujer, entre padres e hijos, entre hermanos. En cambio las palabras adecuadas, dichas en el momento justo, protegen y alimentan el amor día tras día”. (Amoris laetitia. n.133)</w:t>
                      </w:r>
                      <w:r w:rsidRPr="00A24EC4">
                        <w:rPr>
                          <w:sz w:val="24"/>
                          <w:szCs w:val="24"/>
                        </w:rPr>
                        <w:t>.</w:t>
                      </w:r>
                    </w:p>
                    <w:p w:rsidR="00CA2AE2" w:rsidRPr="00A24EC4" w:rsidRDefault="00CA2AE2" w:rsidP="00DC522C">
                      <w:pPr>
                        <w:rPr>
                          <w:sz w:val="24"/>
                          <w:szCs w:val="28"/>
                        </w:rPr>
                      </w:pPr>
                    </w:p>
                    <w:p w:rsidR="00CA2AE2" w:rsidRPr="0043325A" w:rsidRDefault="00CA2AE2" w:rsidP="00CC1A5E">
                      <w:pPr>
                        <w:pStyle w:val="Prrafodelista"/>
                        <w:numPr>
                          <w:ilvl w:val="0"/>
                          <w:numId w:val="40"/>
                        </w:numPr>
                        <w:rPr>
                          <w:b/>
                          <w:sz w:val="28"/>
                          <w:szCs w:val="28"/>
                        </w:rPr>
                      </w:pPr>
                      <w:r w:rsidRPr="0043325A">
                        <w:rPr>
                          <w:b/>
                          <w:sz w:val="28"/>
                          <w:szCs w:val="28"/>
                        </w:rPr>
                        <w:t>Sugerencia de signo.</w:t>
                      </w:r>
                    </w:p>
                    <w:p w:rsidR="00CA2AE2" w:rsidRPr="00A24EC4" w:rsidRDefault="00CA2AE2" w:rsidP="00DC522C">
                      <w:pPr>
                        <w:pStyle w:val="Prrafodelista"/>
                        <w:rPr>
                          <w:sz w:val="24"/>
                          <w:szCs w:val="28"/>
                        </w:rPr>
                      </w:pPr>
                      <w:r w:rsidRPr="00D450C0">
                        <w:rPr>
                          <w:sz w:val="24"/>
                          <w:szCs w:val="28"/>
                        </w:rPr>
                        <w:t>Poner a los pies de la Virgen los nombres de las personas que forman mi familia en un papel. Y luego rezar todos juntos  un Ave María.</w:t>
                      </w:r>
                      <w:r w:rsidRPr="00A24EC4">
                        <w:rPr>
                          <w:sz w:val="24"/>
                          <w:szCs w:val="28"/>
                        </w:rPr>
                        <w:t>.</w:t>
                      </w:r>
                    </w:p>
                    <w:p w:rsidR="00CA2AE2" w:rsidRPr="00A24EC4" w:rsidRDefault="00CA2AE2" w:rsidP="00DC522C">
                      <w:pPr>
                        <w:rPr>
                          <w:sz w:val="24"/>
                          <w:szCs w:val="28"/>
                        </w:rPr>
                      </w:pPr>
                    </w:p>
                    <w:p w:rsidR="00CA2AE2" w:rsidRPr="0043325A" w:rsidRDefault="00CA2AE2" w:rsidP="00CC1A5E">
                      <w:pPr>
                        <w:pStyle w:val="Prrafodelista"/>
                        <w:numPr>
                          <w:ilvl w:val="0"/>
                          <w:numId w:val="40"/>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spacing w:after="200" w:line="276" w:lineRule="auto"/>
        <w:rPr>
          <w:sz w:val="28"/>
          <w:szCs w:val="28"/>
        </w:rPr>
      </w:pPr>
    </w:p>
    <w:p w:rsidR="00DC522C" w:rsidRDefault="00DC522C" w:rsidP="00DC522C">
      <w:pPr>
        <w:spacing w:after="200" w:line="276" w:lineRule="auto"/>
        <w:rPr>
          <w:sz w:val="24"/>
        </w:rPr>
      </w:pPr>
    </w:p>
    <w:p w:rsidR="00DC522C" w:rsidRDefault="00DC522C" w:rsidP="00DC522C">
      <w:pPr>
        <w:rPr>
          <w:sz w:val="28"/>
          <w:szCs w:val="28"/>
        </w:rPr>
      </w:pPr>
    </w:p>
    <w:p w:rsidR="00DC522C" w:rsidRDefault="00DC522C" w:rsidP="00DC522C">
      <w:pPr>
        <w:rPr>
          <w:sz w:val="28"/>
          <w:szCs w:val="28"/>
        </w:rPr>
      </w:pPr>
    </w:p>
    <w:p w:rsidR="00DC522C" w:rsidRPr="0007388B" w:rsidRDefault="00DC522C" w:rsidP="00DC522C">
      <w:pPr>
        <w:rPr>
          <w:rFonts w:ascii="Nirmala UI" w:hAnsi="Nirmala UI" w:cs="Nirmala UI"/>
          <w:b/>
          <w:color w:val="31849B" w:themeColor="accent5" w:themeShade="BF"/>
          <w:sz w:val="48"/>
          <w:szCs w:val="28"/>
        </w:rPr>
      </w:pPr>
      <w:r>
        <w:rPr>
          <w:rFonts w:ascii="Nirmala UI" w:hAnsi="Nirmala UI" w:cs="Nirmala UI"/>
          <w:b/>
          <w:color w:val="31849B" w:themeColor="accent5" w:themeShade="BF"/>
          <w:sz w:val="48"/>
          <w:szCs w:val="28"/>
        </w:rPr>
        <w:t>Cuarta</w:t>
      </w:r>
      <w:r w:rsidRPr="0007388B">
        <w:rPr>
          <w:rFonts w:ascii="Nirmala UI" w:hAnsi="Nirmala UI" w:cs="Nirmala UI"/>
          <w:b/>
          <w:color w:val="31849B" w:themeColor="accent5" w:themeShade="BF"/>
          <w:sz w:val="48"/>
          <w:szCs w:val="28"/>
        </w:rPr>
        <w:t xml:space="preserve"> Semana:</w:t>
      </w:r>
    </w:p>
    <w:p w:rsidR="00DC522C" w:rsidRPr="0007388B" w:rsidRDefault="00DC522C" w:rsidP="00DC522C">
      <w:pPr>
        <w:rPr>
          <w:rFonts w:ascii="Nirmala UI" w:hAnsi="Nirmala UI" w:cs="Nirmala UI"/>
          <w:b/>
          <w:color w:val="002060"/>
          <w:sz w:val="48"/>
          <w:szCs w:val="28"/>
        </w:rPr>
      </w:pPr>
      <w:r w:rsidRPr="00DC522C">
        <w:rPr>
          <w:rFonts w:ascii="Nirmala UI" w:hAnsi="Nirmala UI" w:cs="Nirmala UI"/>
          <w:b/>
          <w:color w:val="002060"/>
          <w:sz w:val="48"/>
          <w:szCs w:val="28"/>
        </w:rPr>
        <w:t>MARÍA NOS LLEVA A CRISTO MODELO DE TODO JOVEN QUE BUSCA REALIZARSE Y SENTIRSE BIEN EN ESTA SOCIEDAD</w:t>
      </w:r>
      <w:r w:rsidRPr="0007388B">
        <w:rPr>
          <w:rFonts w:ascii="Nirmala UI" w:hAnsi="Nirmala UI" w:cs="Nirmala UI"/>
          <w:b/>
          <w:color w:val="002060"/>
          <w:sz w:val="48"/>
          <w:szCs w:val="28"/>
        </w:rPr>
        <w:t>.</w:t>
      </w:r>
    </w:p>
    <w:p w:rsidR="00F058D8" w:rsidRDefault="00F058D8" w:rsidP="00F058D8">
      <w:pPr>
        <w:jc w:val="right"/>
        <w:rPr>
          <w:rFonts w:ascii="Nirmala UI" w:hAnsi="Nirmala UI" w:cs="Nirmala UI"/>
          <w:b/>
          <w:color w:val="1F497D" w:themeColor="text2"/>
          <w:sz w:val="28"/>
          <w:szCs w:val="28"/>
        </w:rPr>
      </w:pPr>
    </w:p>
    <w:p w:rsidR="00F058D8" w:rsidRDefault="00F058D8" w:rsidP="00F058D8">
      <w:pPr>
        <w:jc w:val="right"/>
        <w:rPr>
          <w:rFonts w:ascii="Nirmala UI" w:hAnsi="Nirmala UI" w:cs="Nirmala UI"/>
          <w:b/>
          <w:color w:val="1F497D" w:themeColor="text2"/>
          <w:sz w:val="28"/>
          <w:szCs w:val="28"/>
        </w:rPr>
      </w:pPr>
      <w:r w:rsidRPr="00F058D8">
        <w:rPr>
          <w:rFonts w:ascii="Nirmala UI" w:hAnsi="Nirmala UI" w:cs="Nirmala UI"/>
          <w:b/>
          <w:color w:val="1F497D" w:themeColor="text2"/>
          <w:sz w:val="28"/>
          <w:szCs w:val="28"/>
        </w:rPr>
        <w:t xml:space="preserve">“Nunca pienses que no tienes nada que aportar o que no le haces falta a nadie. Le haces falta a mucha gente, y esto piénsalo, cada uno de ustedes piénselo en el corazón, yo le hago falta a mucha gente”. </w:t>
      </w:r>
    </w:p>
    <w:p w:rsidR="00DC522C" w:rsidRDefault="00F058D8" w:rsidP="00F058D8">
      <w:pPr>
        <w:jc w:val="right"/>
        <w:rPr>
          <w:rFonts w:ascii="Nirmala UI" w:hAnsi="Nirmala UI" w:cs="Nirmala UI"/>
          <w:b/>
          <w:color w:val="1F497D" w:themeColor="text2"/>
          <w:sz w:val="48"/>
          <w:szCs w:val="28"/>
        </w:rPr>
      </w:pPr>
      <w:r w:rsidRPr="00F058D8">
        <w:rPr>
          <w:rFonts w:ascii="Nirmala UI" w:hAnsi="Nirmala UI" w:cs="Nirmala UI"/>
          <w:b/>
          <w:color w:val="1F497D" w:themeColor="text2"/>
          <w:sz w:val="28"/>
          <w:szCs w:val="28"/>
        </w:rPr>
        <w:t>(Papa Francisco).</w:t>
      </w:r>
    </w:p>
    <w:p w:rsidR="00DC522C" w:rsidRDefault="00DC522C" w:rsidP="00DC522C">
      <w:pPr>
        <w:rPr>
          <w:rFonts w:ascii="Nirmala UI" w:hAnsi="Nirmala UI" w:cs="Nirmala UI"/>
          <w:b/>
          <w:color w:val="1F497D" w:themeColor="text2"/>
          <w:sz w:val="48"/>
          <w:szCs w:val="28"/>
        </w:rPr>
      </w:pPr>
    </w:p>
    <w:p w:rsidR="00DC522C" w:rsidRDefault="00A73245" w:rsidP="00DC522C">
      <w:pPr>
        <w:rPr>
          <w:sz w:val="24"/>
        </w:rPr>
      </w:pPr>
      <w:r w:rsidRPr="00387159">
        <w:rPr>
          <w:b/>
          <w:noProof/>
          <w:color w:val="1F497D" w:themeColor="text2"/>
          <w:sz w:val="28"/>
          <w:szCs w:val="28"/>
          <w:lang w:val="es-CL" w:eastAsia="es-CL"/>
        </w:rPr>
        <w:drawing>
          <wp:anchor distT="0" distB="0" distL="114300" distR="114300" simplePos="0" relativeHeight="251764736" behindDoc="1" locked="0" layoutInCell="1" allowOverlap="1" wp14:anchorId="2F33DA81" wp14:editId="73524C65">
            <wp:simplePos x="0" y="0"/>
            <wp:positionH relativeFrom="column">
              <wp:posOffset>2853055</wp:posOffset>
            </wp:positionH>
            <wp:positionV relativeFrom="paragraph">
              <wp:posOffset>27940</wp:posOffset>
            </wp:positionV>
            <wp:extent cx="3081655" cy="3256280"/>
            <wp:effectExtent l="323850" t="323850" r="328295" b="325120"/>
            <wp:wrapNone/>
            <wp:docPr id="132" name="Imagen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 Jesús por María.jpg"/>
                    <pic:cNvPicPr/>
                  </pic:nvPicPr>
                  <pic:blipFill>
                    <a:blip r:embed="rId10" cstate="print">
                      <a:duotone>
                        <a:schemeClr val="accent5">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3081655" cy="325628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rsidR="00DC522C" w:rsidRDefault="00DC522C" w:rsidP="00DC522C">
      <w:pPr>
        <w:spacing w:after="200" w:line="276" w:lineRule="auto"/>
        <w:rPr>
          <w:sz w:val="24"/>
        </w:rPr>
      </w:pPr>
      <w:r>
        <w:rPr>
          <w:sz w:val="24"/>
        </w:rPr>
        <w:br w:type="page"/>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809792"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63"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sidRPr="0043325A">
                              <w:rPr>
                                <w:rFonts w:ascii="Century Gothic" w:hAnsi="Century Gothic"/>
                                <w:b/>
                                <w:color w:val="1F497D" w:themeColor="text2"/>
                                <w:sz w:val="36"/>
                                <w:szCs w:val="28"/>
                                <w:bdr w:val="single" w:sz="4" w:space="0" w:color="auto"/>
                              </w:rPr>
                              <w:t>Primer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sidRPr="004C4869">
                              <w:rPr>
                                <w:rFonts w:ascii="Century Gothic" w:hAnsi="Century Gothic"/>
                                <w:b/>
                                <w:color w:val="1F497D" w:themeColor="text2"/>
                                <w:sz w:val="28"/>
                                <w:szCs w:val="28"/>
                              </w:rPr>
                              <w:t>Cristo invita a seguirlo como joven laico o laica</w:t>
                            </w:r>
                          </w:p>
                          <w:p w:rsidR="00CA2AE2" w:rsidRDefault="00CA2AE2" w:rsidP="00DC522C">
                            <w:pPr>
                              <w:rPr>
                                <w:sz w:val="28"/>
                                <w:szCs w:val="28"/>
                              </w:rPr>
                            </w:pPr>
                          </w:p>
                          <w:p w:rsidR="00CA2AE2" w:rsidRPr="00387159" w:rsidRDefault="00CA2AE2" w:rsidP="00CA2AE2">
                            <w:pPr>
                              <w:pStyle w:val="Prrafodelista"/>
                              <w:numPr>
                                <w:ilvl w:val="0"/>
                                <w:numId w:val="41"/>
                              </w:numPr>
                              <w:rPr>
                                <w:b/>
                                <w:sz w:val="28"/>
                                <w:szCs w:val="28"/>
                              </w:rPr>
                            </w:pPr>
                            <w:r w:rsidRPr="00387159">
                              <w:rPr>
                                <w:b/>
                                <w:sz w:val="28"/>
                                <w:szCs w:val="28"/>
                              </w:rPr>
                              <w:t>Motivación.</w:t>
                            </w:r>
                          </w:p>
                          <w:p w:rsidR="00CA2AE2" w:rsidRDefault="00CA2AE2" w:rsidP="00DC522C">
                            <w:pPr>
                              <w:pStyle w:val="Prrafodelista"/>
                              <w:rPr>
                                <w:sz w:val="28"/>
                                <w:szCs w:val="28"/>
                              </w:rPr>
                            </w:pPr>
                            <w:r w:rsidRPr="00CA2AE2">
                              <w:rPr>
                                <w:sz w:val="24"/>
                                <w:szCs w:val="24"/>
                              </w:rPr>
                              <w:t>Jesús en el Evangelio hace constantemente la invitación a seguirlo: al joven rico, a Juan el discípulo amado, a María como joven de Nazareth, entre otros. Cada uno en su situación existencial emprende la aventura de seguir a Jesucristo, pues la pregunta de los discípulos al Maestro “¿dónde vives?” y la respuesta “ven y verás” (Jn 1,38-39), sigue renovándose en todo tiempo y para todo joven. De esta manera, les invitamos a vivir esta última semana del Mes de María refrescando nuestra opción de seguir a Cristo como joven en medio de los jóvenes.</w:t>
                            </w:r>
                          </w:p>
                          <w:p w:rsidR="00CA2AE2" w:rsidRDefault="00CA2AE2" w:rsidP="00DC522C">
                            <w:pPr>
                              <w:pStyle w:val="Prrafodelista"/>
                              <w:rPr>
                                <w:sz w:val="28"/>
                                <w:szCs w:val="28"/>
                              </w:rPr>
                            </w:pPr>
                          </w:p>
                          <w:p w:rsidR="00CA2AE2" w:rsidRPr="004B29E0" w:rsidRDefault="00CA2AE2" w:rsidP="00CA2AE2">
                            <w:pPr>
                              <w:pStyle w:val="Prrafodelista"/>
                              <w:numPr>
                                <w:ilvl w:val="0"/>
                                <w:numId w:val="41"/>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Default="00157AE6" w:rsidP="00DC522C">
                            <w:pPr>
                              <w:pStyle w:val="Prrafodelista"/>
                              <w:rPr>
                                <w:sz w:val="24"/>
                                <w:szCs w:val="28"/>
                              </w:rPr>
                            </w:pPr>
                            <w:r w:rsidRPr="00157AE6">
                              <w:rPr>
                                <w:sz w:val="24"/>
                                <w:szCs w:val="28"/>
                              </w:rPr>
                              <w:t>Queremos rezar la Oración inicial del Mes de María.  Oh María… (ver anexo)</w:t>
                            </w:r>
                          </w:p>
                          <w:p w:rsidR="00157AE6" w:rsidRDefault="00157AE6" w:rsidP="00DC522C">
                            <w:pPr>
                              <w:pStyle w:val="Prrafodelista"/>
                              <w:rPr>
                                <w:sz w:val="28"/>
                                <w:szCs w:val="28"/>
                              </w:rPr>
                            </w:pPr>
                          </w:p>
                          <w:p w:rsidR="00CA2AE2" w:rsidRPr="00387159" w:rsidRDefault="00CA2AE2" w:rsidP="00157AE6">
                            <w:pPr>
                              <w:pStyle w:val="Prrafodelista"/>
                              <w:numPr>
                                <w:ilvl w:val="0"/>
                                <w:numId w:val="41"/>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00157AE6" w:rsidRPr="00157AE6">
                              <w:rPr>
                                <w:b/>
                                <w:sz w:val="28"/>
                                <w:szCs w:val="28"/>
                              </w:rPr>
                              <w:t>Mt 19,16-22</w:t>
                            </w:r>
                            <w:r w:rsidRPr="0043325A">
                              <w:rPr>
                                <w:b/>
                                <w:sz w:val="28"/>
                                <w:szCs w:val="28"/>
                              </w:rPr>
                              <w:t>)</w:t>
                            </w:r>
                          </w:p>
                          <w:p w:rsidR="00CA2AE2" w:rsidRPr="00157AE6" w:rsidRDefault="00157AE6" w:rsidP="00DC522C">
                            <w:pPr>
                              <w:ind w:left="720"/>
                              <w:rPr>
                                <w:sz w:val="24"/>
                                <w:szCs w:val="28"/>
                              </w:rPr>
                            </w:pPr>
                            <w:r w:rsidRPr="00157AE6">
                              <w:rPr>
                                <w:sz w:val="24"/>
                                <w:szCs w:val="28"/>
                              </w:rPr>
                              <w:t>Jesús se encuentra con un joven que desea seguirlo radicalmente, sin embargo, es necesario que realice un proceso de despojarse de su vida anterior, construida en el moralismo, el voluntarismo y en el apego a los bienes. Escuchemos esta palabra del Evangelio y situémonos en la escena como si nosotros le preguntáramos hoy a Jesús: “Maestro ¿cómo puedo ser feliz’”. Escuchemos:</w:t>
                            </w:r>
                          </w:p>
                          <w:p w:rsidR="00CA2AE2" w:rsidRDefault="00CA2AE2" w:rsidP="00DC522C">
                            <w:pPr>
                              <w:ind w:left="720"/>
                              <w:rPr>
                                <w:sz w:val="28"/>
                                <w:szCs w:val="28"/>
                              </w:rPr>
                            </w:pPr>
                          </w:p>
                          <w:p w:rsidR="00157AE6" w:rsidRPr="00157AE6" w:rsidRDefault="00157AE6" w:rsidP="00157AE6">
                            <w:pPr>
                              <w:ind w:left="1440"/>
                              <w:jc w:val="both"/>
                              <w:rPr>
                                <w:rFonts w:asciiTheme="majorHAnsi" w:hAnsiTheme="majorHAnsi"/>
                                <w:i/>
                                <w:sz w:val="28"/>
                                <w:szCs w:val="28"/>
                              </w:rPr>
                            </w:pPr>
                            <w:r w:rsidRPr="00157AE6">
                              <w:rPr>
                                <w:rFonts w:asciiTheme="majorHAnsi" w:hAnsiTheme="majorHAnsi"/>
                                <w:i/>
                                <w:sz w:val="28"/>
                                <w:szCs w:val="28"/>
                              </w:rPr>
                              <w:t xml:space="preserve">Luego se le acercó un hombre y le preguntó: "Maestro, ¿qué obras buenas debo hacer para conseguir la Vida eterna?". </w:t>
                            </w:r>
                          </w:p>
                          <w:p w:rsidR="00157AE6" w:rsidRPr="00157AE6" w:rsidRDefault="00157AE6" w:rsidP="00157AE6">
                            <w:pPr>
                              <w:ind w:left="1440"/>
                              <w:jc w:val="both"/>
                              <w:rPr>
                                <w:rFonts w:asciiTheme="majorHAnsi" w:hAnsiTheme="majorHAnsi"/>
                                <w:i/>
                                <w:sz w:val="28"/>
                                <w:szCs w:val="28"/>
                              </w:rPr>
                            </w:pPr>
                            <w:r w:rsidRPr="00157AE6">
                              <w:rPr>
                                <w:rFonts w:asciiTheme="majorHAnsi" w:hAnsiTheme="majorHAnsi"/>
                                <w:i/>
                                <w:sz w:val="28"/>
                                <w:szCs w:val="28"/>
                              </w:rPr>
                              <w:t xml:space="preserve">Jesús le dijo: "¿Cómo me preguntas acerca de lo que es bueno? Uno solo es el Bueno. Si quieres entrar en la Vida eterna, cumple los Mandamientos". </w:t>
                            </w:r>
                          </w:p>
                          <w:p w:rsidR="00157AE6" w:rsidRPr="00157AE6" w:rsidRDefault="00157AE6" w:rsidP="00157AE6">
                            <w:pPr>
                              <w:ind w:left="1440"/>
                              <w:jc w:val="both"/>
                              <w:rPr>
                                <w:rFonts w:asciiTheme="majorHAnsi" w:hAnsiTheme="majorHAnsi"/>
                                <w:i/>
                                <w:sz w:val="28"/>
                                <w:szCs w:val="28"/>
                              </w:rPr>
                            </w:pPr>
                            <w:r w:rsidRPr="00157AE6">
                              <w:rPr>
                                <w:rFonts w:asciiTheme="majorHAnsi" w:hAnsiTheme="majorHAnsi"/>
                                <w:i/>
                                <w:sz w:val="28"/>
                                <w:szCs w:val="28"/>
                              </w:rPr>
                              <w:t xml:space="preserve">"¿Cuáles?", preguntó el hombre. Jesús le respondió: "No matarás, no cometerás adulterio, no robarás, no darás falso testimonio, honrarás a tu padre y a tu madre, y amarás a tu prójimo como a ti mismo". </w:t>
                            </w:r>
                          </w:p>
                          <w:p w:rsidR="00157AE6" w:rsidRPr="00157AE6" w:rsidRDefault="00157AE6" w:rsidP="00157AE6">
                            <w:pPr>
                              <w:ind w:left="1440"/>
                              <w:jc w:val="both"/>
                              <w:rPr>
                                <w:rFonts w:asciiTheme="majorHAnsi" w:hAnsiTheme="majorHAnsi"/>
                                <w:i/>
                                <w:sz w:val="28"/>
                                <w:szCs w:val="28"/>
                              </w:rPr>
                            </w:pPr>
                            <w:r w:rsidRPr="00157AE6">
                              <w:rPr>
                                <w:rFonts w:asciiTheme="majorHAnsi" w:hAnsiTheme="majorHAnsi"/>
                                <w:i/>
                                <w:sz w:val="28"/>
                                <w:szCs w:val="28"/>
                              </w:rPr>
                              <w:t xml:space="preserve">El joven dijo: "Todo esto lo he cumplido: ¿qué me queda por hacer?". </w:t>
                            </w:r>
                          </w:p>
                          <w:p w:rsidR="00157AE6" w:rsidRPr="00157AE6" w:rsidRDefault="00157AE6" w:rsidP="00157AE6">
                            <w:pPr>
                              <w:ind w:left="1440"/>
                              <w:jc w:val="both"/>
                              <w:rPr>
                                <w:rFonts w:asciiTheme="majorHAnsi" w:hAnsiTheme="majorHAnsi"/>
                                <w:i/>
                                <w:sz w:val="28"/>
                                <w:szCs w:val="28"/>
                              </w:rPr>
                            </w:pPr>
                            <w:r w:rsidRPr="00157AE6">
                              <w:rPr>
                                <w:rFonts w:asciiTheme="majorHAnsi" w:hAnsiTheme="majorHAnsi"/>
                                <w:i/>
                                <w:sz w:val="28"/>
                                <w:szCs w:val="28"/>
                              </w:rPr>
                              <w:t xml:space="preserve">"Si quieres ser perfecto, le dijo Jesús, ve, vende todo lo que tienes y dalo a los pobres: así tendrás un tesoro en el cielo. Después, ven y sígueme". </w:t>
                            </w:r>
                          </w:p>
                          <w:p w:rsidR="00CA2AE2" w:rsidRPr="00A24EC4" w:rsidRDefault="00157AE6" w:rsidP="00157AE6">
                            <w:pPr>
                              <w:ind w:left="1440"/>
                              <w:jc w:val="both"/>
                              <w:rPr>
                                <w:rFonts w:asciiTheme="majorHAnsi" w:hAnsiTheme="majorHAnsi"/>
                                <w:i/>
                                <w:sz w:val="28"/>
                                <w:szCs w:val="28"/>
                              </w:rPr>
                            </w:pPr>
                            <w:r w:rsidRPr="00157AE6">
                              <w:rPr>
                                <w:rFonts w:asciiTheme="majorHAnsi" w:hAnsiTheme="majorHAnsi"/>
                                <w:i/>
                                <w:sz w:val="28"/>
                                <w:szCs w:val="28"/>
                              </w:rPr>
                              <w:t>Al oír estas palabras, el joven se retiró entristecido, porque poseía muchos bienes.</w:t>
                            </w:r>
                            <w:r w:rsidR="00CA2AE2"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66" style="position:absolute;margin-left:0;margin-top:-12.35pt;width:468pt;height:680.25pt;z-index:-251506688;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Idv3gIAAGkGAAAOAAAAZHJzL2Uyb0RvYy54bWysVVtv0zAUfkfiP1h+Z0nvFy2dpo0hpAET&#10;A/HsOk5i4djGdpuOX8/xcZuFbUgI0YfIPpfP37n2/OLQKrIXzkujCzo6yykRmptS6rqgX7/cvFlS&#10;4gPTJVNGi4I+CE8vNq9fnXd2LcamMaoUjgCI9uvOFrQJwa6zzPNGtMyfGSs0KCvjWhbg6uqsdKwD&#10;9FZl4zyfZ51xpXWGC+9Bep2UdIP4VSV4+FRVXgSiCgrcAn4dfrfxm23O2bp2zDaSH2mwf2DRMqnh&#10;0R7qmgVGdk4+g2old8abKpxx02amqiQXGANEM8qfRHPfMCswFkiOt32a/P+D5R/3d47IEmo3n1Ci&#10;WQtF+gxpY7pWgszyUUxRZ/0aLO/tnYtBentr+HdPtLlqwE5cOme6RrASiKF99ptDvHhwJdvugykB&#10;n+2CwWwdKtdGQMgDOWBRHvqiiEMgHISz1XQyz6F2HHTL+WQ1Wswip4ytT+7W+fBOmJbEQ0Ed0Ed4&#10;tr/1IZmeTI41Km+kUsSZ8E2GBtMcmaPSg086EGsgoBzF2JDiSjmyZ9BKKiRrtWshpCQb5fGXOgrk&#10;0HdJjiJg20Mg99oPHzn6RlFvlrwZ50KHGZIYvjZ9+THIVOLw4oMgrE/xKakJFA8SjFCQYM+ZErET&#10;jumFscA8RVZKkw404wWgI0ujZK/8S8o9N4Ab5KeP5BllP3yklQE2hZItdEEM8pjp2HZvdYlzHJhU&#10;6QxQSkeeAnfAsaRmBxD3TdmRUsZGGS8nK9hPpYSFMFnm83y1oISpGjYZD44+6Y8XG+FP5Zk9MhzG&#10;eiTNlG1Yqm9v+Cz6ni32yyAQnK44UGkww2F7wAmeInqctq0pH2DeoL9xqGA/w6Ex7iclHey6gvof&#10;O+YEJeq9hhZfjabgSwJeprPFGC5uqNkONUxzgCpogFzh8SqkhbqzTtYNvJRmQ5tLmPNK4gQ+soJo&#10;4gX2WZqDtHvjwhze0erxH2LzCwAA//8DAFBLAwQUAAYACAAAACEACqEWGt8AAAAJAQAADwAAAGRy&#10;cy9kb3ducmV2LnhtbEyPwU7DMBBE70j9B2srcWsdktKGEKdCSCAuPZC24urGSxIRr6PYTcPfsz2V&#10;486MZt/k28l2YsTBt44UPCwjEEiVMy3VCg77t0UKwgdNRneOUMEvetgWs7tcZ8Zd6BPHMtSCS8hn&#10;WkETQp9J6asGrfZL1yOx9+0GqwOfQy3NoC9cbjsZR9FaWt0Sf2h0j68NVj/l2Soo7bEf0/ed/7KH&#10;VfxhjrsxrYJS9/Pp5RlEwCncwnDFZ3QomOnkzmS86BTwkKBgEa82INh+StasnDiXJI8pyCKX/xcU&#10;fwAAAP//AwBQSwECLQAUAAYACAAAACEAtoM4kv4AAADhAQAAEwAAAAAAAAAAAAAAAAAAAAAAW0Nv&#10;bnRlbnRfVHlwZXNdLnhtbFBLAQItABQABgAIAAAAIQA4/SH/1gAAAJQBAAALAAAAAAAAAAAAAAAA&#10;AC8BAABfcmVscy8ucmVsc1BLAQItABQABgAIAAAAIQDvuIdv3gIAAGkGAAAOAAAAAAAAAAAAAAAA&#10;AC4CAABkcnMvZTJvRG9jLnhtbFBLAQItABQABgAIAAAAIQAKoRYa3wAAAAkBAAAPAAAAAAAAAAAA&#10;AAAAADgFAABkcnMvZG93bnJldi54bWxQSwUGAAAAAAQABADzAAAARA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sidRPr="0043325A">
                        <w:rPr>
                          <w:rFonts w:ascii="Century Gothic" w:hAnsi="Century Gothic"/>
                          <w:b/>
                          <w:color w:val="1F497D" w:themeColor="text2"/>
                          <w:sz w:val="36"/>
                          <w:szCs w:val="28"/>
                          <w:bdr w:val="single" w:sz="4" w:space="0" w:color="auto"/>
                        </w:rPr>
                        <w:t>Primer día</w:t>
                      </w:r>
                      <w:r w:rsidRPr="0043325A">
                        <w:rPr>
                          <w:rFonts w:ascii="Century Gothic" w:hAnsi="Century Gothic"/>
                          <w:b/>
                          <w:color w:val="1F497D" w:themeColor="text2"/>
                          <w:sz w:val="36"/>
                          <w:szCs w:val="28"/>
                        </w:rPr>
                        <w:t xml:space="preserve"> </w:t>
                      </w:r>
                    </w:p>
                    <w:p w:rsidR="00CA2AE2" w:rsidRPr="0043325A" w:rsidRDefault="00CA2AE2" w:rsidP="00DC522C">
                      <w:pPr>
                        <w:jc w:val="right"/>
                        <w:rPr>
                          <w:rFonts w:ascii="Century Gothic" w:hAnsi="Century Gothic"/>
                          <w:b/>
                          <w:color w:val="1F497D" w:themeColor="text2"/>
                          <w:sz w:val="28"/>
                          <w:szCs w:val="28"/>
                        </w:rPr>
                      </w:pPr>
                      <w:r w:rsidRPr="004C4869">
                        <w:rPr>
                          <w:rFonts w:ascii="Century Gothic" w:hAnsi="Century Gothic"/>
                          <w:b/>
                          <w:color w:val="1F497D" w:themeColor="text2"/>
                          <w:sz w:val="28"/>
                          <w:szCs w:val="28"/>
                        </w:rPr>
                        <w:t>Cristo invita a seguirlo como joven laico o laica</w:t>
                      </w:r>
                    </w:p>
                    <w:p w:rsidR="00CA2AE2" w:rsidRDefault="00CA2AE2" w:rsidP="00DC522C">
                      <w:pPr>
                        <w:rPr>
                          <w:sz w:val="28"/>
                          <w:szCs w:val="28"/>
                        </w:rPr>
                      </w:pPr>
                    </w:p>
                    <w:p w:rsidR="00CA2AE2" w:rsidRPr="00387159" w:rsidRDefault="00CA2AE2" w:rsidP="00CA2AE2">
                      <w:pPr>
                        <w:pStyle w:val="Prrafodelista"/>
                        <w:numPr>
                          <w:ilvl w:val="0"/>
                          <w:numId w:val="41"/>
                        </w:numPr>
                        <w:rPr>
                          <w:b/>
                          <w:sz w:val="28"/>
                          <w:szCs w:val="28"/>
                        </w:rPr>
                      </w:pPr>
                      <w:r w:rsidRPr="00387159">
                        <w:rPr>
                          <w:b/>
                          <w:sz w:val="28"/>
                          <w:szCs w:val="28"/>
                        </w:rPr>
                        <w:t>Motivación.</w:t>
                      </w:r>
                    </w:p>
                    <w:p w:rsidR="00CA2AE2" w:rsidRDefault="00CA2AE2" w:rsidP="00DC522C">
                      <w:pPr>
                        <w:pStyle w:val="Prrafodelista"/>
                        <w:rPr>
                          <w:sz w:val="28"/>
                          <w:szCs w:val="28"/>
                        </w:rPr>
                      </w:pPr>
                      <w:r w:rsidRPr="00CA2AE2">
                        <w:rPr>
                          <w:sz w:val="24"/>
                          <w:szCs w:val="24"/>
                        </w:rPr>
                        <w:t>Jesús en el Evangelio hace constantemente la invitación a seguirlo: al joven rico, a Juan el discípulo amado, a María como joven de Nazareth, entre otros. Cada uno en su situación existencial emprende la aventura de seguir a Jesucristo, pues la pregunta de los discípulos al Maestro “¿dónde vives?” y la respuesta “ven y verás” (Jn 1,38-39), sigue renovándose en todo tiempo y para todo joven. De esta manera, les invitamos a vivir esta última semana del Mes de María refrescando nuestra opción de seguir a Cristo como joven en medio de los jóvenes.</w:t>
                      </w:r>
                    </w:p>
                    <w:p w:rsidR="00CA2AE2" w:rsidRDefault="00CA2AE2" w:rsidP="00DC522C">
                      <w:pPr>
                        <w:pStyle w:val="Prrafodelista"/>
                        <w:rPr>
                          <w:sz w:val="28"/>
                          <w:szCs w:val="28"/>
                        </w:rPr>
                      </w:pPr>
                    </w:p>
                    <w:p w:rsidR="00CA2AE2" w:rsidRPr="004B29E0" w:rsidRDefault="00CA2AE2" w:rsidP="00CA2AE2">
                      <w:pPr>
                        <w:pStyle w:val="Prrafodelista"/>
                        <w:numPr>
                          <w:ilvl w:val="0"/>
                          <w:numId w:val="41"/>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Default="00157AE6" w:rsidP="00DC522C">
                      <w:pPr>
                        <w:pStyle w:val="Prrafodelista"/>
                        <w:rPr>
                          <w:sz w:val="24"/>
                          <w:szCs w:val="28"/>
                        </w:rPr>
                      </w:pPr>
                      <w:r w:rsidRPr="00157AE6">
                        <w:rPr>
                          <w:sz w:val="24"/>
                          <w:szCs w:val="28"/>
                        </w:rPr>
                        <w:t>Queremos rezar la Oración inicial del Mes de María.  Oh María… (ver anexo)</w:t>
                      </w:r>
                    </w:p>
                    <w:p w:rsidR="00157AE6" w:rsidRDefault="00157AE6" w:rsidP="00DC522C">
                      <w:pPr>
                        <w:pStyle w:val="Prrafodelista"/>
                        <w:rPr>
                          <w:sz w:val="28"/>
                          <w:szCs w:val="28"/>
                        </w:rPr>
                      </w:pPr>
                    </w:p>
                    <w:p w:rsidR="00CA2AE2" w:rsidRPr="00387159" w:rsidRDefault="00CA2AE2" w:rsidP="00157AE6">
                      <w:pPr>
                        <w:pStyle w:val="Prrafodelista"/>
                        <w:numPr>
                          <w:ilvl w:val="0"/>
                          <w:numId w:val="41"/>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00157AE6" w:rsidRPr="00157AE6">
                        <w:rPr>
                          <w:b/>
                          <w:sz w:val="28"/>
                          <w:szCs w:val="28"/>
                        </w:rPr>
                        <w:t>Mt 19,16-22</w:t>
                      </w:r>
                      <w:r w:rsidRPr="0043325A">
                        <w:rPr>
                          <w:b/>
                          <w:sz w:val="28"/>
                          <w:szCs w:val="28"/>
                        </w:rPr>
                        <w:t>)</w:t>
                      </w:r>
                    </w:p>
                    <w:p w:rsidR="00CA2AE2" w:rsidRPr="00157AE6" w:rsidRDefault="00157AE6" w:rsidP="00DC522C">
                      <w:pPr>
                        <w:ind w:left="720"/>
                        <w:rPr>
                          <w:sz w:val="24"/>
                          <w:szCs w:val="28"/>
                        </w:rPr>
                      </w:pPr>
                      <w:r w:rsidRPr="00157AE6">
                        <w:rPr>
                          <w:sz w:val="24"/>
                          <w:szCs w:val="28"/>
                        </w:rPr>
                        <w:t>Jesús se encuentra con un joven que desea seguirlo radicalmente, sin embargo, es necesario que realice un proceso de despojarse de su vida anterior, construida en el moralismo, el voluntarismo y en el apego a los bienes. Escuchemos esta palabra del Evangelio y situémonos en la escena como si nosotros le preguntáramos hoy a Jesús: “Maestro ¿cómo puedo ser feliz’”. Escuchemos:</w:t>
                      </w:r>
                    </w:p>
                    <w:p w:rsidR="00CA2AE2" w:rsidRDefault="00CA2AE2" w:rsidP="00DC522C">
                      <w:pPr>
                        <w:ind w:left="720"/>
                        <w:rPr>
                          <w:sz w:val="28"/>
                          <w:szCs w:val="28"/>
                        </w:rPr>
                      </w:pPr>
                    </w:p>
                    <w:p w:rsidR="00157AE6" w:rsidRPr="00157AE6" w:rsidRDefault="00157AE6" w:rsidP="00157AE6">
                      <w:pPr>
                        <w:ind w:left="1440"/>
                        <w:jc w:val="both"/>
                        <w:rPr>
                          <w:rFonts w:asciiTheme="majorHAnsi" w:hAnsiTheme="majorHAnsi"/>
                          <w:i/>
                          <w:sz w:val="28"/>
                          <w:szCs w:val="28"/>
                        </w:rPr>
                      </w:pPr>
                      <w:r w:rsidRPr="00157AE6">
                        <w:rPr>
                          <w:rFonts w:asciiTheme="majorHAnsi" w:hAnsiTheme="majorHAnsi"/>
                          <w:i/>
                          <w:sz w:val="28"/>
                          <w:szCs w:val="28"/>
                        </w:rPr>
                        <w:t xml:space="preserve">Luego se le acercó un hombre y le preguntó: "Maestro, ¿qué obras buenas debo hacer para conseguir la Vida eterna?". </w:t>
                      </w:r>
                    </w:p>
                    <w:p w:rsidR="00157AE6" w:rsidRPr="00157AE6" w:rsidRDefault="00157AE6" w:rsidP="00157AE6">
                      <w:pPr>
                        <w:ind w:left="1440"/>
                        <w:jc w:val="both"/>
                        <w:rPr>
                          <w:rFonts w:asciiTheme="majorHAnsi" w:hAnsiTheme="majorHAnsi"/>
                          <w:i/>
                          <w:sz w:val="28"/>
                          <w:szCs w:val="28"/>
                        </w:rPr>
                      </w:pPr>
                      <w:r w:rsidRPr="00157AE6">
                        <w:rPr>
                          <w:rFonts w:asciiTheme="majorHAnsi" w:hAnsiTheme="majorHAnsi"/>
                          <w:i/>
                          <w:sz w:val="28"/>
                          <w:szCs w:val="28"/>
                        </w:rPr>
                        <w:t xml:space="preserve">Jesús le dijo: "¿Cómo me preguntas acerca de lo que es bueno? Uno solo es el Bueno. Si quieres entrar en la Vida eterna, cumple los Mandamientos". </w:t>
                      </w:r>
                    </w:p>
                    <w:p w:rsidR="00157AE6" w:rsidRPr="00157AE6" w:rsidRDefault="00157AE6" w:rsidP="00157AE6">
                      <w:pPr>
                        <w:ind w:left="1440"/>
                        <w:jc w:val="both"/>
                        <w:rPr>
                          <w:rFonts w:asciiTheme="majorHAnsi" w:hAnsiTheme="majorHAnsi"/>
                          <w:i/>
                          <w:sz w:val="28"/>
                          <w:szCs w:val="28"/>
                        </w:rPr>
                      </w:pPr>
                      <w:r w:rsidRPr="00157AE6">
                        <w:rPr>
                          <w:rFonts w:asciiTheme="majorHAnsi" w:hAnsiTheme="majorHAnsi"/>
                          <w:i/>
                          <w:sz w:val="28"/>
                          <w:szCs w:val="28"/>
                        </w:rPr>
                        <w:t xml:space="preserve">"¿Cuáles?", preguntó el hombre. Jesús le respondió: "No matarás, no cometerás adulterio, no robarás, no darás falso testimonio, honrarás a tu padre y a tu madre, y amarás a tu prójimo como a ti mismo". </w:t>
                      </w:r>
                    </w:p>
                    <w:p w:rsidR="00157AE6" w:rsidRPr="00157AE6" w:rsidRDefault="00157AE6" w:rsidP="00157AE6">
                      <w:pPr>
                        <w:ind w:left="1440"/>
                        <w:jc w:val="both"/>
                        <w:rPr>
                          <w:rFonts w:asciiTheme="majorHAnsi" w:hAnsiTheme="majorHAnsi"/>
                          <w:i/>
                          <w:sz w:val="28"/>
                          <w:szCs w:val="28"/>
                        </w:rPr>
                      </w:pPr>
                      <w:r w:rsidRPr="00157AE6">
                        <w:rPr>
                          <w:rFonts w:asciiTheme="majorHAnsi" w:hAnsiTheme="majorHAnsi"/>
                          <w:i/>
                          <w:sz w:val="28"/>
                          <w:szCs w:val="28"/>
                        </w:rPr>
                        <w:t xml:space="preserve">El joven dijo: "Todo esto lo he cumplido: ¿qué me queda por hacer?". </w:t>
                      </w:r>
                    </w:p>
                    <w:p w:rsidR="00157AE6" w:rsidRPr="00157AE6" w:rsidRDefault="00157AE6" w:rsidP="00157AE6">
                      <w:pPr>
                        <w:ind w:left="1440"/>
                        <w:jc w:val="both"/>
                        <w:rPr>
                          <w:rFonts w:asciiTheme="majorHAnsi" w:hAnsiTheme="majorHAnsi"/>
                          <w:i/>
                          <w:sz w:val="28"/>
                          <w:szCs w:val="28"/>
                        </w:rPr>
                      </w:pPr>
                      <w:r w:rsidRPr="00157AE6">
                        <w:rPr>
                          <w:rFonts w:asciiTheme="majorHAnsi" w:hAnsiTheme="majorHAnsi"/>
                          <w:i/>
                          <w:sz w:val="28"/>
                          <w:szCs w:val="28"/>
                        </w:rPr>
                        <w:t xml:space="preserve">"Si quieres ser perfecto, le dijo Jesús, ve, vende todo lo que tienes y dalo a los pobres: así tendrás un tesoro en el cielo. Después, ven y sígueme". </w:t>
                      </w:r>
                    </w:p>
                    <w:p w:rsidR="00CA2AE2" w:rsidRPr="00A24EC4" w:rsidRDefault="00157AE6" w:rsidP="00157AE6">
                      <w:pPr>
                        <w:ind w:left="1440"/>
                        <w:jc w:val="both"/>
                        <w:rPr>
                          <w:rFonts w:asciiTheme="majorHAnsi" w:hAnsiTheme="majorHAnsi"/>
                          <w:i/>
                          <w:sz w:val="28"/>
                          <w:szCs w:val="28"/>
                        </w:rPr>
                      </w:pPr>
                      <w:r w:rsidRPr="00157AE6">
                        <w:rPr>
                          <w:rFonts w:asciiTheme="majorHAnsi" w:hAnsiTheme="majorHAnsi"/>
                          <w:i/>
                          <w:sz w:val="28"/>
                          <w:szCs w:val="28"/>
                        </w:rPr>
                        <w:t>Al oír estas palabras, el joven se retiró entristecido, porque poseía muchos bienes.</w:t>
                      </w:r>
                      <w:r w:rsidR="00CA2AE2"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810816"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64"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157AE6" w:rsidP="00157AE6">
                            <w:pPr>
                              <w:pStyle w:val="Prrafodelista"/>
                              <w:numPr>
                                <w:ilvl w:val="0"/>
                                <w:numId w:val="2"/>
                              </w:numPr>
                              <w:rPr>
                                <w:sz w:val="24"/>
                                <w:szCs w:val="28"/>
                              </w:rPr>
                            </w:pPr>
                            <w:r w:rsidRPr="00157AE6">
                              <w:rPr>
                                <w:sz w:val="24"/>
                                <w:szCs w:val="28"/>
                              </w:rPr>
                              <w:t>¿De qué aspectos de mi vida debería despojarme para seguir a Cristo?</w:t>
                            </w:r>
                            <w:r w:rsidR="00CA2AE2" w:rsidRPr="00A24EC4">
                              <w:rPr>
                                <w:sz w:val="24"/>
                                <w:szCs w:val="28"/>
                              </w:rPr>
                              <w:t xml:space="preserve"> </w:t>
                            </w:r>
                          </w:p>
                          <w:p w:rsidR="00CA2AE2" w:rsidRPr="0043325A" w:rsidRDefault="00CA2AE2" w:rsidP="00157AE6">
                            <w:pPr>
                              <w:pStyle w:val="Prrafodelista"/>
                              <w:numPr>
                                <w:ilvl w:val="0"/>
                                <w:numId w:val="41"/>
                              </w:numPr>
                              <w:spacing w:after="0"/>
                              <w:rPr>
                                <w:b/>
                                <w:sz w:val="28"/>
                                <w:szCs w:val="28"/>
                              </w:rPr>
                            </w:pPr>
                            <w:r w:rsidRPr="0043325A">
                              <w:rPr>
                                <w:b/>
                                <w:sz w:val="28"/>
                                <w:szCs w:val="28"/>
                              </w:rPr>
                              <w:t>Oremos juntos.</w:t>
                            </w:r>
                          </w:p>
                          <w:p w:rsidR="00CA2AE2" w:rsidRPr="00A24EC4" w:rsidRDefault="00157AE6" w:rsidP="00157AE6">
                            <w:pPr>
                              <w:jc w:val="both"/>
                              <w:rPr>
                                <w:sz w:val="24"/>
                                <w:szCs w:val="28"/>
                              </w:rPr>
                            </w:pPr>
                            <w:r w:rsidRPr="00157AE6">
                              <w:rPr>
                                <w:sz w:val="24"/>
                                <w:szCs w:val="28"/>
                              </w:rPr>
                              <w:t>Pidamos a Jesús, al hijo de María, que nos regale el discernimiento para descubrir aquellos aspectos que favorece</w:t>
                            </w:r>
                            <w:r>
                              <w:rPr>
                                <w:sz w:val="24"/>
                                <w:szCs w:val="28"/>
                              </w:rPr>
                              <w:t>n nuestro seguimiento de Cristo:</w:t>
                            </w:r>
                          </w:p>
                          <w:p w:rsidR="00157AE6" w:rsidRPr="00157AE6" w:rsidRDefault="00157AE6" w:rsidP="00157AE6">
                            <w:pPr>
                              <w:pStyle w:val="Prrafodelista"/>
                              <w:numPr>
                                <w:ilvl w:val="0"/>
                                <w:numId w:val="3"/>
                              </w:numPr>
                              <w:spacing w:after="0"/>
                              <w:jc w:val="both"/>
                              <w:rPr>
                                <w:sz w:val="24"/>
                                <w:szCs w:val="28"/>
                              </w:rPr>
                            </w:pPr>
                            <w:r w:rsidRPr="00157AE6">
                              <w:rPr>
                                <w:sz w:val="24"/>
                                <w:szCs w:val="28"/>
                              </w:rPr>
                              <w:t>Oremos por el Papa, los obispos, sacerdotes, religiosas y todos aquellos que entregan su vida a la misión con los jóvenes, para que les renueves día a día el carisma de servicio…  Escúchanos…</w:t>
                            </w:r>
                          </w:p>
                          <w:p w:rsidR="00157AE6" w:rsidRPr="00157AE6" w:rsidRDefault="00157AE6" w:rsidP="00157AE6">
                            <w:pPr>
                              <w:pStyle w:val="Prrafodelista"/>
                              <w:numPr>
                                <w:ilvl w:val="0"/>
                                <w:numId w:val="3"/>
                              </w:numPr>
                              <w:spacing w:after="0"/>
                              <w:jc w:val="both"/>
                              <w:rPr>
                                <w:sz w:val="24"/>
                                <w:szCs w:val="28"/>
                              </w:rPr>
                            </w:pPr>
                            <w:r w:rsidRPr="00157AE6">
                              <w:rPr>
                                <w:sz w:val="24"/>
                                <w:szCs w:val="28"/>
                              </w:rPr>
                              <w:t>Por los jóvenes de nuestro país, especialmente, por aquellos que participan en la vida civil para que con su trabajo puedan construir un mundo más fraterno…  Escúchanos…</w:t>
                            </w:r>
                          </w:p>
                          <w:p w:rsidR="00CA2AE2" w:rsidRPr="00A24EC4" w:rsidRDefault="00157AE6" w:rsidP="00157AE6">
                            <w:pPr>
                              <w:pStyle w:val="Prrafodelista"/>
                              <w:numPr>
                                <w:ilvl w:val="0"/>
                                <w:numId w:val="3"/>
                              </w:numPr>
                              <w:spacing w:after="0"/>
                              <w:jc w:val="both"/>
                              <w:rPr>
                                <w:sz w:val="24"/>
                                <w:szCs w:val="28"/>
                              </w:rPr>
                            </w:pPr>
                            <w:r w:rsidRPr="00157AE6">
                              <w:rPr>
                                <w:sz w:val="24"/>
                                <w:szCs w:val="28"/>
                              </w:rPr>
                              <w:t>Por los jóvenes que nos reunimos hoy, para que podamos ser fieles al seguimiento de Cristo y de esa manera ser evangelizadores de otros jóvenes…  Escúchanos…</w:t>
                            </w:r>
                          </w:p>
                          <w:p w:rsidR="00CA2AE2" w:rsidRPr="00A24EC4" w:rsidRDefault="00CA2AE2" w:rsidP="00157AE6">
                            <w:pPr>
                              <w:pStyle w:val="Prrafodelista"/>
                              <w:spacing w:after="0"/>
                              <w:rPr>
                                <w:i/>
                                <w:sz w:val="24"/>
                                <w:szCs w:val="28"/>
                              </w:rPr>
                            </w:pPr>
                            <w:r w:rsidRPr="00A24EC4">
                              <w:rPr>
                                <w:i/>
                                <w:sz w:val="24"/>
                                <w:szCs w:val="28"/>
                              </w:rPr>
                              <w:t>(Se puede finalizar con un canto)</w:t>
                            </w:r>
                          </w:p>
                          <w:p w:rsidR="00CA2AE2" w:rsidRPr="0043325A" w:rsidRDefault="00CA2AE2" w:rsidP="00CA2AE2">
                            <w:pPr>
                              <w:pStyle w:val="Prrafodelista"/>
                              <w:numPr>
                                <w:ilvl w:val="0"/>
                                <w:numId w:val="41"/>
                              </w:numPr>
                              <w:rPr>
                                <w:b/>
                                <w:sz w:val="28"/>
                                <w:szCs w:val="28"/>
                              </w:rPr>
                            </w:pPr>
                            <w:r>
                              <w:rPr>
                                <w:b/>
                                <w:sz w:val="28"/>
                                <w:szCs w:val="28"/>
                              </w:rPr>
                              <w:t>L</w:t>
                            </w:r>
                            <w:r w:rsidRPr="00A24EC4">
                              <w:rPr>
                                <w:b/>
                                <w:sz w:val="28"/>
                                <w:szCs w:val="28"/>
                              </w:rPr>
                              <w:t>a palabra de nuestros pastores</w:t>
                            </w:r>
                          </w:p>
                          <w:p w:rsidR="00157AE6" w:rsidRPr="00157AE6" w:rsidRDefault="00157AE6" w:rsidP="00157AE6">
                            <w:pPr>
                              <w:pStyle w:val="Prrafodelista"/>
                              <w:jc w:val="both"/>
                              <w:rPr>
                                <w:sz w:val="24"/>
                                <w:szCs w:val="24"/>
                              </w:rPr>
                            </w:pPr>
                            <w:r w:rsidRPr="00157AE6">
                              <w:rPr>
                                <w:sz w:val="24"/>
                                <w:szCs w:val="24"/>
                              </w:rPr>
                              <w:t>El Papa Francisco en la Jornada Mundial de la Juventud en Río de Janeiro 2013</w:t>
                            </w:r>
                            <w:r>
                              <w:rPr>
                                <w:sz w:val="24"/>
                                <w:szCs w:val="24"/>
                              </w:rPr>
                              <w:t>:</w:t>
                            </w:r>
                          </w:p>
                          <w:p w:rsidR="00CA2AE2" w:rsidRPr="00A24EC4" w:rsidRDefault="00157AE6" w:rsidP="00157AE6">
                            <w:pPr>
                              <w:pStyle w:val="Prrafodelista"/>
                              <w:jc w:val="both"/>
                              <w:rPr>
                                <w:sz w:val="24"/>
                                <w:szCs w:val="24"/>
                              </w:rPr>
                            </w:pPr>
                            <w:r w:rsidRPr="00157AE6">
                              <w:rPr>
                                <w:sz w:val="24"/>
                                <w:szCs w:val="24"/>
                              </w:rPr>
                              <w:t>“Quisiera decir una cosa: ¿qué es lo que espero como consecuencia de la Jornada de la Juventud? Espero lío. Que acá adentro va a haber lío, va a haber. Que acá en Río va a haber lío, va a haber. Pero quiero lío en las diócesis, quiero que se salga afuera… Quiero que la Iglesia salga a la calle, quiero que nos defendamos de todo lo que sea mundanidad, de lo que sea instalación, de lo que sea comodidad, de lo que sea clericalismo, de lo que sea estar encerrados en nosotros mismos. Y la fe en Jesucristo no es broma, es algo muy serio. Es un escándalo que Dios haya venido a hacerse uno de nosotros; es un escándalo, y que haya muerto en la Cruz, es un escándalo: El escándalo de la Cruz. La Cruz sigue siendo escándalo, pero es el único camino seguro: el de la Cruz, el de Jesús, la encarnación de Jesús. Por favor, no licuen la fe en Jesucristo. Hay licuado de naranja, hay licuado de manzana, hay licuado de banana, pero, por favor, no tomen licuado de fe. La fe es entera, no se licua. Es la fe en Jesús. Es la fe en el Hijo de Dios hecho hombre, que me amó y murió por mí. Entonces: Hagan lío” (Francisco, Viaje apostólico a Rio de Janeiro, con ocasión de la XXVIII Jornada mundial de la juventud, 25 de julio 2013)</w:t>
                            </w:r>
                            <w:r w:rsidR="00CA2AE2" w:rsidRPr="00A24EC4">
                              <w:rPr>
                                <w:sz w:val="24"/>
                                <w:szCs w:val="24"/>
                              </w:rPr>
                              <w:t>.</w:t>
                            </w:r>
                          </w:p>
                          <w:p w:rsidR="00CA2AE2" w:rsidRPr="00A24EC4" w:rsidRDefault="00157AE6" w:rsidP="00157AE6">
                            <w:pPr>
                              <w:pStyle w:val="Prrafodelista"/>
                              <w:numPr>
                                <w:ilvl w:val="0"/>
                                <w:numId w:val="2"/>
                              </w:numPr>
                              <w:rPr>
                                <w:sz w:val="24"/>
                                <w:szCs w:val="28"/>
                              </w:rPr>
                            </w:pPr>
                            <w:r w:rsidRPr="00157AE6">
                              <w:rPr>
                                <w:sz w:val="24"/>
                                <w:szCs w:val="28"/>
                              </w:rPr>
                              <w:t>¿Qué podemos hacer para vivir una fe auténtica (no licuada)?</w:t>
                            </w:r>
                          </w:p>
                          <w:p w:rsidR="00CA2AE2" w:rsidRPr="00A24EC4" w:rsidRDefault="00CA2AE2" w:rsidP="00DC522C">
                            <w:pPr>
                              <w:rPr>
                                <w:sz w:val="24"/>
                                <w:szCs w:val="28"/>
                              </w:rPr>
                            </w:pPr>
                          </w:p>
                          <w:p w:rsidR="00CA2AE2" w:rsidRPr="0043325A" w:rsidRDefault="00CA2AE2" w:rsidP="00CA2AE2">
                            <w:pPr>
                              <w:pStyle w:val="Prrafodelista"/>
                              <w:numPr>
                                <w:ilvl w:val="0"/>
                                <w:numId w:val="41"/>
                              </w:numPr>
                              <w:rPr>
                                <w:b/>
                                <w:sz w:val="28"/>
                                <w:szCs w:val="28"/>
                              </w:rPr>
                            </w:pPr>
                            <w:r w:rsidRPr="0043325A">
                              <w:rPr>
                                <w:b/>
                                <w:sz w:val="28"/>
                                <w:szCs w:val="28"/>
                              </w:rPr>
                              <w:t>Sugerencia de signo.</w:t>
                            </w:r>
                          </w:p>
                          <w:p w:rsidR="00CA2AE2" w:rsidRPr="00A24EC4" w:rsidRDefault="00157AE6" w:rsidP="00DC522C">
                            <w:pPr>
                              <w:pStyle w:val="Prrafodelista"/>
                              <w:rPr>
                                <w:sz w:val="24"/>
                                <w:szCs w:val="28"/>
                              </w:rPr>
                            </w:pPr>
                            <w:r>
                              <w:rPr>
                                <w:sz w:val="24"/>
                                <w:szCs w:val="28"/>
                              </w:rPr>
                              <w:t>C</w:t>
                            </w:r>
                            <w:r w:rsidRPr="00157AE6">
                              <w:rPr>
                                <w:sz w:val="24"/>
                                <w:szCs w:val="28"/>
                              </w:rPr>
                              <w:t>ada joven toma una cruz como signo de renovación de su seguimiento a Jesucristo</w:t>
                            </w:r>
                            <w:r w:rsidR="00CA2AE2" w:rsidRPr="00A24EC4">
                              <w:rPr>
                                <w:sz w:val="24"/>
                                <w:szCs w:val="28"/>
                              </w:rPr>
                              <w:t>.</w:t>
                            </w:r>
                          </w:p>
                          <w:p w:rsidR="00CA2AE2" w:rsidRPr="00A24EC4" w:rsidRDefault="00CA2AE2" w:rsidP="00DC522C">
                            <w:pPr>
                              <w:rPr>
                                <w:sz w:val="24"/>
                                <w:szCs w:val="28"/>
                              </w:rPr>
                            </w:pPr>
                          </w:p>
                          <w:p w:rsidR="00CA2AE2" w:rsidRPr="0043325A" w:rsidRDefault="00CA2AE2" w:rsidP="00CA2AE2">
                            <w:pPr>
                              <w:pStyle w:val="Prrafodelista"/>
                              <w:numPr>
                                <w:ilvl w:val="0"/>
                                <w:numId w:val="41"/>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67" style="position:absolute;margin-left:0;margin-top:-9.75pt;width:468pt;height:680.25pt;z-index:-2515056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Maf4A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a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tZ3ZryAeYN+huHCvYzHBrjflLSwa4rqP+x&#10;Y05Qot5raPHVaDqNyxEv09liDBc31GyHGqY5QBU0QK7weBXSQt1ZJ+sGPKXZ0OYS5rySOIFxByRW&#10;EE28wD5Lc5B2b1yYwztaPf5DbH4BAAD//wMAUEsDBBQABgAIAAAAIQBE6GZo3gAAAAkBAAAPAAAA&#10;ZHJzL2Rvd25yZXYueG1sTI/BbsIwEETvlfoP1iJxAydAUQhxUFWpqBcOTUG9mnhJIuJ1FJuQ/n23&#10;p3LcmdHsm2w32lYM2PvGkYJ4HoFAKp1pqFJw/HqfJSB80GR06wgV/KCHXf78lOnUuDt94lCESnAJ&#10;+VQrqEPoUil9WaPVfu46JPYurrc68NlX0vT6zuW2lYsoWkurG+IPte7wrcbyWtysgsKeuiHZH/y3&#10;Pa4WH+Z0GJIyKDWdjK9bEAHH8B+GP3xGh5yZzu5GxotWAQ8JCmbx5gUE25vlmpUz55arOAKZZ/Jx&#10;Qf4LAAD//wMAUEsBAi0AFAAGAAgAAAAhALaDOJL+AAAA4QEAABMAAAAAAAAAAAAAAAAAAAAAAFtD&#10;b250ZW50X1R5cGVzXS54bWxQSwECLQAUAAYACAAAACEAOP0h/9YAAACUAQAACwAAAAAAAAAAAAAA&#10;AAAvAQAAX3JlbHMvLnJlbHNQSwECLQAUAAYACAAAACEA1NDGn+ACAABpBgAADgAAAAAAAAAAAAAA&#10;AAAuAgAAZHJzL2Uyb0RvYy54bWxQSwECLQAUAAYACAAAACEAROhmaN4AAAAJAQAADwAAAAAAAAAA&#10;AAAAAAA6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A24EC4" w:rsidRDefault="00157AE6" w:rsidP="00157AE6">
                      <w:pPr>
                        <w:pStyle w:val="Prrafodelista"/>
                        <w:numPr>
                          <w:ilvl w:val="0"/>
                          <w:numId w:val="2"/>
                        </w:numPr>
                        <w:rPr>
                          <w:sz w:val="24"/>
                          <w:szCs w:val="28"/>
                        </w:rPr>
                      </w:pPr>
                      <w:r w:rsidRPr="00157AE6">
                        <w:rPr>
                          <w:sz w:val="24"/>
                          <w:szCs w:val="28"/>
                        </w:rPr>
                        <w:t>¿De qué aspectos de mi vida debería despojarme para seguir a Cristo?</w:t>
                      </w:r>
                      <w:r w:rsidR="00CA2AE2" w:rsidRPr="00A24EC4">
                        <w:rPr>
                          <w:sz w:val="24"/>
                          <w:szCs w:val="28"/>
                        </w:rPr>
                        <w:t xml:space="preserve"> </w:t>
                      </w:r>
                    </w:p>
                    <w:p w:rsidR="00CA2AE2" w:rsidRPr="0043325A" w:rsidRDefault="00CA2AE2" w:rsidP="00157AE6">
                      <w:pPr>
                        <w:pStyle w:val="Prrafodelista"/>
                        <w:numPr>
                          <w:ilvl w:val="0"/>
                          <w:numId w:val="41"/>
                        </w:numPr>
                        <w:spacing w:after="0"/>
                        <w:rPr>
                          <w:b/>
                          <w:sz w:val="28"/>
                          <w:szCs w:val="28"/>
                        </w:rPr>
                      </w:pPr>
                      <w:r w:rsidRPr="0043325A">
                        <w:rPr>
                          <w:b/>
                          <w:sz w:val="28"/>
                          <w:szCs w:val="28"/>
                        </w:rPr>
                        <w:t>Oremos juntos.</w:t>
                      </w:r>
                    </w:p>
                    <w:p w:rsidR="00CA2AE2" w:rsidRPr="00A24EC4" w:rsidRDefault="00157AE6" w:rsidP="00157AE6">
                      <w:pPr>
                        <w:jc w:val="both"/>
                        <w:rPr>
                          <w:sz w:val="24"/>
                          <w:szCs w:val="28"/>
                        </w:rPr>
                      </w:pPr>
                      <w:r w:rsidRPr="00157AE6">
                        <w:rPr>
                          <w:sz w:val="24"/>
                          <w:szCs w:val="28"/>
                        </w:rPr>
                        <w:t>Pidamos a Jesús, al hijo de María, que nos regale el discernimiento para descubrir aquellos aspectos que favorece</w:t>
                      </w:r>
                      <w:r>
                        <w:rPr>
                          <w:sz w:val="24"/>
                          <w:szCs w:val="28"/>
                        </w:rPr>
                        <w:t>n nuestro seguimiento de Cristo:</w:t>
                      </w:r>
                    </w:p>
                    <w:p w:rsidR="00157AE6" w:rsidRPr="00157AE6" w:rsidRDefault="00157AE6" w:rsidP="00157AE6">
                      <w:pPr>
                        <w:pStyle w:val="Prrafodelista"/>
                        <w:numPr>
                          <w:ilvl w:val="0"/>
                          <w:numId w:val="3"/>
                        </w:numPr>
                        <w:spacing w:after="0"/>
                        <w:jc w:val="both"/>
                        <w:rPr>
                          <w:sz w:val="24"/>
                          <w:szCs w:val="28"/>
                        </w:rPr>
                      </w:pPr>
                      <w:r w:rsidRPr="00157AE6">
                        <w:rPr>
                          <w:sz w:val="24"/>
                          <w:szCs w:val="28"/>
                        </w:rPr>
                        <w:t>Oremos por el Papa, los obispos, sacerdotes, religiosas y todos aquellos que entregan su vida a la misión con los jóvenes, para que les renueves día a día el carisma de servicio…  Escúchanos…</w:t>
                      </w:r>
                    </w:p>
                    <w:p w:rsidR="00157AE6" w:rsidRPr="00157AE6" w:rsidRDefault="00157AE6" w:rsidP="00157AE6">
                      <w:pPr>
                        <w:pStyle w:val="Prrafodelista"/>
                        <w:numPr>
                          <w:ilvl w:val="0"/>
                          <w:numId w:val="3"/>
                        </w:numPr>
                        <w:spacing w:after="0"/>
                        <w:jc w:val="both"/>
                        <w:rPr>
                          <w:sz w:val="24"/>
                          <w:szCs w:val="28"/>
                        </w:rPr>
                      </w:pPr>
                      <w:r w:rsidRPr="00157AE6">
                        <w:rPr>
                          <w:sz w:val="24"/>
                          <w:szCs w:val="28"/>
                        </w:rPr>
                        <w:t>Por los jóvenes de nuestro país, especialmente, por aquellos que participan en la vida civil para que con su trabajo puedan construir un mundo más fraterno…  Escúchanos…</w:t>
                      </w:r>
                    </w:p>
                    <w:p w:rsidR="00CA2AE2" w:rsidRPr="00A24EC4" w:rsidRDefault="00157AE6" w:rsidP="00157AE6">
                      <w:pPr>
                        <w:pStyle w:val="Prrafodelista"/>
                        <w:numPr>
                          <w:ilvl w:val="0"/>
                          <w:numId w:val="3"/>
                        </w:numPr>
                        <w:spacing w:after="0"/>
                        <w:jc w:val="both"/>
                        <w:rPr>
                          <w:sz w:val="24"/>
                          <w:szCs w:val="28"/>
                        </w:rPr>
                      </w:pPr>
                      <w:r w:rsidRPr="00157AE6">
                        <w:rPr>
                          <w:sz w:val="24"/>
                          <w:szCs w:val="28"/>
                        </w:rPr>
                        <w:t>Por los jóvenes que nos reunimos hoy, para que podamos ser fieles al seguimiento de Cristo y de esa manera ser evangelizadores de otros jóvenes…  Escúchanos…</w:t>
                      </w:r>
                    </w:p>
                    <w:p w:rsidR="00CA2AE2" w:rsidRPr="00A24EC4" w:rsidRDefault="00CA2AE2" w:rsidP="00157AE6">
                      <w:pPr>
                        <w:pStyle w:val="Prrafodelista"/>
                        <w:spacing w:after="0"/>
                        <w:rPr>
                          <w:i/>
                          <w:sz w:val="24"/>
                          <w:szCs w:val="28"/>
                        </w:rPr>
                      </w:pPr>
                      <w:r w:rsidRPr="00A24EC4">
                        <w:rPr>
                          <w:i/>
                          <w:sz w:val="24"/>
                          <w:szCs w:val="28"/>
                        </w:rPr>
                        <w:t>(Se puede finalizar con un canto)</w:t>
                      </w:r>
                    </w:p>
                    <w:p w:rsidR="00CA2AE2" w:rsidRPr="0043325A" w:rsidRDefault="00CA2AE2" w:rsidP="00CA2AE2">
                      <w:pPr>
                        <w:pStyle w:val="Prrafodelista"/>
                        <w:numPr>
                          <w:ilvl w:val="0"/>
                          <w:numId w:val="41"/>
                        </w:numPr>
                        <w:rPr>
                          <w:b/>
                          <w:sz w:val="28"/>
                          <w:szCs w:val="28"/>
                        </w:rPr>
                      </w:pPr>
                      <w:r>
                        <w:rPr>
                          <w:b/>
                          <w:sz w:val="28"/>
                          <w:szCs w:val="28"/>
                        </w:rPr>
                        <w:t>L</w:t>
                      </w:r>
                      <w:r w:rsidRPr="00A24EC4">
                        <w:rPr>
                          <w:b/>
                          <w:sz w:val="28"/>
                          <w:szCs w:val="28"/>
                        </w:rPr>
                        <w:t>a palabra de nuestros pastores</w:t>
                      </w:r>
                    </w:p>
                    <w:p w:rsidR="00157AE6" w:rsidRPr="00157AE6" w:rsidRDefault="00157AE6" w:rsidP="00157AE6">
                      <w:pPr>
                        <w:pStyle w:val="Prrafodelista"/>
                        <w:jc w:val="both"/>
                        <w:rPr>
                          <w:sz w:val="24"/>
                          <w:szCs w:val="24"/>
                        </w:rPr>
                      </w:pPr>
                      <w:r w:rsidRPr="00157AE6">
                        <w:rPr>
                          <w:sz w:val="24"/>
                          <w:szCs w:val="24"/>
                        </w:rPr>
                        <w:t>El Papa Francisco en la Jornada Mundial de la Juventud en Río de Janeiro 2013</w:t>
                      </w:r>
                      <w:r>
                        <w:rPr>
                          <w:sz w:val="24"/>
                          <w:szCs w:val="24"/>
                        </w:rPr>
                        <w:t>:</w:t>
                      </w:r>
                    </w:p>
                    <w:p w:rsidR="00CA2AE2" w:rsidRPr="00A24EC4" w:rsidRDefault="00157AE6" w:rsidP="00157AE6">
                      <w:pPr>
                        <w:pStyle w:val="Prrafodelista"/>
                        <w:jc w:val="both"/>
                        <w:rPr>
                          <w:sz w:val="24"/>
                          <w:szCs w:val="24"/>
                        </w:rPr>
                      </w:pPr>
                      <w:r w:rsidRPr="00157AE6">
                        <w:rPr>
                          <w:sz w:val="24"/>
                          <w:szCs w:val="24"/>
                        </w:rPr>
                        <w:t>“Quisiera decir una cosa: ¿qué es lo que espero como consecuencia de la Jornada de la Juventud? Espero lío. Que acá adentro va a haber lío, va a haber. Que acá en Río va a haber lío, va a haber. Pero quiero lío en las diócesis, quiero que se salga afuera… Quiero que la Iglesia salga a la calle, quiero que nos defendamos de todo lo que sea mundanidad, de lo que sea instalación, de lo que sea comodidad, de lo que sea clericalismo, de lo que sea estar encerrados en nosotros mismos. Y la fe en Jesucristo no es broma, es algo muy serio. Es un escándalo que Dios haya venido a hacerse uno de nosotros; es un escándalo, y que haya muerto en la Cruz, es un escándalo: El escándalo de la Cruz. La Cruz sigue siendo escándalo, pero es el único camino seguro: el de la Cruz, el de Jesús, la encarnación de Jesús. Por favor, no licuen la fe en Jesucristo. Hay licuado de naranja, hay licuado de manzana, hay licuado de banana, pero, por favor, no tomen licuado de fe. La fe es entera, no se licua. Es la fe en Jesús. Es la fe en el Hijo de Dios hecho hombre, que me amó y murió por mí. Entonces: Hagan lío” (Francisco, Viaje apostólico a Rio de Janeiro, con ocasión de la XXVIII Jornada mundial de la juventud, 25 de julio 2013)</w:t>
                      </w:r>
                      <w:r w:rsidR="00CA2AE2" w:rsidRPr="00A24EC4">
                        <w:rPr>
                          <w:sz w:val="24"/>
                          <w:szCs w:val="24"/>
                        </w:rPr>
                        <w:t>.</w:t>
                      </w:r>
                    </w:p>
                    <w:p w:rsidR="00CA2AE2" w:rsidRPr="00A24EC4" w:rsidRDefault="00157AE6" w:rsidP="00157AE6">
                      <w:pPr>
                        <w:pStyle w:val="Prrafodelista"/>
                        <w:numPr>
                          <w:ilvl w:val="0"/>
                          <w:numId w:val="2"/>
                        </w:numPr>
                        <w:rPr>
                          <w:sz w:val="24"/>
                          <w:szCs w:val="28"/>
                        </w:rPr>
                      </w:pPr>
                      <w:r w:rsidRPr="00157AE6">
                        <w:rPr>
                          <w:sz w:val="24"/>
                          <w:szCs w:val="28"/>
                        </w:rPr>
                        <w:t>¿Qué podemos hacer para vivir una fe auténtica (no licuada)?</w:t>
                      </w:r>
                    </w:p>
                    <w:p w:rsidR="00CA2AE2" w:rsidRPr="00A24EC4" w:rsidRDefault="00CA2AE2" w:rsidP="00DC522C">
                      <w:pPr>
                        <w:rPr>
                          <w:sz w:val="24"/>
                          <w:szCs w:val="28"/>
                        </w:rPr>
                      </w:pPr>
                    </w:p>
                    <w:p w:rsidR="00CA2AE2" w:rsidRPr="0043325A" w:rsidRDefault="00CA2AE2" w:rsidP="00CA2AE2">
                      <w:pPr>
                        <w:pStyle w:val="Prrafodelista"/>
                        <w:numPr>
                          <w:ilvl w:val="0"/>
                          <w:numId w:val="41"/>
                        </w:numPr>
                        <w:rPr>
                          <w:b/>
                          <w:sz w:val="28"/>
                          <w:szCs w:val="28"/>
                        </w:rPr>
                      </w:pPr>
                      <w:r w:rsidRPr="0043325A">
                        <w:rPr>
                          <w:b/>
                          <w:sz w:val="28"/>
                          <w:szCs w:val="28"/>
                        </w:rPr>
                        <w:t>Sugerencia de signo.</w:t>
                      </w:r>
                    </w:p>
                    <w:p w:rsidR="00CA2AE2" w:rsidRPr="00A24EC4" w:rsidRDefault="00157AE6" w:rsidP="00DC522C">
                      <w:pPr>
                        <w:pStyle w:val="Prrafodelista"/>
                        <w:rPr>
                          <w:sz w:val="24"/>
                          <w:szCs w:val="28"/>
                        </w:rPr>
                      </w:pPr>
                      <w:r>
                        <w:rPr>
                          <w:sz w:val="24"/>
                          <w:szCs w:val="28"/>
                        </w:rPr>
                        <w:t>C</w:t>
                      </w:r>
                      <w:r w:rsidRPr="00157AE6">
                        <w:rPr>
                          <w:sz w:val="24"/>
                          <w:szCs w:val="28"/>
                        </w:rPr>
                        <w:t>ada joven toma una cruz como signo de renovación de su seguimiento a Jesucristo</w:t>
                      </w:r>
                      <w:r w:rsidR="00CA2AE2" w:rsidRPr="00A24EC4">
                        <w:rPr>
                          <w:sz w:val="24"/>
                          <w:szCs w:val="28"/>
                        </w:rPr>
                        <w:t>.</w:t>
                      </w:r>
                    </w:p>
                    <w:p w:rsidR="00CA2AE2" w:rsidRPr="00A24EC4" w:rsidRDefault="00CA2AE2" w:rsidP="00DC522C">
                      <w:pPr>
                        <w:rPr>
                          <w:sz w:val="24"/>
                          <w:szCs w:val="28"/>
                        </w:rPr>
                      </w:pPr>
                    </w:p>
                    <w:p w:rsidR="00CA2AE2" w:rsidRPr="0043325A" w:rsidRDefault="00CA2AE2" w:rsidP="00CA2AE2">
                      <w:pPr>
                        <w:pStyle w:val="Prrafodelista"/>
                        <w:numPr>
                          <w:ilvl w:val="0"/>
                          <w:numId w:val="41"/>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812864"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65"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Segundo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DC522C">
                            <w:pPr>
                              <w:jc w:val="right"/>
                              <w:rPr>
                                <w:rFonts w:ascii="Century Gothic" w:hAnsi="Century Gothic"/>
                                <w:b/>
                                <w:color w:val="1F497D" w:themeColor="text2"/>
                                <w:sz w:val="28"/>
                                <w:szCs w:val="28"/>
                              </w:rPr>
                            </w:pPr>
                            <w:r w:rsidRPr="004C4869">
                              <w:rPr>
                                <w:rFonts w:ascii="Century Gothic" w:hAnsi="Century Gothic"/>
                                <w:b/>
                                <w:color w:val="1F497D" w:themeColor="text2"/>
                                <w:sz w:val="28"/>
                                <w:szCs w:val="28"/>
                              </w:rPr>
                              <w:t xml:space="preserve">Cristo </w:t>
                            </w:r>
                            <w:r>
                              <w:rPr>
                                <w:rFonts w:ascii="Century Gothic" w:hAnsi="Century Gothic"/>
                                <w:b/>
                                <w:color w:val="1F497D" w:themeColor="text2"/>
                                <w:sz w:val="28"/>
                                <w:szCs w:val="28"/>
                              </w:rPr>
                              <w:t>me</w:t>
                            </w:r>
                            <w:r w:rsidRPr="004C4869">
                              <w:rPr>
                                <w:rFonts w:ascii="Century Gothic" w:hAnsi="Century Gothic"/>
                                <w:b/>
                                <w:color w:val="1F497D" w:themeColor="text2"/>
                                <w:sz w:val="28"/>
                                <w:szCs w:val="28"/>
                              </w:rPr>
                              <w:t xml:space="preserve"> invita a ser su discípulo y dejar</w:t>
                            </w:r>
                            <w:r>
                              <w:rPr>
                                <w:rFonts w:ascii="Century Gothic" w:hAnsi="Century Gothic"/>
                                <w:b/>
                                <w:color w:val="1F497D" w:themeColor="text2"/>
                                <w:sz w:val="28"/>
                                <w:szCs w:val="28"/>
                              </w:rPr>
                              <w:t>me</w:t>
                            </w:r>
                            <w:r w:rsidRPr="004C4869">
                              <w:rPr>
                                <w:rFonts w:ascii="Century Gothic" w:hAnsi="Century Gothic"/>
                                <w:b/>
                                <w:color w:val="1F497D" w:themeColor="text2"/>
                                <w:sz w:val="28"/>
                                <w:szCs w:val="28"/>
                              </w:rPr>
                              <w:t xml:space="preserve"> enseñar por El</w:t>
                            </w:r>
                            <w:r w:rsidR="00157AE6">
                              <w:rPr>
                                <w:rFonts w:ascii="Century Gothic" w:hAnsi="Century Gothic"/>
                                <w:b/>
                                <w:color w:val="1F497D" w:themeColor="text2"/>
                                <w:sz w:val="28"/>
                                <w:szCs w:val="28"/>
                              </w:rPr>
                              <w:t>,</w:t>
                            </w:r>
                          </w:p>
                          <w:p w:rsidR="00157AE6" w:rsidRPr="0043325A" w:rsidRDefault="00157AE6" w:rsidP="00DC522C">
                            <w:pPr>
                              <w:jc w:val="right"/>
                              <w:rPr>
                                <w:rFonts w:ascii="Century Gothic" w:hAnsi="Century Gothic"/>
                                <w:b/>
                                <w:color w:val="1F497D" w:themeColor="text2"/>
                                <w:sz w:val="28"/>
                                <w:szCs w:val="28"/>
                              </w:rPr>
                            </w:pPr>
                            <w:r w:rsidRPr="00157AE6">
                              <w:rPr>
                                <w:rFonts w:ascii="Century Gothic" w:hAnsi="Century Gothic"/>
                                <w:b/>
                                <w:color w:val="1F497D" w:themeColor="text2"/>
                                <w:sz w:val="28"/>
                                <w:szCs w:val="28"/>
                              </w:rPr>
                              <w:t>para aprender a mirar la realidad juvenil con otros ojos</w:t>
                            </w:r>
                          </w:p>
                          <w:p w:rsidR="00CA2AE2" w:rsidRDefault="00CA2AE2" w:rsidP="00DC522C">
                            <w:pPr>
                              <w:rPr>
                                <w:sz w:val="28"/>
                                <w:szCs w:val="28"/>
                              </w:rPr>
                            </w:pPr>
                          </w:p>
                          <w:p w:rsidR="00CA2AE2" w:rsidRPr="00387159" w:rsidRDefault="00CA2AE2" w:rsidP="00157AE6">
                            <w:pPr>
                              <w:pStyle w:val="Prrafodelista"/>
                              <w:numPr>
                                <w:ilvl w:val="0"/>
                                <w:numId w:val="42"/>
                              </w:numPr>
                              <w:rPr>
                                <w:b/>
                                <w:sz w:val="28"/>
                                <w:szCs w:val="28"/>
                              </w:rPr>
                            </w:pPr>
                            <w:r w:rsidRPr="00387159">
                              <w:rPr>
                                <w:b/>
                                <w:sz w:val="28"/>
                                <w:szCs w:val="28"/>
                              </w:rPr>
                              <w:t>Motivación.</w:t>
                            </w:r>
                          </w:p>
                          <w:p w:rsidR="00CA2AE2" w:rsidRDefault="00157AE6" w:rsidP="002A5567">
                            <w:pPr>
                              <w:pStyle w:val="Prrafodelista"/>
                              <w:jc w:val="both"/>
                              <w:rPr>
                                <w:sz w:val="28"/>
                                <w:szCs w:val="28"/>
                              </w:rPr>
                            </w:pPr>
                            <w:r w:rsidRPr="00157AE6">
                              <w:rPr>
                                <w:sz w:val="24"/>
                                <w:szCs w:val="24"/>
                              </w:rPr>
                              <w:t xml:space="preserve">En </w:t>
                            </w:r>
                            <w:r w:rsidR="002A5567">
                              <w:rPr>
                                <w:sz w:val="24"/>
                                <w:szCs w:val="24"/>
                              </w:rPr>
                              <w:t>e</w:t>
                            </w:r>
                            <w:r w:rsidRPr="00157AE6">
                              <w:rPr>
                                <w:sz w:val="24"/>
                                <w:szCs w:val="24"/>
                              </w:rPr>
                              <w:t xml:space="preserve">ste día queremos pedirle al Señor, a través de María, que nos regale poder mirar las realidades juveniles con los ojos de la misericordia y la esperanza; porque, en la actualidad, los jóvenes se ven amenazados por diversos condicionamientos sociales que les impide su pleno desarrollo. Entre ellas se pueden considerar: “fuertes desigualdades sociales y económicas que generan un clima de gran violencia y empujan a algunos jóvenes en los brazos de la mala vida y del narcotráfico; un sistema político dominado por la corrupción, que socava la confianza en las instituciones y hace legítimo el fatalismo y la falta de compromiso; situaciones de guerra y de pobreza extrema que empujan a emigrar en busca de un futuro mejor” (Sínodo de los Obispos, 2018, Instrumentum laboris, n.7). </w:t>
                            </w:r>
                            <w:r w:rsidR="002A5567">
                              <w:rPr>
                                <w:sz w:val="24"/>
                                <w:szCs w:val="24"/>
                              </w:rPr>
                              <w:t>H</w:t>
                            </w:r>
                            <w:r w:rsidRPr="00157AE6">
                              <w:rPr>
                                <w:sz w:val="24"/>
                                <w:szCs w:val="24"/>
                              </w:rPr>
                              <w:t>oy queremos mirar estas realidades con esperanza, descubriendo que Jesús es nuestro compañero de camino</w:t>
                            </w:r>
                            <w:r w:rsidR="00CA2AE2" w:rsidRPr="00A24EC4">
                              <w:rPr>
                                <w:sz w:val="24"/>
                                <w:szCs w:val="24"/>
                              </w:rPr>
                              <w:t>.</w:t>
                            </w:r>
                          </w:p>
                          <w:p w:rsidR="00CA2AE2" w:rsidRPr="002A5567" w:rsidRDefault="00CA2AE2" w:rsidP="00DC522C">
                            <w:pPr>
                              <w:pStyle w:val="Prrafodelista"/>
                              <w:rPr>
                                <w:szCs w:val="28"/>
                              </w:rPr>
                            </w:pPr>
                          </w:p>
                          <w:p w:rsidR="00CA2AE2" w:rsidRPr="004B29E0" w:rsidRDefault="00CA2AE2" w:rsidP="00157AE6">
                            <w:pPr>
                              <w:pStyle w:val="Prrafodelista"/>
                              <w:numPr>
                                <w:ilvl w:val="0"/>
                                <w:numId w:val="42"/>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157AE6" w:rsidRDefault="000E5527" w:rsidP="00DC522C">
                            <w:pPr>
                              <w:pStyle w:val="Prrafodelista"/>
                              <w:rPr>
                                <w:sz w:val="24"/>
                                <w:szCs w:val="28"/>
                              </w:rPr>
                            </w:pPr>
                            <w:r>
                              <w:rPr>
                                <w:sz w:val="24"/>
                                <w:szCs w:val="28"/>
                              </w:rPr>
                              <w:t>R</w:t>
                            </w:r>
                            <w:r w:rsidR="00CA2AE2" w:rsidRPr="00157AE6">
                              <w:rPr>
                                <w:sz w:val="24"/>
                                <w:szCs w:val="28"/>
                              </w:rPr>
                              <w:t>ezamos juntos: ¡Oh María…! (Ver el anexo)</w:t>
                            </w:r>
                          </w:p>
                          <w:p w:rsidR="00CA2AE2" w:rsidRPr="002A5567" w:rsidRDefault="00CA2AE2" w:rsidP="00DC522C">
                            <w:pPr>
                              <w:pStyle w:val="Prrafodelista"/>
                              <w:rPr>
                                <w:szCs w:val="28"/>
                              </w:rPr>
                            </w:pPr>
                          </w:p>
                          <w:p w:rsidR="00CA2AE2" w:rsidRPr="00387159" w:rsidRDefault="00CA2AE2" w:rsidP="002A5567">
                            <w:pPr>
                              <w:pStyle w:val="Prrafodelista"/>
                              <w:numPr>
                                <w:ilvl w:val="0"/>
                                <w:numId w:val="42"/>
                              </w:numPr>
                              <w:spacing w:after="0"/>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002A5567" w:rsidRPr="002A5567">
                              <w:rPr>
                                <w:b/>
                                <w:sz w:val="28"/>
                                <w:szCs w:val="28"/>
                              </w:rPr>
                              <w:t>Jn 9,1-15.39</w:t>
                            </w:r>
                            <w:r w:rsidRPr="0043325A">
                              <w:rPr>
                                <w:b/>
                                <w:sz w:val="28"/>
                                <w:szCs w:val="28"/>
                              </w:rPr>
                              <w:t>)</w:t>
                            </w:r>
                          </w:p>
                          <w:p w:rsidR="00CA2AE2" w:rsidRDefault="000E5527" w:rsidP="002A5567">
                            <w:pPr>
                              <w:ind w:left="720"/>
                              <w:rPr>
                                <w:sz w:val="28"/>
                                <w:szCs w:val="28"/>
                              </w:rPr>
                            </w:pPr>
                            <w:r w:rsidRPr="000E5527">
                              <w:rPr>
                                <w:sz w:val="24"/>
                                <w:szCs w:val="28"/>
                              </w:rPr>
                              <w:t>Escuchemos la palabra de Dios donde Jesús sana a un joven ciego de nacimiento, sin embargo, la intención de Jesús es sanar la ceguera de los corazones</w:t>
                            </w:r>
                            <w:r w:rsidR="002A5567">
                              <w:rPr>
                                <w:sz w:val="24"/>
                                <w:szCs w:val="28"/>
                              </w:rPr>
                              <w:t>:</w:t>
                            </w:r>
                          </w:p>
                          <w:p w:rsidR="002A5567" w:rsidRPr="002A5567" w:rsidRDefault="002A5567" w:rsidP="002A5567">
                            <w:pPr>
                              <w:ind w:left="1440"/>
                              <w:jc w:val="both"/>
                              <w:rPr>
                                <w:rFonts w:asciiTheme="majorHAnsi" w:hAnsiTheme="majorHAnsi"/>
                                <w:i/>
                                <w:sz w:val="28"/>
                                <w:szCs w:val="28"/>
                              </w:rPr>
                            </w:pPr>
                            <w:r w:rsidRPr="002A5567">
                              <w:rPr>
                                <w:rFonts w:asciiTheme="majorHAnsi" w:hAnsiTheme="majorHAnsi"/>
                                <w:i/>
                                <w:sz w:val="28"/>
                                <w:szCs w:val="28"/>
                              </w:rPr>
                              <w:t xml:space="preserve">Al pasar, vio a un hombre ciego de nacimiento. Sus discípulos le preguntaron: "Maestro, ¿quién ha pecado, él o sus padres, para que haya nacido ciego?". "Ni él ni sus padres han pecado, respondió Jesús; nació así para que se manifiesten en él las obras de Dios… Mientras estoy en el mundo, soy la luz del mundo". </w:t>
                            </w:r>
                          </w:p>
                          <w:p w:rsidR="00CA2AE2" w:rsidRPr="00A24EC4" w:rsidRDefault="002A5567" w:rsidP="002A5567">
                            <w:pPr>
                              <w:ind w:left="1440"/>
                              <w:jc w:val="both"/>
                              <w:rPr>
                                <w:rFonts w:asciiTheme="majorHAnsi" w:hAnsiTheme="majorHAnsi"/>
                                <w:i/>
                                <w:sz w:val="28"/>
                                <w:szCs w:val="28"/>
                              </w:rPr>
                            </w:pPr>
                            <w:r w:rsidRPr="002A5567">
                              <w:rPr>
                                <w:rFonts w:asciiTheme="majorHAnsi" w:hAnsiTheme="majorHAnsi"/>
                                <w:i/>
                                <w:sz w:val="28"/>
                                <w:szCs w:val="28"/>
                              </w:rPr>
                              <w:t>Después que dijo esto, escupió en la tierra, hizo barro con la saliva y lo puso sobre los ojos del ciego, diciéndole: "Ve a lavarte a la piscina de Siloé", que significa "Enviado". El ciego fue, se lavó y, al regresar, ya veía.</w:t>
                            </w:r>
                            <w:r w:rsidR="00E367BF">
                              <w:rPr>
                                <w:rFonts w:asciiTheme="majorHAnsi" w:hAnsiTheme="majorHAnsi"/>
                                <w:i/>
                                <w:sz w:val="28"/>
                                <w:szCs w:val="28"/>
                              </w:rPr>
                              <w:t xml:space="preserve"> </w:t>
                            </w:r>
                            <w:r w:rsidRPr="002A5567">
                              <w:rPr>
                                <w:rFonts w:asciiTheme="majorHAnsi" w:hAnsiTheme="majorHAnsi"/>
                                <w:i/>
                                <w:sz w:val="28"/>
                                <w:szCs w:val="28"/>
                              </w:rPr>
                              <w:t>Los vecinos y los que antes lo habían visto mendigar, se preguntaban: "¿No es este el que se sentaba a pedir limosna?". El decía: "Soy realmente yo". Ellos le dijeron: "¿Cómo se te han abierto los ojos?".</w:t>
                            </w:r>
                            <w:r>
                              <w:rPr>
                                <w:rFonts w:asciiTheme="majorHAnsi" w:hAnsiTheme="majorHAnsi"/>
                                <w:i/>
                                <w:sz w:val="28"/>
                                <w:szCs w:val="28"/>
                              </w:rPr>
                              <w:t xml:space="preserve"> </w:t>
                            </w:r>
                            <w:r w:rsidRPr="002A5567">
                              <w:rPr>
                                <w:rFonts w:asciiTheme="majorHAnsi" w:hAnsiTheme="majorHAnsi"/>
                                <w:i/>
                                <w:sz w:val="28"/>
                                <w:szCs w:val="28"/>
                              </w:rPr>
                              <w:t>El respondió: "Ese hombre que se llama Jesús hizo barro, lo puso sobre mis ojos y me dijo: 'Ve a lavarte a Siloé'. Yo fui, me lavé y vi".</w:t>
                            </w:r>
                            <w:r>
                              <w:rPr>
                                <w:rFonts w:asciiTheme="majorHAnsi" w:hAnsiTheme="majorHAnsi"/>
                                <w:i/>
                                <w:sz w:val="28"/>
                                <w:szCs w:val="28"/>
                              </w:rPr>
                              <w:t xml:space="preserve"> </w:t>
                            </w:r>
                            <w:r w:rsidRPr="002A5567">
                              <w:rPr>
                                <w:rFonts w:asciiTheme="majorHAnsi" w:hAnsiTheme="majorHAnsi"/>
                                <w:i/>
                                <w:sz w:val="28"/>
                                <w:szCs w:val="28"/>
                              </w:rPr>
                              <w:t>Después Jesús agregó: "He venido a este mundo para un juicio: Para que vean los que no v</w:t>
                            </w:r>
                            <w:r>
                              <w:rPr>
                                <w:rFonts w:asciiTheme="majorHAnsi" w:hAnsiTheme="majorHAnsi"/>
                                <w:i/>
                                <w:sz w:val="28"/>
                                <w:szCs w:val="28"/>
                              </w:rPr>
                              <w:t>en y queden ciegos los que ven"</w:t>
                            </w:r>
                            <w:r w:rsidR="00CA2AE2"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68" style="position:absolute;margin-left:0;margin-top:-12.35pt;width:468pt;height:680.25pt;z-index:-251503616;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KS6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W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8enWd2a8gHmDfobhwr2Mxwa435S0sGuK6j/&#10;sWNOUKLea2jx1Wg6jcsRL9PZYgwXN9RshxqmOUAVNECu8HgV0kLdWSfrBjyl2dDmEua8kjiBcQck&#10;VhBNvMA+S3OQdm9cmMM7Wj3+Q2x+AQ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DdvKS6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Segundo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DC522C">
                      <w:pPr>
                        <w:jc w:val="right"/>
                        <w:rPr>
                          <w:rFonts w:ascii="Century Gothic" w:hAnsi="Century Gothic"/>
                          <w:b/>
                          <w:color w:val="1F497D" w:themeColor="text2"/>
                          <w:sz w:val="28"/>
                          <w:szCs w:val="28"/>
                        </w:rPr>
                      </w:pPr>
                      <w:r w:rsidRPr="004C4869">
                        <w:rPr>
                          <w:rFonts w:ascii="Century Gothic" w:hAnsi="Century Gothic"/>
                          <w:b/>
                          <w:color w:val="1F497D" w:themeColor="text2"/>
                          <w:sz w:val="28"/>
                          <w:szCs w:val="28"/>
                        </w:rPr>
                        <w:t xml:space="preserve">Cristo </w:t>
                      </w:r>
                      <w:r>
                        <w:rPr>
                          <w:rFonts w:ascii="Century Gothic" w:hAnsi="Century Gothic"/>
                          <w:b/>
                          <w:color w:val="1F497D" w:themeColor="text2"/>
                          <w:sz w:val="28"/>
                          <w:szCs w:val="28"/>
                        </w:rPr>
                        <w:t>me</w:t>
                      </w:r>
                      <w:r w:rsidRPr="004C4869">
                        <w:rPr>
                          <w:rFonts w:ascii="Century Gothic" w:hAnsi="Century Gothic"/>
                          <w:b/>
                          <w:color w:val="1F497D" w:themeColor="text2"/>
                          <w:sz w:val="28"/>
                          <w:szCs w:val="28"/>
                        </w:rPr>
                        <w:t xml:space="preserve"> invita a ser su discípulo y dejar</w:t>
                      </w:r>
                      <w:r>
                        <w:rPr>
                          <w:rFonts w:ascii="Century Gothic" w:hAnsi="Century Gothic"/>
                          <w:b/>
                          <w:color w:val="1F497D" w:themeColor="text2"/>
                          <w:sz w:val="28"/>
                          <w:szCs w:val="28"/>
                        </w:rPr>
                        <w:t>me</w:t>
                      </w:r>
                      <w:r w:rsidRPr="004C4869">
                        <w:rPr>
                          <w:rFonts w:ascii="Century Gothic" w:hAnsi="Century Gothic"/>
                          <w:b/>
                          <w:color w:val="1F497D" w:themeColor="text2"/>
                          <w:sz w:val="28"/>
                          <w:szCs w:val="28"/>
                        </w:rPr>
                        <w:t xml:space="preserve"> enseñar por El</w:t>
                      </w:r>
                      <w:r w:rsidR="00157AE6">
                        <w:rPr>
                          <w:rFonts w:ascii="Century Gothic" w:hAnsi="Century Gothic"/>
                          <w:b/>
                          <w:color w:val="1F497D" w:themeColor="text2"/>
                          <w:sz w:val="28"/>
                          <w:szCs w:val="28"/>
                        </w:rPr>
                        <w:t>,</w:t>
                      </w:r>
                    </w:p>
                    <w:p w:rsidR="00157AE6" w:rsidRPr="0043325A" w:rsidRDefault="00157AE6" w:rsidP="00DC522C">
                      <w:pPr>
                        <w:jc w:val="right"/>
                        <w:rPr>
                          <w:rFonts w:ascii="Century Gothic" w:hAnsi="Century Gothic"/>
                          <w:b/>
                          <w:color w:val="1F497D" w:themeColor="text2"/>
                          <w:sz w:val="28"/>
                          <w:szCs w:val="28"/>
                        </w:rPr>
                      </w:pPr>
                      <w:r w:rsidRPr="00157AE6">
                        <w:rPr>
                          <w:rFonts w:ascii="Century Gothic" w:hAnsi="Century Gothic"/>
                          <w:b/>
                          <w:color w:val="1F497D" w:themeColor="text2"/>
                          <w:sz w:val="28"/>
                          <w:szCs w:val="28"/>
                        </w:rPr>
                        <w:t>para aprender a mirar la realidad juvenil con otros ojos</w:t>
                      </w:r>
                    </w:p>
                    <w:p w:rsidR="00CA2AE2" w:rsidRDefault="00CA2AE2" w:rsidP="00DC522C">
                      <w:pPr>
                        <w:rPr>
                          <w:sz w:val="28"/>
                          <w:szCs w:val="28"/>
                        </w:rPr>
                      </w:pPr>
                    </w:p>
                    <w:p w:rsidR="00CA2AE2" w:rsidRPr="00387159" w:rsidRDefault="00CA2AE2" w:rsidP="00157AE6">
                      <w:pPr>
                        <w:pStyle w:val="Prrafodelista"/>
                        <w:numPr>
                          <w:ilvl w:val="0"/>
                          <w:numId w:val="42"/>
                        </w:numPr>
                        <w:rPr>
                          <w:b/>
                          <w:sz w:val="28"/>
                          <w:szCs w:val="28"/>
                        </w:rPr>
                      </w:pPr>
                      <w:r w:rsidRPr="00387159">
                        <w:rPr>
                          <w:b/>
                          <w:sz w:val="28"/>
                          <w:szCs w:val="28"/>
                        </w:rPr>
                        <w:t>Motivación.</w:t>
                      </w:r>
                    </w:p>
                    <w:p w:rsidR="00CA2AE2" w:rsidRDefault="00157AE6" w:rsidP="002A5567">
                      <w:pPr>
                        <w:pStyle w:val="Prrafodelista"/>
                        <w:jc w:val="both"/>
                        <w:rPr>
                          <w:sz w:val="28"/>
                          <w:szCs w:val="28"/>
                        </w:rPr>
                      </w:pPr>
                      <w:r w:rsidRPr="00157AE6">
                        <w:rPr>
                          <w:sz w:val="24"/>
                          <w:szCs w:val="24"/>
                        </w:rPr>
                        <w:t xml:space="preserve">En </w:t>
                      </w:r>
                      <w:r w:rsidR="002A5567">
                        <w:rPr>
                          <w:sz w:val="24"/>
                          <w:szCs w:val="24"/>
                        </w:rPr>
                        <w:t>e</w:t>
                      </w:r>
                      <w:r w:rsidRPr="00157AE6">
                        <w:rPr>
                          <w:sz w:val="24"/>
                          <w:szCs w:val="24"/>
                        </w:rPr>
                        <w:t xml:space="preserve">ste día queremos pedirle al Señor, a través de María, que nos regale poder mirar las realidades juveniles con los ojos de la misericordia y la esperanza; porque, en la actualidad, los jóvenes se ven amenazados por diversos condicionamientos sociales que les impide su pleno desarrollo. Entre ellas se pueden considerar: “fuertes desigualdades sociales y económicas que generan un clima de gran violencia y empujan a algunos jóvenes en los brazos de la mala vida y del narcotráfico; un sistema político dominado por la corrupción, que socava la confianza en las instituciones y hace legítimo el fatalismo y la falta de compromiso; situaciones de guerra y de pobreza extrema que empujan a emigrar en busca de un futuro mejor” (Sínodo de los Obispos, 2018, Instrumentum laboris, n.7). </w:t>
                      </w:r>
                      <w:r w:rsidR="002A5567">
                        <w:rPr>
                          <w:sz w:val="24"/>
                          <w:szCs w:val="24"/>
                        </w:rPr>
                        <w:t>H</w:t>
                      </w:r>
                      <w:r w:rsidRPr="00157AE6">
                        <w:rPr>
                          <w:sz w:val="24"/>
                          <w:szCs w:val="24"/>
                        </w:rPr>
                        <w:t>oy queremos mirar estas realidades con esperanza, descubriendo que Jesús es nuestro compañero de camino</w:t>
                      </w:r>
                      <w:r w:rsidR="00CA2AE2" w:rsidRPr="00A24EC4">
                        <w:rPr>
                          <w:sz w:val="24"/>
                          <w:szCs w:val="24"/>
                        </w:rPr>
                        <w:t>.</w:t>
                      </w:r>
                    </w:p>
                    <w:p w:rsidR="00CA2AE2" w:rsidRPr="002A5567" w:rsidRDefault="00CA2AE2" w:rsidP="00DC522C">
                      <w:pPr>
                        <w:pStyle w:val="Prrafodelista"/>
                        <w:rPr>
                          <w:szCs w:val="28"/>
                        </w:rPr>
                      </w:pPr>
                    </w:p>
                    <w:p w:rsidR="00CA2AE2" w:rsidRPr="004B29E0" w:rsidRDefault="00CA2AE2" w:rsidP="00157AE6">
                      <w:pPr>
                        <w:pStyle w:val="Prrafodelista"/>
                        <w:numPr>
                          <w:ilvl w:val="0"/>
                          <w:numId w:val="42"/>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157AE6" w:rsidRDefault="000E5527" w:rsidP="00DC522C">
                      <w:pPr>
                        <w:pStyle w:val="Prrafodelista"/>
                        <w:rPr>
                          <w:sz w:val="24"/>
                          <w:szCs w:val="28"/>
                        </w:rPr>
                      </w:pPr>
                      <w:r>
                        <w:rPr>
                          <w:sz w:val="24"/>
                          <w:szCs w:val="28"/>
                        </w:rPr>
                        <w:t>R</w:t>
                      </w:r>
                      <w:r w:rsidR="00CA2AE2" w:rsidRPr="00157AE6">
                        <w:rPr>
                          <w:sz w:val="24"/>
                          <w:szCs w:val="28"/>
                        </w:rPr>
                        <w:t>ezamos juntos: ¡Oh María…! (Ver el anexo)</w:t>
                      </w:r>
                    </w:p>
                    <w:p w:rsidR="00CA2AE2" w:rsidRPr="002A5567" w:rsidRDefault="00CA2AE2" w:rsidP="00DC522C">
                      <w:pPr>
                        <w:pStyle w:val="Prrafodelista"/>
                        <w:rPr>
                          <w:szCs w:val="28"/>
                        </w:rPr>
                      </w:pPr>
                    </w:p>
                    <w:p w:rsidR="00CA2AE2" w:rsidRPr="00387159" w:rsidRDefault="00CA2AE2" w:rsidP="002A5567">
                      <w:pPr>
                        <w:pStyle w:val="Prrafodelista"/>
                        <w:numPr>
                          <w:ilvl w:val="0"/>
                          <w:numId w:val="42"/>
                        </w:numPr>
                        <w:spacing w:after="0"/>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002A5567" w:rsidRPr="002A5567">
                        <w:rPr>
                          <w:b/>
                          <w:sz w:val="28"/>
                          <w:szCs w:val="28"/>
                        </w:rPr>
                        <w:t>Jn 9,1-15.39</w:t>
                      </w:r>
                      <w:r w:rsidRPr="0043325A">
                        <w:rPr>
                          <w:b/>
                          <w:sz w:val="28"/>
                          <w:szCs w:val="28"/>
                        </w:rPr>
                        <w:t>)</w:t>
                      </w:r>
                    </w:p>
                    <w:p w:rsidR="00CA2AE2" w:rsidRDefault="000E5527" w:rsidP="002A5567">
                      <w:pPr>
                        <w:ind w:left="720"/>
                        <w:rPr>
                          <w:sz w:val="28"/>
                          <w:szCs w:val="28"/>
                        </w:rPr>
                      </w:pPr>
                      <w:r w:rsidRPr="000E5527">
                        <w:rPr>
                          <w:sz w:val="24"/>
                          <w:szCs w:val="28"/>
                        </w:rPr>
                        <w:t>Escuchemos la palabra de Dios donde Jesús sana a un joven ciego de nacimiento, sin embargo, la intención de Jesús es sanar la ceguera de los corazones</w:t>
                      </w:r>
                      <w:r w:rsidR="002A5567">
                        <w:rPr>
                          <w:sz w:val="24"/>
                          <w:szCs w:val="28"/>
                        </w:rPr>
                        <w:t>:</w:t>
                      </w:r>
                    </w:p>
                    <w:p w:rsidR="002A5567" w:rsidRPr="002A5567" w:rsidRDefault="002A5567" w:rsidP="002A5567">
                      <w:pPr>
                        <w:ind w:left="1440"/>
                        <w:jc w:val="both"/>
                        <w:rPr>
                          <w:rFonts w:asciiTheme="majorHAnsi" w:hAnsiTheme="majorHAnsi"/>
                          <w:i/>
                          <w:sz w:val="28"/>
                          <w:szCs w:val="28"/>
                        </w:rPr>
                      </w:pPr>
                      <w:r w:rsidRPr="002A5567">
                        <w:rPr>
                          <w:rFonts w:asciiTheme="majorHAnsi" w:hAnsiTheme="majorHAnsi"/>
                          <w:i/>
                          <w:sz w:val="28"/>
                          <w:szCs w:val="28"/>
                        </w:rPr>
                        <w:t xml:space="preserve">Al pasar, vio a un hombre ciego de nacimiento. Sus discípulos le preguntaron: "Maestro, ¿quién ha pecado, él o sus padres, para que haya nacido ciego?". "Ni él ni sus padres han pecado, respondió Jesús; nació así para que se manifiesten en él las obras de Dios… Mientras estoy en el mundo, soy la luz del mundo". </w:t>
                      </w:r>
                    </w:p>
                    <w:p w:rsidR="00CA2AE2" w:rsidRPr="00A24EC4" w:rsidRDefault="002A5567" w:rsidP="002A5567">
                      <w:pPr>
                        <w:ind w:left="1440"/>
                        <w:jc w:val="both"/>
                        <w:rPr>
                          <w:rFonts w:asciiTheme="majorHAnsi" w:hAnsiTheme="majorHAnsi"/>
                          <w:i/>
                          <w:sz w:val="28"/>
                          <w:szCs w:val="28"/>
                        </w:rPr>
                      </w:pPr>
                      <w:r w:rsidRPr="002A5567">
                        <w:rPr>
                          <w:rFonts w:asciiTheme="majorHAnsi" w:hAnsiTheme="majorHAnsi"/>
                          <w:i/>
                          <w:sz w:val="28"/>
                          <w:szCs w:val="28"/>
                        </w:rPr>
                        <w:t>Después que dijo esto, escupió en la tierra, hizo barro con la saliva y lo puso sobre los ojos del ciego, diciéndole: "Ve a lavarte a la piscina de Siloé", que significa "Enviado". El ciego fue, se lavó y, al regresar, ya veía.</w:t>
                      </w:r>
                      <w:r w:rsidR="00E367BF">
                        <w:rPr>
                          <w:rFonts w:asciiTheme="majorHAnsi" w:hAnsiTheme="majorHAnsi"/>
                          <w:i/>
                          <w:sz w:val="28"/>
                          <w:szCs w:val="28"/>
                        </w:rPr>
                        <w:t xml:space="preserve"> </w:t>
                      </w:r>
                      <w:r w:rsidRPr="002A5567">
                        <w:rPr>
                          <w:rFonts w:asciiTheme="majorHAnsi" w:hAnsiTheme="majorHAnsi"/>
                          <w:i/>
                          <w:sz w:val="28"/>
                          <w:szCs w:val="28"/>
                        </w:rPr>
                        <w:t>Los vecinos y los que antes lo habían visto mendigar, se preguntaban: "¿No es este el que se sentaba a pedir limosna?". El decía: "Soy realmente yo". Ellos le dijeron: "¿Cómo se te han abierto los ojos?".</w:t>
                      </w:r>
                      <w:r>
                        <w:rPr>
                          <w:rFonts w:asciiTheme="majorHAnsi" w:hAnsiTheme="majorHAnsi"/>
                          <w:i/>
                          <w:sz w:val="28"/>
                          <w:szCs w:val="28"/>
                        </w:rPr>
                        <w:t xml:space="preserve"> </w:t>
                      </w:r>
                      <w:r w:rsidRPr="002A5567">
                        <w:rPr>
                          <w:rFonts w:asciiTheme="majorHAnsi" w:hAnsiTheme="majorHAnsi"/>
                          <w:i/>
                          <w:sz w:val="28"/>
                          <w:szCs w:val="28"/>
                        </w:rPr>
                        <w:t>El respondió: "Ese hombre que se llama Jesús hizo barro, lo puso sobre mis ojos y me dijo: 'Ve a lavarte a Siloé'. Yo fui, me lavé y vi".</w:t>
                      </w:r>
                      <w:r>
                        <w:rPr>
                          <w:rFonts w:asciiTheme="majorHAnsi" w:hAnsiTheme="majorHAnsi"/>
                          <w:i/>
                          <w:sz w:val="28"/>
                          <w:szCs w:val="28"/>
                        </w:rPr>
                        <w:t xml:space="preserve"> </w:t>
                      </w:r>
                      <w:r w:rsidRPr="002A5567">
                        <w:rPr>
                          <w:rFonts w:asciiTheme="majorHAnsi" w:hAnsiTheme="majorHAnsi"/>
                          <w:i/>
                          <w:sz w:val="28"/>
                          <w:szCs w:val="28"/>
                        </w:rPr>
                        <w:t>Después Jesús agregó: "He venido a este mundo para un juicio: Para que vean los que no v</w:t>
                      </w:r>
                      <w:r>
                        <w:rPr>
                          <w:rFonts w:asciiTheme="majorHAnsi" w:hAnsiTheme="majorHAnsi"/>
                          <w:i/>
                          <w:sz w:val="28"/>
                          <w:szCs w:val="28"/>
                        </w:rPr>
                        <w:t>en y queden ciegos los que ven"</w:t>
                      </w:r>
                      <w:r w:rsidR="00CA2AE2"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813888"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66"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E367BF" w:rsidRDefault="00E367BF" w:rsidP="00DC522C">
                            <w:pPr>
                              <w:pStyle w:val="Prrafodelista"/>
                              <w:numPr>
                                <w:ilvl w:val="0"/>
                                <w:numId w:val="2"/>
                              </w:numPr>
                              <w:ind w:left="720"/>
                              <w:rPr>
                                <w:sz w:val="24"/>
                                <w:szCs w:val="28"/>
                              </w:rPr>
                            </w:pPr>
                            <w:r w:rsidRPr="00E367BF">
                              <w:rPr>
                                <w:sz w:val="24"/>
                                <w:szCs w:val="28"/>
                              </w:rPr>
                              <w:t>¿De qué ceguera Jesús me quiere liberar? ¿Qué aspectos de mi vida no quiero ver porque tengo miedo?</w:t>
                            </w:r>
                            <w:r w:rsidR="00CA2AE2" w:rsidRPr="00E367BF">
                              <w:rPr>
                                <w:sz w:val="24"/>
                                <w:szCs w:val="28"/>
                              </w:rPr>
                              <w:t xml:space="preserve">  </w:t>
                            </w:r>
                          </w:p>
                          <w:p w:rsidR="00CA2AE2" w:rsidRPr="0043325A" w:rsidRDefault="00CA2AE2" w:rsidP="00E367BF">
                            <w:pPr>
                              <w:pStyle w:val="Prrafodelista"/>
                              <w:numPr>
                                <w:ilvl w:val="0"/>
                                <w:numId w:val="42"/>
                              </w:numPr>
                              <w:spacing w:after="0"/>
                              <w:rPr>
                                <w:b/>
                                <w:sz w:val="28"/>
                                <w:szCs w:val="28"/>
                              </w:rPr>
                            </w:pPr>
                            <w:r w:rsidRPr="0043325A">
                              <w:rPr>
                                <w:b/>
                                <w:sz w:val="28"/>
                                <w:szCs w:val="28"/>
                              </w:rPr>
                              <w:t>Oremos juntos.</w:t>
                            </w:r>
                          </w:p>
                          <w:p w:rsidR="00CA2AE2" w:rsidRPr="00A24EC4" w:rsidRDefault="00E367BF" w:rsidP="00E367BF">
                            <w:pPr>
                              <w:jc w:val="both"/>
                              <w:rPr>
                                <w:sz w:val="24"/>
                                <w:szCs w:val="28"/>
                              </w:rPr>
                            </w:pPr>
                            <w:r w:rsidRPr="00E367BF">
                              <w:rPr>
                                <w:sz w:val="24"/>
                                <w:szCs w:val="28"/>
                              </w:rPr>
                              <w:t>Pidamos a Jesús, al hijo de María, que nos sane de nuestras cegueras y nos regale ver la belleza de cada joven creado a imagen y semejanza de Dios.</w:t>
                            </w:r>
                          </w:p>
                          <w:p w:rsidR="00E367BF" w:rsidRPr="00E367BF" w:rsidRDefault="00E367BF" w:rsidP="00E367BF">
                            <w:pPr>
                              <w:pStyle w:val="Prrafodelista"/>
                              <w:numPr>
                                <w:ilvl w:val="0"/>
                                <w:numId w:val="3"/>
                              </w:numPr>
                              <w:jc w:val="both"/>
                              <w:rPr>
                                <w:sz w:val="24"/>
                                <w:szCs w:val="28"/>
                              </w:rPr>
                            </w:pPr>
                            <w:r w:rsidRPr="00E367BF">
                              <w:rPr>
                                <w:sz w:val="24"/>
                                <w:szCs w:val="28"/>
                              </w:rPr>
                              <w:t>Oremos por el Papa, los obispos, sacerdotes, religiosas y agentes pastorales que trabajan en el mundo juvenil para que el Señor les regale una mirada de misericordia y esperanza…  Escúchanos…</w:t>
                            </w:r>
                          </w:p>
                          <w:p w:rsidR="00E367BF" w:rsidRPr="00E367BF" w:rsidRDefault="00E367BF" w:rsidP="00E367BF">
                            <w:pPr>
                              <w:pStyle w:val="Prrafodelista"/>
                              <w:numPr>
                                <w:ilvl w:val="0"/>
                                <w:numId w:val="3"/>
                              </w:numPr>
                              <w:jc w:val="both"/>
                              <w:rPr>
                                <w:sz w:val="24"/>
                                <w:szCs w:val="28"/>
                              </w:rPr>
                            </w:pPr>
                            <w:r w:rsidRPr="00E367BF">
                              <w:rPr>
                                <w:sz w:val="24"/>
                                <w:szCs w:val="28"/>
                              </w:rPr>
                              <w:t>Por los jóvenes de nuestro país, especialmente por los dirigentes juveniles en colegios, universidades y el mundo político, para que trabajen por la construcción del Reino transformando el rostro de los jóvenes más vulnerables…  Escúchanos…</w:t>
                            </w:r>
                          </w:p>
                          <w:p w:rsidR="00E367BF" w:rsidRPr="00E367BF" w:rsidRDefault="00E367BF" w:rsidP="00E367BF">
                            <w:pPr>
                              <w:pStyle w:val="Prrafodelista"/>
                              <w:numPr>
                                <w:ilvl w:val="0"/>
                                <w:numId w:val="3"/>
                              </w:numPr>
                              <w:jc w:val="both"/>
                              <w:rPr>
                                <w:sz w:val="24"/>
                                <w:szCs w:val="28"/>
                              </w:rPr>
                            </w:pPr>
                            <w:r w:rsidRPr="00E367BF">
                              <w:rPr>
                                <w:sz w:val="24"/>
                                <w:szCs w:val="28"/>
                              </w:rPr>
                              <w:t>Por los jóvenes que sufren, para que el Señor les regale una mirada de fe y esperanza a su realidad contristada por la pobreza, las adicciones y la violencia…  Escúchanos…</w:t>
                            </w:r>
                          </w:p>
                          <w:p w:rsidR="00CA2AE2" w:rsidRPr="00A24EC4" w:rsidRDefault="00E367BF" w:rsidP="00E367BF">
                            <w:pPr>
                              <w:pStyle w:val="Prrafodelista"/>
                              <w:numPr>
                                <w:ilvl w:val="0"/>
                                <w:numId w:val="3"/>
                              </w:numPr>
                              <w:jc w:val="both"/>
                              <w:rPr>
                                <w:sz w:val="24"/>
                                <w:szCs w:val="28"/>
                              </w:rPr>
                            </w:pPr>
                            <w:r w:rsidRPr="00E367BF">
                              <w:rPr>
                                <w:sz w:val="24"/>
                                <w:szCs w:val="28"/>
                              </w:rPr>
                              <w:t>Por los jóvenes que nos reunimos hoy, para que el Señor nos regale una renovada mirada de fe a nosotros como jóvenes constructores d</w:t>
                            </w:r>
                            <w:r>
                              <w:rPr>
                                <w:sz w:val="24"/>
                                <w:szCs w:val="28"/>
                              </w:rPr>
                              <w:t>e una nueva Iglesia</w:t>
                            </w:r>
                            <w:r w:rsidRPr="00E367BF">
                              <w:rPr>
                                <w:sz w:val="24"/>
                                <w:szCs w:val="28"/>
                              </w:rPr>
                              <w:t>…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43325A" w:rsidRDefault="00CA2AE2" w:rsidP="00157AE6">
                            <w:pPr>
                              <w:pStyle w:val="Prrafodelista"/>
                              <w:numPr>
                                <w:ilvl w:val="0"/>
                                <w:numId w:val="42"/>
                              </w:numPr>
                              <w:rPr>
                                <w:b/>
                                <w:sz w:val="28"/>
                                <w:szCs w:val="28"/>
                              </w:rPr>
                            </w:pPr>
                            <w:r>
                              <w:rPr>
                                <w:b/>
                                <w:sz w:val="28"/>
                                <w:szCs w:val="28"/>
                              </w:rPr>
                              <w:t>L</w:t>
                            </w:r>
                            <w:r w:rsidRPr="00A24EC4">
                              <w:rPr>
                                <w:b/>
                                <w:sz w:val="28"/>
                                <w:szCs w:val="28"/>
                              </w:rPr>
                              <w:t>a palabra de nuestros pastores</w:t>
                            </w:r>
                          </w:p>
                          <w:p w:rsidR="00E367BF" w:rsidRPr="00E367BF" w:rsidRDefault="00E367BF" w:rsidP="00E367BF">
                            <w:pPr>
                              <w:pStyle w:val="Prrafodelista"/>
                              <w:jc w:val="both"/>
                              <w:rPr>
                                <w:sz w:val="24"/>
                                <w:szCs w:val="24"/>
                              </w:rPr>
                            </w:pPr>
                            <w:r w:rsidRPr="00E367BF">
                              <w:rPr>
                                <w:sz w:val="24"/>
                                <w:szCs w:val="24"/>
                              </w:rPr>
                              <w:t>El Papa Francisco se reúne con los jóvenes de Bangladés y les invita a mirar su historia con los ojos de Cristo:</w:t>
                            </w:r>
                          </w:p>
                          <w:p w:rsidR="00E367BF" w:rsidRPr="00E367BF" w:rsidRDefault="00E367BF" w:rsidP="00E367BF">
                            <w:pPr>
                              <w:pStyle w:val="Prrafodelista"/>
                              <w:jc w:val="both"/>
                              <w:rPr>
                                <w:sz w:val="24"/>
                                <w:szCs w:val="24"/>
                              </w:rPr>
                            </w:pPr>
                            <w:r w:rsidRPr="00E367BF">
                              <w:rPr>
                                <w:sz w:val="24"/>
                                <w:szCs w:val="24"/>
                              </w:rPr>
                              <w:t xml:space="preserve">“Los jóvenes están siempre listos para ir hacia adelante, hacer que todo suceda y arriesgar. Os animo a continuar con ese entusiasmo en las circunstancias buenas y malas. Ir hacia adelante, especialmente en aquellos momentos en los que os sentís oprimidos por los problemas y la tristeza y, mirando alrededor, parece que Dios no aparece en el horizonte (…) debemos mirar el mundo, nuestra situación, nuestros problemas, todo, con los ojos de Dios. Nosotros recibimos esta sabiduría cuando comenzamos a ver las cosas con los ojos de Dios, a escuchar a los demás con los oídos de Dios, a amar con el corazón de Dios y a valorar las cosas con los valores de Dios. </w:t>
                            </w:r>
                          </w:p>
                          <w:p w:rsidR="00CA2AE2" w:rsidRDefault="00E367BF" w:rsidP="00E367BF">
                            <w:pPr>
                              <w:pStyle w:val="Prrafodelista"/>
                              <w:jc w:val="both"/>
                              <w:rPr>
                                <w:sz w:val="24"/>
                                <w:szCs w:val="24"/>
                              </w:rPr>
                            </w:pPr>
                            <w:r w:rsidRPr="00E367BF">
                              <w:rPr>
                                <w:sz w:val="24"/>
                                <w:szCs w:val="24"/>
                              </w:rPr>
                              <w:t>Queridos jóvenes,</w:t>
                            </w:r>
                            <w:r>
                              <w:rPr>
                                <w:sz w:val="24"/>
                                <w:szCs w:val="24"/>
                              </w:rPr>
                              <w:t xml:space="preserve"> </w:t>
                            </w:r>
                            <w:r w:rsidRPr="00E367BF">
                              <w:rPr>
                                <w:sz w:val="24"/>
                                <w:szCs w:val="24"/>
                              </w:rPr>
                              <w:t xml:space="preserve">queridos amigos, </w:t>
                            </w:r>
                            <w:r>
                              <w:rPr>
                                <w:sz w:val="24"/>
                                <w:szCs w:val="24"/>
                              </w:rPr>
                              <w:t xml:space="preserve">(…) </w:t>
                            </w:r>
                            <w:r w:rsidRPr="00E367BF">
                              <w:rPr>
                                <w:sz w:val="24"/>
                                <w:szCs w:val="24"/>
                              </w:rPr>
                              <w:t xml:space="preserve">Que la sabiduría de Dios siga inspirando vuestro esfuerzo por crecer en el amor, en la fraternidad y en la bondad” (Francisco, Encuentro con los jóvenes de </w:t>
                            </w:r>
                            <w:r w:rsidR="00A35F41" w:rsidRPr="00E367BF">
                              <w:rPr>
                                <w:sz w:val="24"/>
                                <w:szCs w:val="24"/>
                              </w:rPr>
                              <w:t>Bangladés</w:t>
                            </w:r>
                            <w:r w:rsidRPr="00E367BF">
                              <w:rPr>
                                <w:sz w:val="24"/>
                                <w:szCs w:val="24"/>
                              </w:rPr>
                              <w:t>, Viaje Apostólico de su Santidad Francisco a Myanmar y Bangladés, 2 de diciembre 2017)</w:t>
                            </w:r>
                            <w:r w:rsidR="00CA2AE2" w:rsidRPr="00A24EC4">
                              <w:rPr>
                                <w:sz w:val="24"/>
                                <w:szCs w:val="24"/>
                              </w:rPr>
                              <w:t>.</w:t>
                            </w:r>
                          </w:p>
                          <w:p w:rsidR="00E367BF" w:rsidRPr="00A24EC4" w:rsidRDefault="00E367BF" w:rsidP="00E367BF">
                            <w:pPr>
                              <w:pStyle w:val="Prrafodelista"/>
                              <w:jc w:val="both"/>
                              <w:rPr>
                                <w:sz w:val="24"/>
                                <w:szCs w:val="24"/>
                              </w:rPr>
                            </w:pPr>
                          </w:p>
                          <w:p w:rsidR="00CA2AE2" w:rsidRPr="0043325A" w:rsidRDefault="00CA2AE2" w:rsidP="00157AE6">
                            <w:pPr>
                              <w:pStyle w:val="Prrafodelista"/>
                              <w:numPr>
                                <w:ilvl w:val="0"/>
                                <w:numId w:val="42"/>
                              </w:numPr>
                              <w:rPr>
                                <w:b/>
                                <w:sz w:val="28"/>
                                <w:szCs w:val="28"/>
                              </w:rPr>
                            </w:pPr>
                            <w:r w:rsidRPr="0043325A">
                              <w:rPr>
                                <w:b/>
                                <w:sz w:val="28"/>
                                <w:szCs w:val="28"/>
                              </w:rPr>
                              <w:t>Sugerencia de signo.</w:t>
                            </w:r>
                          </w:p>
                          <w:p w:rsidR="00CA2AE2" w:rsidRPr="00A24EC4" w:rsidRDefault="00E367BF" w:rsidP="00E367BF">
                            <w:pPr>
                              <w:pStyle w:val="Prrafodelista"/>
                              <w:rPr>
                                <w:sz w:val="24"/>
                                <w:szCs w:val="28"/>
                              </w:rPr>
                            </w:pPr>
                            <w:r>
                              <w:rPr>
                                <w:sz w:val="24"/>
                                <w:szCs w:val="28"/>
                              </w:rPr>
                              <w:t>L</w:t>
                            </w:r>
                            <w:r w:rsidRPr="00E367BF">
                              <w:rPr>
                                <w:sz w:val="24"/>
                                <w:szCs w:val="28"/>
                              </w:rPr>
                              <w:t>entes que indique</w:t>
                            </w:r>
                            <w:r>
                              <w:rPr>
                                <w:sz w:val="24"/>
                                <w:szCs w:val="28"/>
                              </w:rPr>
                              <w:t>n</w:t>
                            </w:r>
                            <w:r w:rsidRPr="00E367BF">
                              <w:rPr>
                                <w:sz w:val="24"/>
                                <w:szCs w:val="28"/>
                              </w:rPr>
                              <w:t xml:space="preserve"> la necesidad de mirar la realidad desde la fe</w:t>
                            </w:r>
                          </w:p>
                          <w:p w:rsidR="00CA2AE2" w:rsidRPr="0043325A" w:rsidRDefault="00CA2AE2" w:rsidP="00157AE6">
                            <w:pPr>
                              <w:pStyle w:val="Prrafodelista"/>
                              <w:numPr>
                                <w:ilvl w:val="0"/>
                                <w:numId w:val="42"/>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69" style="position:absolute;margin-left:0;margin-top:-9.75pt;width:468pt;height:680.25pt;z-index:-25150259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jXQ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e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yenWd2a8gHmDfobhwr2Mxwa435S0sGuK6j/&#10;sWNOUKLea2jx1Wg6jcsRL9PZYgwXN9RshxqmOUAVNECu8HgV0kLdWSfrBjyl2dDmEua8kjiBcQck&#10;VhBNvMA+S3OQdm9cmMM7Wj3+Q2x+AQAA//8DAFBLAwQUAAYACAAAACEAROhmaN4AAAAJAQAADwAA&#10;AGRycy9kb3ducmV2LnhtbEyPwW7CMBBE75X6D9YicQMnQFEIcVBVqagXDk1BvZp4SSLidRSbkP59&#10;t6dy3JnR7JtsN9pWDNj7xpGCeB6BQCqdaahScPx6nyUgfNBkdOsIFfygh13+/JTp1Lg7feJQhEpw&#10;CflUK6hD6FIpfVmj1X7uOiT2Lq63OvDZV9L0+s7ltpWLKFpLqxviD7Xu8K3G8lrcrILCnroh2R/8&#10;tz2uFh/mdBiSMig1nYyvWxABx/Afhj98Roecmc7uRsaLVgEPCQpm8eYFBNub5ZqVM+eWqzgCmWfy&#10;cUH+CwAA//8DAFBLAQItABQABgAIAAAAIQC2gziS/gAAAOEBAAATAAAAAAAAAAAAAAAAAAAAAABb&#10;Q29udGVudF9UeXBlc10ueG1sUEsBAi0AFAAGAAgAAAAhADj9If/WAAAAlAEAAAsAAAAAAAAAAAAA&#10;AAAALwEAAF9yZWxzLy5yZWxzUEsBAi0AFAAGAAgAAAAhAMQ+NdDhAgAAaQYAAA4AAAAAAAAAAAAA&#10;AAAALgIAAGRycy9lMm9Eb2MueG1sUEsBAi0AFAAGAAgAAAAhAEToZmjeAAAACQEAAA8AAAAAAAAA&#10;AAAAAAAAOwUAAGRycy9kb3ducmV2LnhtbFBLBQYAAAAABAAEAPMAAABGBgAAAAA=&#10;" o:allowincell="f" fillcolor="white [3201]" strokecolor="#92cddc [1944]" strokeweight="1pt">
                <v:fill color2="#b6dde8 [1304]" rotate="t" focus="100%" type="gradient"/>
                <v:shadow on="t" color="#205867 [1608]" opacity=".5" offset="1pt"/>
                <v:textbox>
                  <w:txbxContent>
                    <w:p w:rsidR="00CA2AE2" w:rsidRPr="003A20FF" w:rsidRDefault="00CA2AE2" w:rsidP="00DC522C">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CA2AE2" w:rsidRPr="00E367BF" w:rsidRDefault="00E367BF" w:rsidP="00DC522C">
                      <w:pPr>
                        <w:pStyle w:val="Prrafodelista"/>
                        <w:numPr>
                          <w:ilvl w:val="0"/>
                          <w:numId w:val="2"/>
                        </w:numPr>
                        <w:ind w:left="720"/>
                        <w:rPr>
                          <w:sz w:val="24"/>
                          <w:szCs w:val="28"/>
                        </w:rPr>
                      </w:pPr>
                      <w:r w:rsidRPr="00E367BF">
                        <w:rPr>
                          <w:sz w:val="24"/>
                          <w:szCs w:val="28"/>
                        </w:rPr>
                        <w:t>¿De qué ceguera Jesús me quiere liberar? ¿Qué aspectos de mi vida no quiero ver porque tengo miedo?</w:t>
                      </w:r>
                      <w:r w:rsidR="00CA2AE2" w:rsidRPr="00E367BF">
                        <w:rPr>
                          <w:sz w:val="24"/>
                          <w:szCs w:val="28"/>
                        </w:rPr>
                        <w:t xml:space="preserve">  </w:t>
                      </w:r>
                    </w:p>
                    <w:p w:rsidR="00CA2AE2" w:rsidRPr="0043325A" w:rsidRDefault="00CA2AE2" w:rsidP="00E367BF">
                      <w:pPr>
                        <w:pStyle w:val="Prrafodelista"/>
                        <w:numPr>
                          <w:ilvl w:val="0"/>
                          <w:numId w:val="42"/>
                        </w:numPr>
                        <w:spacing w:after="0"/>
                        <w:rPr>
                          <w:b/>
                          <w:sz w:val="28"/>
                          <w:szCs w:val="28"/>
                        </w:rPr>
                      </w:pPr>
                      <w:r w:rsidRPr="0043325A">
                        <w:rPr>
                          <w:b/>
                          <w:sz w:val="28"/>
                          <w:szCs w:val="28"/>
                        </w:rPr>
                        <w:t>Oremos juntos.</w:t>
                      </w:r>
                    </w:p>
                    <w:p w:rsidR="00CA2AE2" w:rsidRPr="00A24EC4" w:rsidRDefault="00E367BF" w:rsidP="00E367BF">
                      <w:pPr>
                        <w:jc w:val="both"/>
                        <w:rPr>
                          <w:sz w:val="24"/>
                          <w:szCs w:val="28"/>
                        </w:rPr>
                      </w:pPr>
                      <w:r w:rsidRPr="00E367BF">
                        <w:rPr>
                          <w:sz w:val="24"/>
                          <w:szCs w:val="28"/>
                        </w:rPr>
                        <w:t>Pidamos a Jesús, al hijo de María, que nos sane de nuestras cegueras y nos regale ver la belleza de cada joven creado a imagen y semejanza de Dios.</w:t>
                      </w:r>
                    </w:p>
                    <w:p w:rsidR="00E367BF" w:rsidRPr="00E367BF" w:rsidRDefault="00E367BF" w:rsidP="00E367BF">
                      <w:pPr>
                        <w:pStyle w:val="Prrafodelista"/>
                        <w:numPr>
                          <w:ilvl w:val="0"/>
                          <w:numId w:val="3"/>
                        </w:numPr>
                        <w:jc w:val="both"/>
                        <w:rPr>
                          <w:sz w:val="24"/>
                          <w:szCs w:val="28"/>
                        </w:rPr>
                      </w:pPr>
                      <w:r w:rsidRPr="00E367BF">
                        <w:rPr>
                          <w:sz w:val="24"/>
                          <w:szCs w:val="28"/>
                        </w:rPr>
                        <w:t>Oremos por el Papa, los obispos, sacerdotes, religiosas y agentes pastorales que trabajan en el mundo juvenil para que el Señor les regale una mirada de misericordia y esperanza…  Escúchanos…</w:t>
                      </w:r>
                    </w:p>
                    <w:p w:rsidR="00E367BF" w:rsidRPr="00E367BF" w:rsidRDefault="00E367BF" w:rsidP="00E367BF">
                      <w:pPr>
                        <w:pStyle w:val="Prrafodelista"/>
                        <w:numPr>
                          <w:ilvl w:val="0"/>
                          <w:numId w:val="3"/>
                        </w:numPr>
                        <w:jc w:val="both"/>
                        <w:rPr>
                          <w:sz w:val="24"/>
                          <w:szCs w:val="28"/>
                        </w:rPr>
                      </w:pPr>
                      <w:r w:rsidRPr="00E367BF">
                        <w:rPr>
                          <w:sz w:val="24"/>
                          <w:szCs w:val="28"/>
                        </w:rPr>
                        <w:t>Por los jóvenes de nuestro país, especialmente por los dirigentes juveniles en colegios, universidades y el mundo político, para que trabajen por la construcción del Reino transformando el rostro de los jóvenes más vulnerables…  Escúchanos…</w:t>
                      </w:r>
                    </w:p>
                    <w:p w:rsidR="00E367BF" w:rsidRPr="00E367BF" w:rsidRDefault="00E367BF" w:rsidP="00E367BF">
                      <w:pPr>
                        <w:pStyle w:val="Prrafodelista"/>
                        <w:numPr>
                          <w:ilvl w:val="0"/>
                          <w:numId w:val="3"/>
                        </w:numPr>
                        <w:jc w:val="both"/>
                        <w:rPr>
                          <w:sz w:val="24"/>
                          <w:szCs w:val="28"/>
                        </w:rPr>
                      </w:pPr>
                      <w:r w:rsidRPr="00E367BF">
                        <w:rPr>
                          <w:sz w:val="24"/>
                          <w:szCs w:val="28"/>
                        </w:rPr>
                        <w:t>Por los jóvenes que sufren, para que el Señor les regale una mirada de fe y esperanza a su realidad contristada por la pobreza, las adicciones y la violencia…  Escúchanos…</w:t>
                      </w:r>
                    </w:p>
                    <w:p w:rsidR="00CA2AE2" w:rsidRPr="00A24EC4" w:rsidRDefault="00E367BF" w:rsidP="00E367BF">
                      <w:pPr>
                        <w:pStyle w:val="Prrafodelista"/>
                        <w:numPr>
                          <w:ilvl w:val="0"/>
                          <w:numId w:val="3"/>
                        </w:numPr>
                        <w:jc w:val="both"/>
                        <w:rPr>
                          <w:sz w:val="24"/>
                          <w:szCs w:val="28"/>
                        </w:rPr>
                      </w:pPr>
                      <w:r w:rsidRPr="00E367BF">
                        <w:rPr>
                          <w:sz w:val="24"/>
                          <w:szCs w:val="28"/>
                        </w:rPr>
                        <w:t>Por los jóvenes que nos reunimos hoy, para que el Señor nos regale una renovada mirada de fe a nosotros como jóvenes constructores d</w:t>
                      </w:r>
                      <w:r>
                        <w:rPr>
                          <w:sz w:val="24"/>
                          <w:szCs w:val="28"/>
                        </w:rPr>
                        <w:t>e una nueva Iglesia</w:t>
                      </w:r>
                      <w:r w:rsidRPr="00E367BF">
                        <w:rPr>
                          <w:sz w:val="24"/>
                          <w:szCs w:val="28"/>
                        </w:rPr>
                        <w:t>…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43325A" w:rsidRDefault="00CA2AE2" w:rsidP="00157AE6">
                      <w:pPr>
                        <w:pStyle w:val="Prrafodelista"/>
                        <w:numPr>
                          <w:ilvl w:val="0"/>
                          <w:numId w:val="42"/>
                        </w:numPr>
                        <w:rPr>
                          <w:b/>
                          <w:sz w:val="28"/>
                          <w:szCs w:val="28"/>
                        </w:rPr>
                      </w:pPr>
                      <w:r>
                        <w:rPr>
                          <w:b/>
                          <w:sz w:val="28"/>
                          <w:szCs w:val="28"/>
                        </w:rPr>
                        <w:t>L</w:t>
                      </w:r>
                      <w:r w:rsidRPr="00A24EC4">
                        <w:rPr>
                          <w:b/>
                          <w:sz w:val="28"/>
                          <w:szCs w:val="28"/>
                        </w:rPr>
                        <w:t>a palabra de nuestros pastores</w:t>
                      </w:r>
                    </w:p>
                    <w:p w:rsidR="00E367BF" w:rsidRPr="00E367BF" w:rsidRDefault="00E367BF" w:rsidP="00E367BF">
                      <w:pPr>
                        <w:pStyle w:val="Prrafodelista"/>
                        <w:jc w:val="both"/>
                        <w:rPr>
                          <w:sz w:val="24"/>
                          <w:szCs w:val="24"/>
                        </w:rPr>
                      </w:pPr>
                      <w:r w:rsidRPr="00E367BF">
                        <w:rPr>
                          <w:sz w:val="24"/>
                          <w:szCs w:val="24"/>
                        </w:rPr>
                        <w:t>El Papa Francisco se reúne con los jóvenes de Bangladés y les invita a mirar su historia con los ojos de Cristo:</w:t>
                      </w:r>
                    </w:p>
                    <w:p w:rsidR="00E367BF" w:rsidRPr="00E367BF" w:rsidRDefault="00E367BF" w:rsidP="00E367BF">
                      <w:pPr>
                        <w:pStyle w:val="Prrafodelista"/>
                        <w:jc w:val="both"/>
                        <w:rPr>
                          <w:sz w:val="24"/>
                          <w:szCs w:val="24"/>
                        </w:rPr>
                      </w:pPr>
                      <w:r w:rsidRPr="00E367BF">
                        <w:rPr>
                          <w:sz w:val="24"/>
                          <w:szCs w:val="24"/>
                        </w:rPr>
                        <w:t xml:space="preserve">“Los jóvenes están siempre listos para ir hacia adelante, hacer que todo suceda y arriesgar. Os animo a continuar con ese entusiasmo en las circunstancias buenas y malas. Ir hacia adelante, especialmente en aquellos momentos en los que os sentís oprimidos por los problemas y la tristeza y, mirando alrededor, parece que Dios no aparece en el horizonte (…) debemos mirar el mundo, nuestra situación, nuestros problemas, todo, con los ojos de Dios. Nosotros recibimos esta sabiduría cuando comenzamos a ver las cosas con los ojos de Dios, a escuchar a los demás con los oídos de Dios, a amar con el corazón de Dios y a valorar las cosas con los valores de Dios. </w:t>
                      </w:r>
                    </w:p>
                    <w:p w:rsidR="00CA2AE2" w:rsidRDefault="00E367BF" w:rsidP="00E367BF">
                      <w:pPr>
                        <w:pStyle w:val="Prrafodelista"/>
                        <w:jc w:val="both"/>
                        <w:rPr>
                          <w:sz w:val="24"/>
                          <w:szCs w:val="24"/>
                        </w:rPr>
                      </w:pPr>
                      <w:r w:rsidRPr="00E367BF">
                        <w:rPr>
                          <w:sz w:val="24"/>
                          <w:szCs w:val="24"/>
                        </w:rPr>
                        <w:t>Queridos jóvenes,</w:t>
                      </w:r>
                      <w:r>
                        <w:rPr>
                          <w:sz w:val="24"/>
                          <w:szCs w:val="24"/>
                        </w:rPr>
                        <w:t xml:space="preserve"> </w:t>
                      </w:r>
                      <w:r w:rsidRPr="00E367BF">
                        <w:rPr>
                          <w:sz w:val="24"/>
                          <w:szCs w:val="24"/>
                        </w:rPr>
                        <w:t xml:space="preserve">queridos amigos, </w:t>
                      </w:r>
                      <w:r>
                        <w:rPr>
                          <w:sz w:val="24"/>
                          <w:szCs w:val="24"/>
                        </w:rPr>
                        <w:t xml:space="preserve">(…) </w:t>
                      </w:r>
                      <w:r w:rsidRPr="00E367BF">
                        <w:rPr>
                          <w:sz w:val="24"/>
                          <w:szCs w:val="24"/>
                        </w:rPr>
                        <w:t xml:space="preserve">Que la sabiduría de Dios siga inspirando vuestro esfuerzo por crecer en el amor, en la fraternidad y en la bondad” (Francisco, Encuentro con los jóvenes de </w:t>
                      </w:r>
                      <w:r w:rsidR="00A35F41" w:rsidRPr="00E367BF">
                        <w:rPr>
                          <w:sz w:val="24"/>
                          <w:szCs w:val="24"/>
                        </w:rPr>
                        <w:t>Bangladés</w:t>
                      </w:r>
                      <w:r w:rsidRPr="00E367BF">
                        <w:rPr>
                          <w:sz w:val="24"/>
                          <w:szCs w:val="24"/>
                        </w:rPr>
                        <w:t>, Viaje Apostólico de su Santidad Francisco a Myanmar y Bangladés, 2 de diciembre 2017)</w:t>
                      </w:r>
                      <w:r w:rsidR="00CA2AE2" w:rsidRPr="00A24EC4">
                        <w:rPr>
                          <w:sz w:val="24"/>
                          <w:szCs w:val="24"/>
                        </w:rPr>
                        <w:t>.</w:t>
                      </w:r>
                    </w:p>
                    <w:p w:rsidR="00E367BF" w:rsidRPr="00A24EC4" w:rsidRDefault="00E367BF" w:rsidP="00E367BF">
                      <w:pPr>
                        <w:pStyle w:val="Prrafodelista"/>
                        <w:jc w:val="both"/>
                        <w:rPr>
                          <w:sz w:val="24"/>
                          <w:szCs w:val="24"/>
                        </w:rPr>
                      </w:pPr>
                    </w:p>
                    <w:p w:rsidR="00CA2AE2" w:rsidRPr="0043325A" w:rsidRDefault="00CA2AE2" w:rsidP="00157AE6">
                      <w:pPr>
                        <w:pStyle w:val="Prrafodelista"/>
                        <w:numPr>
                          <w:ilvl w:val="0"/>
                          <w:numId w:val="42"/>
                        </w:numPr>
                        <w:rPr>
                          <w:b/>
                          <w:sz w:val="28"/>
                          <w:szCs w:val="28"/>
                        </w:rPr>
                      </w:pPr>
                      <w:r w:rsidRPr="0043325A">
                        <w:rPr>
                          <w:b/>
                          <w:sz w:val="28"/>
                          <w:szCs w:val="28"/>
                        </w:rPr>
                        <w:t>Sugerencia de signo.</w:t>
                      </w:r>
                    </w:p>
                    <w:p w:rsidR="00CA2AE2" w:rsidRPr="00A24EC4" w:rsidRDefault="00E367BF" w:rsidP="00E367BF">
                      <w:pPr>
                        <w:pStyle w:val="Prrafodelista"/>
                        <w:rPr>
                          <w:sz w:val="24"/>
                          <w:szCs w:val="28"/>
                        </w:rPr>
                      </w:pPr>
                      <w:r>
                        <w:rPr>
                          <w:sz w:val="24"/>
                          <w:szCs w:val="28"/>
                        </w:rPr>
                        <w:t>L</w:t>
                      </w:r>
                      <w:r w:rsidRPr="00E367BF">
                        <w:rPr>
                          <w:sz w:val="24"/>
                          <w:szCs w:val="28"/>
                        </w:rPr>
                        <w:t>entes que indique</w:t>
                      </w:r>
                      <w:r>
                        <w:rPr>
                          <w:sz w:val="24"/>
                          <w:szCs w:val="28"/>
                        </w:rPr>
                        <w:t>n</w:t>
                      </w:r>
                      <w:r w:rsidRPr="00E367BF">
                        <w:rPr>
                          <w:sz w:val="24"/>
                          <w:szCs w:val="28"/>
                        </w:rPr>
                        <w:t xml:space="preserve"> la necesidad de mirar la realidad desde la fe</w:t>
                      </w:r>
                    </w:p>
                    <w:p w:rsidR="00CA2AE2" w:rsidRPr="0043325A" w:rsidRDefault="00CA2AE2" w:rsidP="00157AE6">
                      <w:pPr>
                        <w:pStyle w:val="Prrafodelista"/>
                        <w:numPr>
                          <w:ilvl w:val="0"/>
                          <w:numId w:val="42"/>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815936"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67"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Tercer</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DC522C">
                            <w:pPr>
                              <w:jc w:val="right"/>
                              <w:rPr>
                                <w:rFonts w:ascii="Century Gothic" w:hAnsi="Century Gothic"/>
                                <w:b/>
                                <w:color w:val="1F497D" w:themeColor="text2"/>
                                <w:sz w:val="28"/>
                                <w:szCs w:val="28"/>
                              </w:rPr>
                            </w:pPr>
                            <w:r w:rsidRPr="004C4869">
                              <w:rPr>
                                <w:rFonts w:ascii="Century Gothic" w:hAnsi="Century Gothic"/>
                                <w:b/>
                                <w:color w:val="1F497D" w:themeColor="text2"/>
                                <w:sz w:val="28"/>
                                <w:szCs w:val="28"/>
                              </w:rPr>
                              <w:t xml:space="preserve">Cristo invita a ser su profeta y llevar su mensaje </w:t>
                            </w:r>
                          </w:p>
                          <w:p w:rsidR="00CA2AE2" w:rsidRPr="0043325A" w:rsidRDefault="00CA2AE2" w:rsidP="00DC522C">
                            <w:pPr>
                              <w:jc w:val="right"/>
                              <w:rPr>
                                <w:rFonts w:ascii="Century Gothic" w:hAnsi="Century Gothic"/>
                                <w:b/>
                                <w:color w:val="1F497D" w:themeColor="text2"/>
                                <w:sz w:val="28"/>
                                <w:szCs w:val="28"/>
                              </w:rPr>
                            </w:pPr>
                            <w:r w:rsidRPr="004C4869">
                              <w:rPr>
                                <w:rFonts w:ascii="Century Gothic" w:hAnsi="Century Gothic"/>
                                <w:b/>
                                <w:color w:val="1F497D" w:themeColor="text2"/>
                                <w:sz w:val="28"/>
                                <w:szCs w:val="28"/>
                              </w:rPr>
                              <w:t>en un mundo difícil pero hambriento de Dios</w:t>
                            </w:r>
                          </w:p>
                          <w:p w:rsidR="00CA2AE2" w:rsidRDefault="00CA2AE2" w:rsidP="00DC522C">
                            <w:pPr>
                              <w:rPr>
                                <w:sz w:val="28"/>
                                <w:szCs w:val="28"/>
                              </w:rPr>
                            </w:pPr>
                          </w:p>
                          <w:p w:rsidR="00CA2AE2" w:rsidRPr="00387159" w:rsidRDefault="00CA2AE2" w:rsidP="00685FB9">
                            <w:pPr>
                              <w:pStyle w:val="Prrafodelista"/>
                              <w:numPr>
                                <w:ilvl w:val="0"/>
                                <w:numId w:val="43"/>
                              </w:numPr>
                              <w:rPr>
                                <w:b/>
                                <w:sz w:val="28"/>
                                <w:szCs w:val="28"/>
                              </w:rPr>
                            </w:pPr>
                            <w:r w:rsidRPr="00387159">
                              <w:rPr>
                                <w:b/>
                                <w:sz w:val="28"/>
                                <w:szCs w:val="28"/>
                              </w:rPr>
                              <w:t>Motivación.</w:t>
                            </w:r>
                          </w:p>
                          <w:p w:rsidR="00CA2AE2" w:rsidRDefault="00685FB9" w:rsidP="00DC522C">
                            <w:pPr>
                              <w:pStyle w:val="Prrafodelista"/>
                              <w:rPr>
                                <w:sz w:val="28"/>
                                <w:szCs w:val="28"/>
                              </w:rPr>
                            </w:pPr>
                            <w:r w:rsidRPr="00685FB9">
                              <w:rPr>
                                <w:sz w:val="24"/>
                                <w:szCs w:val="24"/>
                              </w:rPr>
                              <w:t>En la historia del pueblo de Israel podemos descubrir que Dios envía profetas para dirigir su palabra y para ello elige personas concretas que desarrollan esta misión de hacer presente al “Dios con nosotros”. Jesucristo es la plenitud de la presencia del Dios de Israel porque él es verdadero Dios y verdadero hombre, compartiendo la dimensión profética con el Pueblo de Dios a través del bautismo. Es por eso que cada uno de los que estamos aquí presentes estamos llamados a ser profetas en nuestros ambientes y anunciar la Palabra de Dios según los signos de los tiempos, en esta misión no estamos solos pues Jesús nos promete estar con nosotros “todos los días hasta el fin del mundo” (Mt 28,20).</w:t>
                            </w:r>
                          </w:p>
                          <w:p w:rsidR="00CA2AE2" w:rsidRDefault="00CA2AE2" w:rsidP="00DC522C">
                            <w:pPr>
                              <w:pStyle w:val="Prrafodelista"/>
                              <w:rPr>
                                <w:sz w:val="28"/>
                                <w:szCs w:val="28"/>
                              </w:rPr>
                            </w:pPr>
                          </w:p>
                          <w:p w:rsidR="00CA2AE2" w:rsidRPr="004B29E0" w:rsidRDefault="00CA2AE2" w:rsidP="00685FB9">
                            <w:pPr>
                              <w:pStyle w:val="Prrafodelista"/>
                              <w:numPr>
                                <w:ilvl w:val="0"/>
                                <w:numId w:val="43"/>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685FB9" w:rsidRDefault="00685FB9" w:rsidP="00DC522C">
                            <w:pPr>
                              <w:pStyle w:val="Prrafodelista"/>
                              <w:rPr>
                                <w:sz w:val="24"/>
                                <w:szCs w:val="28"/>
                              </w:rPr>
                            </w:pPr>
                            <w:r w:rsidRPr="00685FB9">
                              <w:rPr>
                                <w:sz w:val="24"/>
                                <w:szCs w:val="28"/>
                              </w:rPr>
                              <w:t>Queremos rezar la Oración inicial del Mes de María.  Oh María… (ver anexo)</w:t>
                            </w:r>
                          </w:p>
                          <w:p w:rsidR="00CA2AE2" w:rsidRDefault="00CA2AE2" w:rsidP="00DC522C">
                            <w:pPr>
                              <w:pStyle w:val="Prrafodelista"/>
                              <w:rPr>
                                <w:sz w:val="28"/>
                                <w:szCs w:val="28"/>
                              </w:rPr>
                            </w:pPr>
                          </w:p>
                          <w:p w:rsidR="00CA2AE2" w:rsidRPr="00387159" w:rsidRDefault="00CA2AE2" w:rsidP="00685FB9">
                            <w:pPr>
                              <w:pStyle w:val="Prrafodelista"/>
                              <w:numPr>
                                <w:ilvl w:val="0"/>
                                <w:numId w:val="43"/>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00685FB9" w:rsidRPr="00685FB9">
                              <w:rPr>
                                <w:b/>
                                <w:sz w:val="28"/>
                                <w:szCs w:val="28"/>
                              </w:rPr>
                              <w:t>Jer 1,4-10</w:t>
                            </w:r>
                            <w:r w:rsidRPr="0043325A">
                              <w:rPr>
                                <w:b/>
                                <w:sz w:val="28"/>
                                <w:szCs w:val="28"/>
                              </w:rPr>
                              <w:t>)</w:t>
                            </w:r>
                          </w:p>
                          <w:p w:rsidR="00CA2AE2" w:rsidRDefault="00CA2AE2" w:rsidP="00DC522C">
                            <w:pPr>
                              <w:ind w:left="720"/>
                              <w:rPr>
                                <w:sz w:val="28"/>
                                <w:szCs w:val="28"/>
                              </w:rPr>
                            </w:pPr>
                            <w:r w:rsidRPr="00685FB9">
                              <w:rPr>
                                <w:sz w:val="24"/>
                                <w:szCs w:val="28"/>
                              </w:rPr>
                              <w:t>Jesús mira su realidad y ve que hay mucho que cambiar. Por eso propone un nuevo modo de considerar las cosas. Escuchemos:</w:t>
                            </w:r>
                          </w:p>
                          <w:p w:rsidR="00CA2AE2" w:rsidRDefault="00CA2AE2" w:rsidP="00DC522C">
                            <w:pPr>
                              <w:ind w:left="720"/>
                              <w:rPr>
                                <w:sz w:val="28"/>
                                <w:szCs w:val="28"/>
                              </w:rPr>
                            </w:pPr>
                          </w:p>
                          <w:p w:rsidR="00CA2AE2" w:rsidRPr="00A24EC4" w:rsidRDefault="00685FB9" w:rsidP="00DC522C">
                            <w:pPr>
                              <w:ind w:left="1440"/>
                              <w:jc w:val="both"/>
                              <w:rPr>
                                <w:rFonts w:asciiTheme="majorHAnsi" w:hAnsiTheme="majorHAnsi"/>
                                <w:i/>
                                <w:sz w:val="28"/>
                                <w:szCs w:val="28"/>
                              </w:rPr>
                            </w:pPr>
                            <w:r w:rsidRPr="00685FB9">
                              <w:rPr>
                                <w:rFonts w:asciiTheme="majorHAnsi" w:hAnsiTheme="majorHAnsi"/>
                                <w:i/>
                                <w:sz w:val="28"/>
                                <w:szCs w:val="28"/>
                              </w:rPr>
                              <w:t>"Me llegó una palabra de Yavé: «Antes de formarte en el seno de tu madre, ya te conocía; antes de que tú nacieras, yo te consagré, y te destiné a ser profeta de las naciones.» Yo exclamé: «Ay, Señor, Yavé, ¡cómo podría hablar yo, que soy un muchacho!» Y Yavé me contestó: «No me digas que eres un muchacho. Irás adondequiera que te envíe, y proclamarás todo lo que yo te mande. No les tengas miedo, porque estaré contigo para protegerte -palabra de Yavé.» Entonces Yavé extendió su mano y me tocó la boca, diciéndome: «En este momento pongo mis palabras en tu boca. En este día te encargo los pueblos y las naciones: Arrancarás y derribarás, perderás y destruirás, edificarás y plantarás.»"</w:t>
                            </w:r>
                            <w:r w:rsidR="00CA2AE2"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685FB9" w:rsidRDefault="00685FB9" w:rsidP="00685FB9">
                            <w:pPr>
                              <w:pStyle w:val="Prrafodelista"/>
                              <w:rPr>
                                <w:b/>
                                <w:sz w:val="28"/>
                                <w:szCs w:val="28"/>
                              </w:rPr>
                            </w:pPr>
                          </w:p>
                          <w:p w:rsidR="00685FB9" w:rsidRPr="003A20FF" w:rsidRDefault="00685FB9" w:rsidP="00685FB9">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685FB9" w:rsidRPr="00A24EC4" w:rsidRDefault="00685FB9" w:rsidP="00685FB9">
                            <w:pPr>
                              <w:pStyle w:val="Prrafodelista"/>
                              <w:numPr>
                                <w:ilvl w:val="0"/>
                                <w:numId w:val="2"/>
                              </w:numPr>
                              <w:rPr>
                                <w:sz w:val="24"/>
                                <w:szCs w:val="28"/>
                              </w:rPr>
                            </w:pPr>
                            <w:r w:rsidRPr="00685FB9">
                              <w:rPr>
                                <w:sz w:val="24"/>
                                <w:szCs w:val="28"/>
                              </w:rPr>
                              <w:t>¿Me siento llamado a ser profeta? ¿Cuál sería la palabra que esperan los jóvenes del contexto en que vivo?</w:t>
                            </w:r>
                            <w:r w:rsidRPr="00A24EC4">
                              <w:rPr>
                                <w:sz w:val="24"/>
                                <w:szCs w:val="28"/>
                              </w:rPr>
                              <w:t xml:space="preserve"> </w:t>
                            </w:r>
                          </w:p>
                          <w:p w:rsidR="00685FB9" w:rsidRPr="00A24EC4" w:rsidRDefault="00685FB9" w:rsidP="00685FB9">
                            <w:pPr>
                              <w:ind w:left="720"/>
                              <w:rPr>
                                <w:sz w:val="24"/>
                                <w:szCs w:val="28"/>
                              </w:rPr>
                            </w:pPr>
                            <w:r w:rsidRPr="00A24EC4">
                              <w:rPr>
                                <w:sz w:val="24"/>
                                <w:szCs w:val="28"/>
                              </w:rPr>
                              <w:t xml:space="preserve">   </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70" style="position:absolute;margin-left:0;margin-top:-12.35pt;width:468pt;height:680.25pt;z-index:-251500544;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GDw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R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ghFgqoZNxoOjT/rjxUb4U3lmjwyH&#10;sR5JM2UblurbGz6LvmeL/TIIBKcrDlQazHDYHnCCp9PTrG5N+QDzBv2NQwX7GQ6NcT8p6WDXFdT/&#10;2DEnKFHvNbT4ajSdxuWIl+lsMYaLG2q2Qw3THKAKGiBXeLwKaaHurJN1A57SbGhzCXNeSZzAuAMS&#10;K4gmXmCfpTlIuzcuzOEdrR7/ITa/AA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DPZGDw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Tercer</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Default="00CA2AE2" w:rsidP="00DC522C">
                      <w:pPr>
                        <w:jc w:val="right"/>
                        <w:rPr>
                          <w:rFonts w:ascii="Century Gothic" w:hAnsi="Century Gothic"/>
                          <w:b/>
                          <w:color w:val="1F497D" w:themeColor="text2"/>
                          <w:sz w:val="28"/>
                          <w:szCs w:val="28"/>
                        </w:rPr>
                      </w:pPr>
                      <w:r w:rsidRPr="004C4869">
                        <w:rPr>
                          <w:rFonts w:ascii="Century Gothic" w:hAnsi="Century Gothic"/>
                          <w:b/>
                          <w:color w:val="1F497D" w:themeColor="text2"/>
                          <w:sz w:val="28"/>
                          <w:szCs w:val="28"/>
                        </w:rPr>
                        <w:t xml:space="preserve">Cristo invita a ser su profeta y llevar su mensaje </w:t>
                      </w:r>
                    </w:p>
                    <w:p w:rsidR="00CA2AE2" w:rsidRPr="0043325A" w:rsidRDefault="00CA2AE2" w:rsidP="00DC522C">
                      <w:pPr>
                        <w:jc w:val="right"/>
                        <w:rPr>
                          <w:rFonts w:ascii="Century Gothic" w:hAnsi="Century Gothic"/>
                          <w:b/>
                          <w:color w:val="1F497D" w:themeColor="text2"/>
                          <w:sz w:val="28"/>
                          <w:szCs w:val="28"/>
                        </w:rPr>
                      </w:pPr>
                      <w:r w:rsidRPr="004C4869">
                        <w:rPr>
                          <w:rFonts w:ascii="Century Gothic" w:hAnsi="Century Gothic"/>
                          <w:b/>
                          <w:color w:val="1F497D" w:themeColor="text2"/>
                          <w:sz w:val="28"/>
                          <w:szCs w:val="28"/>
                        </w:rPr>
                        <w:t>en un mundo difícil pero hambriento de Dios</w:t>
                      </w:r>
                    </w:p>
                    <w:p w:rsidR="00CA2AE2" w:rsidRDefault="00CA2AE2" w:rsidP="00DC522C">
                      <w:pPr>
                        <w:rPr>
                          <w:sz w:val="28"/>
                          <w:szCs w:val="28"/>
                        </w:rPr>
                      </w:pPr>
                    </w:p>
                    <w:p w:rsidR="00CA2AE2" w:rsidRPr="00387159" w:rsidRDefault="00CA2AE2" w:rsidP="00685FB9">
                      <w:pPr>
                        <w:pStyle w:val="Prrafodelista"/>
                        <w:numPr>
                          <w:ilvl w:val="0"/>
                          <w:numId w:val="43"/>
                        </w:numPr>
                        <w:rPr>
                          <w:b/>
                          <w:sz w:val="28"/>
                          <w:szCs w:val="28"/>
                        </w:rPr>
                      </w:pPr>
                      <w:r w:rsidRPr="00387159">
                        <w:rPr>
                          <w:b/>
                          <w:sz w:val="28"/>
                          <w:szCs w:val="28"/>
                        </w:rPr>
                        <w:t>Motivación.</w:t>
                      </w:r>
                    </w:p>
                    <w:p w:rsidR="00CA2AE2" w:rsidRDefault="00685FB9" w:rsidP="00DC522C">
                      <w:pPr>
                        <w:pStyle w:val="Prrafodelista"/>
                        <w:rPr>
                          <w:sz w:val="28"/>
                          <w:szCs w:val="28"/>
                        </w:rPr>
                      </w:pPr>
                      <w:r w:rsidRPr="00685FB9">
                        <w:rPr>
                          <w:sz w:val="24"/>
                          <w:szCs w:val="24"/>
                        </w:rPr>
                        <w:t>En la historia del pueblo de Israel podemos descubrir que Dios envía profetas para dirigir su palabra y para ello elige personas concretas que desarrollan esta misión de hacer presente al “Dios con nosotros”. Jesucristo es la plenitud de la presencia del Dios de Israel porque él es verdadero Dios y verdadero hombre, compartiendo la dimensión profética con el Pueblo de Dios a través del bautismo. Es por eso que cada uno de los que estamos aquí presentes estamos llamados a ser profetas en nuestros ambientes y anunciar la Palabra de Dios según los signos de los tiempos, en esta misión no estamos solos pues Jesús nos promete estar con nosotros “todos los días hasta el fin del mundo” (Mt 28,20).</w:t>
                      </w:r>
                    </w:p>
                    <w:p w:rsidR="00CA2AE2" w:rsidRDefault="00CA2AE2" w:rsidP="00DC522C">
                      <w:pPr>
                        <w:pStyle w:val="Prrafodelista"/>
                        <w:rPr>
                          <w:sz w:val="28"/>
                          <w:szCs w:val="28"/>
                        </w:rPr>
                      </w:pPr>
                    </w:p>
                    <w:p w:rsidR="00CA2AE2" w:rsidRPr="004B29E0" w:rsidRDefault="00CA2AE2" w:rsidP="00685FB9">
                      <w:pPr>
                        <w:pStyle w:val="Prrafodelista"/>
                        <w:numPr>
                          <w:ilvl w:val="0"/>
                          <w:numId w:val="43"/>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685FB9" w:rsidRDefault="00685FB9" w:rsidP="00DC522C">
                      <w:pPr>
                        <w:pStyle w:val="Prrafodelista"/>
                        <w:rPr>
                          <w:sz w:val="24"/>
                          <w:szCs w:val="28"/>
                        </w:rPr>
                      </w:pPr>
                      <w:r w:rsidRPr="00685FB9">
                        <w:rPr>
                          <w:sz w:val="24"/>
                          <w:szCs w:val="28"/>
                        </w:rPr>
                        <w:t>Queremos rezar la Oración inicial del Mes de María.  Oh María… (ver anexo)</w:t>
                      </w:r>
                    </w:p>
                    <w:p w:rsidR="00CA2AE2" w:rsidRDefault="00CA2AE2" w:rsidP="00DC522C">
                      <w:pPr>
                        <w:pStyle w:val="Prrafodelista"/>
                        <w:rPr>
                          <w:sz w:val="28"/>
                          <w:szCs w:val="28"/>
                        </w:rPr>
                      </w:pPr>
                    </w:p>
                    <w:p w:rsidR="00CA2AE2" w:rsidRPr="00387159" w:rsidRDefault="00CA2AE2" w:rsidP="00685FB9">
                      <w:pPr>
                        <w:pStyle w:val="Prrafodelista"/>
                        <w:numPr>
                          <w:ilvl w:val="0"/>
                          <w:numId w:val="43"/>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00685FB9" w:rsidRPr="00685FB9">
                        <w:rPr>
                          <w:b/>
                          <w:sz w:val="28"/>
                          <w:szCs w:val="28"/>
                        </w:rPr>
                        <w:t>Jer 1,4-10</w:t>
                      </w:r>
                      <w:r w:rsidRPr="0043325A">
                        <w:rPr>
                          <w:b/>
                          <w:sz w:val="28"/>
                          <w:szCs w:val="28"/>
                        </w:rPr>
                        <w:t>)</w:t>
                      </w:r>
                    </w:p>
                    <w:p w:rsidR="00CA2AE2" w:rsidRDefault="00CA2AE2" w:rsidP="00DC522C">
                      <w:pPr>
                        <w:ind w:left="720"/>
                        <w:rPr>
                          <w:sz w:val="28"/>
                          <w:szCs w:val="28"/>
                        </w:rPr>
                      </w:pPr>
                      <w:r w:rsidRPr="00685FB9">
                        <w:rPr>
                          <w:sz w:val="24"/>
                          <w:szCs w:val="28"/>
                        </w:rPr>
                        <w:t>Jesús mira su realidad y ve que hay mucho que cambiar. Por eso propone un nuevo modo de considerar las cosas. Escuchemos:</w:t>
                      </w:r>
                    </w:p>
                    <w:p w:rsidR="00CA2AE2" w:rsidRDefault="00CA2AE2" w:rsidP="00DC522C">
                      <w:pPr>
                        <w:ind w:left="720"/>
                        <w:rPr>
                          <w:sz w:val="28"/>
                          <w:szCs w:val="28"/>
                        </w:rPr>
                      </w:pPr>
                    </w:p>
                    <w:p w:rsidR="00CA2AE2" w:rsidRPr="00A24EC4" w:rsidRDefault="00685FB9" w:rsidP="00DC522C">
                      <w:pPr>
                        <w:ind w:left="1440"/>
                        <w:jc w:val="both"/>
                        <w:rPr>
                          <w:rFonts w:asciiTheme="majorHAnsi" w:hAnsiTheme="majorHAnsi"/>
                          <w:i/>
                          <w:sz w:val="28"/>
                          <w:szCs w:val="28"/>
                        </w:rPr>
                      </w:pPr>
                      <w:r w:rsidRPr="00685FB9">
                        <w:rPr>
                          <w:rFonts w:asciiTheme="majorHAnsi" w:hAnsiTheme="majorHAnsi"/>
                          <w:i/>
                          <w:sz w:val="28"/>
                          <w:szCs w:val="28"/>
                        </w:rPr>
                        <w:t>"Me llegó una palabra de Yavé: «Antes de formarte en el seno de tu madre, ya te conocía; antes de que tú nacieras, yo te consagré, y te destiné a ser profeta de las naciones.» Yo exclamé: «Ay, Señor, Yavé, ¡cómo podría hablar yo, que soy un muchacho!» Y Yavé me contestó: «No me digas que eres un muchacho. Irás adondequiera que te envíe, y proclamarás todo lo que yo te mande. No les tengas miedo, porque estaré contigo para protegerte -palabra de Yavé.» Entonces Yavé extendió su mano y me tocó la boca, diciéndome: «En este momento pongo mis palabras en tu boca. En este día te encargo los pueblos y las naciones: Arrancarás y derribarás, perderás y destruirás, edificarás y plantarás.»"</w:t>
                      </w:r>
                      <w:r w:rsidR="00CA2AE2"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685FB9" w:rsidRDefault="00685FB9" w:rsidP="00685FB9">
                      <w:pPr>
                        <w:pStyle w:val="Prrafodelista"/>
                        <w:rPr>
                          <w:b/>
                          <w:sz w:val="28"/>
                          <w:szCs w:val="28"/>
                        </w:rPr>
                      </w:pPr>
                    </w:p>
                    <w:p w:rsidR="00685FB9" w:rsidRPr="003A20FF" w:rsidRDefault="00685FB9" w:rsidP="00685FB9">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685FB9" w:rsidRPr="00A24EC4" w:rsidRDefault="00685FB9" w:rsidP="00685FB9">
                      <w:pPr>
                        <w:pStyle w:val="Prrafodelista"/>
                        <w:numPr>
                          <w:ilvl w:val="0"/>
                          <w:numId w:val="2"/>
                        </w:numPr>
                        <w:rPr>
                          <w:sz w:val="24"/>
                          <w:szCs w:val="28"/>
                        </w:rPr>
                      </w:pPr>
                      <w:r w:rsidRPr="00685FB9">
                        <w:rPr>
                          <w:sz w:val="24"/>
                          <w:szCs w:val="28"/>
                        </w:rPr>
                        <w:t>¿Me siento llamado a ser profeta? ¿Cuál sería la palabra que esperan los jóvenes del contexto en que vivo?</w:t>
                      </w:r>
                      <w:r w:rsidRPr="00A24EC4">
                        <w:rPr>
                          <w:sz w:val="24"/>
                          <w:szCs w:val="28"/>
                        </w:rPr>
                        <w:t xml:space="preserve"> </w:t>
                      </w:r>
                    </w:p>
                    <w:p w:rsidR="00685FB9" w:rsidRPr="00A24EC4" w:rsidRDefault="00685FB9" w:rsidP="00685FB9">
                      <w:pPr>
                        <w:ind w:left="720"/>
                        <w:rPr>
                          <w:sz w:val="24"/>
                          <w:szCs w:val="28"/>
                        </w:rPr>
                      </w:pPr>
                      <w:r w:rsidRPr="00A24EC4">
                        <w:rPr>
                          <w:sz w:val="24"/>
                          <w:szCs w:val="28"/>
                        </w:rPr>
                        <w:t xml:space="preserve">   </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816960"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68"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685FB9">
                            <w:pPr>
                              <w:pStyle w:val="Prrafodelista"/>
                              <w:numPr>
                                <w:ilvl w:val="0"/>
                                <w:numId w:val="43"/>
                              </w:numPr>
                              <w:spacing w:after="0"/>
                              <w:rPr>
                                <w:b/>
                                <w:sz w:val="28"/>
                                <w:szCs w:val="28"/>
                              </w:rPr>
                            </w:pPr>
                            <w:r w:rsidRPr="0043325A">
                              <w:rPr>
                                <w:b/>
                                <w:sz w:val="28"/>
                                <w:szCs w:val="28"/>
                              </w:rPr>
                              <w:t>Oremos juntos.</w:t>
                            </w:r>
                          </w:p>
                          <w:p w:rsidR="00CA2AE2" w:rsidRPr="00A24EC4" w:rsidRDefault="00685FB9" w:rsidP="00685FB9">
                            <w:pPr>
                              <w:jc w:val="both"/>
                              <w:rPr>
                                <w:sz w:val="24"/>
                                <w:szCs w:val="28"/>
                              </w:rPr>
                            </w:pPr>
                            <w:r w:rsidRPr="00685FB9">
                              <w:rPr>
                                <w:sz w:val="24"/>
                                <w:szCs w:val="28"/>
                              </w:rPr>
                              <w:t>Desde nuestra realidad de jóvenes el Señor nos llama a ser profeta desde nuestro testimonio de encuentro con Cristo, pidámosle al Señor que podamos contestar a afirmativamente a su llamado:</w:t>
                            </w:r>
                          </w:p>
                          <w:p w:rsidR="00685FB9" w:rsidRPr="00685FB9" w:rsidRDefault="00685FB9" w:rsidP="00685FB9">
                            <w:pPr>
                              <w:pStyle w:val="Prrafodelista"/>
                              <w:numPr>
                                <w:ilvl w:val="0"/>
                                <w:numId w:val="3"/>
                              </w:numPr>
                              <w:jc w:val="both"/>
                              <w:rPr>
                                <w:sz w:val="24"/>
                                <w:szCs w:val="28"/>
                              </w:rPr>
                            </w:pPr>
                            <w:r w:rsidRPr="00685FB9">
                              <w:rPr>
                                <w:sz w:val="24"/>
                                <w:szCs w:val="28"/>
                              </w:rPr>
                              <w:t>Oremos por el Papa, los obispos, sacerdotes, religiosas y todos aquellos que tienen la misión de educar, para que el Señor les regale su Espíritu Santo y proclamar la Palabra que el Pueblo de Dios necesita…  Escúchanos…</w:t>
                            </w:r>
                          </w:p>
                          <w:p w:rsidR="00685FB9" w:rsidRPr="00685FB9" w:rsidRDefault="00685FB9" w:rsidP="00685FB9">
                            <w:pPr>
                              <w:pStyle w:val="Prrafodelista"/>
                              <w:numPr>
                                <w:ilvl w:val="0"/>
                                <w:numId w:val="3"/>
                              </w:numPr>
                              <w:jc w:val="both"/>
                              <w:rPr>
                                <w:sz w:val="24"/>
                                <w:szCs w:val="28"/>
                              </w:rPr>
                            </w:pPr>
                            <w:r w:rsidRPr="00685FB9">
                              <w:rPr>
                                <w:sz w:val="24"/>
                                <w:szCs w:val="28"/>
                              </w:rPr>
                              <w:t>Por los jóvenes de nuestro país, especialmente por aquellos que se dedican a formar a otros, para que su enseñanza suscite la reflexión, la creatividad y la responsabilidad social…  Escúchanos…</w:t>
                            </w:r>
                          </w:p>
                          <w:p w:rsidR="00685FB9" w:rsidRPr="00685FB9" w:rsidRDefault="00685FB9" w:rsidP="00685FB9">
                            <w:pPr>
                              <w:pStyle w:val="Prrafodelista"/>
                              <w:numPr>
                                <w:ilvl w:val="0"/>
                                <w:numId w:val="3"/>
                              </w:numPr>
                              <w:jc w:val="both"/>
                              <w:rPr>
                                <w:sz w:val="24"/>
                                <w:szCs w:val="28"/>
                              </w:rPr>
                            </w:pPr>
                            <w:r w:rsidRPr="00685FB9">
                              <w:rPr>
                                <w:sz w:val="24"/>
                                <w:szCs w:val="28"/>
                              </w:rPr>
                              <w:t>Por los jóvenes que sufren, especialmente, por aquellos que no tienen a alguien que les anuncie la Buena Noticia, para que el Señor suscite profetas jóvenes entre los jóvenes…  Escúchanos…</w:t>
                            </w:r>
                          </w:p>
                          <w:p w:rsidR="00CA2AE2" w:rsidRPr="00A24EC4" w:rsidRDefault="00685FB9" w:rsidP="00685FB9">
                            <w:pPr>
                              <w:pStyle w:val="Prrafodelista"/>
                              <w:numPr>
                                <w:ilvl w:val="0"/>
                                <w:numId w:val="3"/>
                              </w:numPr>
                              <w:jc w:val="both"/>
                              <w:rPr>
                                <w:sz w:val="24"/>
                                <w:szCs w:val="28"/>
                              </w:rPr>
                            </w:pPr>
                            <w:r w:rsidRPr="00685FB9">
                              <w:rPr>
                                <w:sz w:val="24"/>
                                <w:szCs w:val="28"/>
                              </w:rPr>
                              <w:t>Por los jóvenes que nos reunimos hoy, para que responsamos generosamente al llamado de ser profetas de buenas nuevas sobre todo para nuestros amigos…  Escúchanos…</w:t>
                            </w:r>
                          </w:p>
                          <w:p w:rsidR="00CA2AE2" w:rsidRPr="00A24EC4" w:rsidRDefault="00CA2AE2" w:rsidP="00764F8F">
                            <w:pPr>
                              <w:pStyle w:val="Prrafodelista"/>
                              <w:jc w:val="right"/>
                              <w:rPr>
                                <w:i/>
                                <w:sz w:val="24"/>
                                <w:szCs w:val="28"/>
                              </w:rPr>
                            </w:pPr>
                            <w:r w:rsidRPr="00A24EC4">
                              <w:rPr>
                                <w:i/>
                                <w:sz w:val="24"/>
                                <w:szCs w:val="28"/>
                              </w:rPr>
                              <w:t>(Se puede finalizar con un canto)</w:t>
                            </w:r>
                          </w:p>
                          <w:p w:rsidR="00CA2AE2" w:rsidRPr="0043325A" w:rsidRDefault="00CA2AE2" w:rsidP="00685FB9">
                            <w:pPr>
                              <w:pStyle w:val="Prrafodelista"/>
                              <w:numPr>
                                <w:ilvl w:val="0"/>
                                <w:numId w:val="43"/>
                              </w:numPr>
                              <w:rPr>
                                <w:b/>
                                <w:sz w:val="28"/>
                                <w:szCs w:val="28"/>
                              </w:rPr>
                            </w:pPr>
                            <w:r>
                              <w:rPr>
                                <w:b/>
                                <w:sz w:val="28"/>
                                <w:szCs w:val="28"/>
                              </w:rPr>
                              <w:t>L</w:t>
                            </w:r>
                            <w:r w:rsidRPr="00A24EC4">
                              <w:rPr>
                                <w:b/>
                                <w:sz w:val="28"/>
                                <w:szCs w:val="28"/>
                              </w:rPr>
                              <w:t>a palabra de nuestros pastores</w:t>
                            </w:r>
                          </w:p>
                          <w:p w:rsidR="00764F8F" w:rsidRPr="00764F8F" w:rsidRDefault="00764F8F" w:rsidP="00764F8F">
                            <w:pPr>
                              <w:pStyle w:val="Prrafodelista"/>
                              <w:jc w:val="both"/>
                              <w:rPr>
                                <w:sz w:val="24"/>
                                <w:szCs w:val="24"/>
                              </w:rPr>
                            </w:pPr>
                            <w:r w:rsidRPr="00764F8F">
                              <w:rPr>
                                <w:sz w:val="24"/>
                                <w:szCs w:val="24"/>
                              </w:rPr>
                              <w:t>El Papa Francisco</w:t>
                            </w:r>
                            <w:r>
                              <w:rPr>
                                <w:sz w:val="24"/>
                                <w:szCs w:val="24"/>
                              </w:rPr>
                              <w:t>,</w:t>
                            </w:r>
                            <w:r w:rsidRPr="00764F8F">
                              <w:rPr>
                                <w:sz w:val="24"/>
                                <w:szCs w:val="24"/>
                              </w:rPr>
                              <w:t xml:space="preserve"> invita a los jóvenes a ser protagonistas de la historia y reconstruir la Iglesia viviendo la dimensión profética de la fe:</w:t>
                            </w:r>
                          </w:p>
                          <w:p w:rsidR="00CA2AE2" w:rsidRPr="00A24EC4" w:rsidRDefault="00764F8F" w:rsidP="00764F8F">
                            <w:pPr>
                              <w:pStyle w:val="Prrafodelista"/>
                              <w:jc w:val="both"/>
                              <w:rPr>
                                <w:sz w:val="24"/>
                                <w:szCs w:val="24"/>
                              </w:rPr>
                            </w:pPr>
                            <w:r w:rsidRPr="00764F8F">
                              <w:rPr>
                                <w:sz w:val="24"/>
                                <w:szCs w:val="24"/>
                              </w:rPr>
                              <w:t>“Tu corazón, corazón joven, quiere construir un mundo mejor. Sigo las noticias del mundo y veo que tantos jóvenes, en muchas partes del mundo, han salido por las calles para expresar el deseo de una civilización más justa y fraterna. Los jóvenes en la calle. Son jóvenes que quieren ser protagonistas del cambio. Por favor, no dejen que otros sean los protagonistas del cambio. Usted</w:t>
                            </w:r>
                            <w:r>
                              <w:rPr>
                                <w:sz w:val="24"/>
                                <w:szCs w:val="24"/>
                              </w:rPr>
                              <w:t>es son los que tienen el futuro (</w:t>
                            </w:r>
                            <w:r w:rsidRPr="00764F8F">
                              <w:rPr>
                                <w:sz w:val="24"/>
                                <w:szCs w:val="24"/>
                              </w:rPr>
                              <w:t>...</w:t>
                            </w:r>
                            <w:r>
                              <w:rPr>
                                <w:sz w:val="24"/>
                                <w:szCs w:val="24"/>
                              </w:rPr>
                              <w:t xml:space="preserve">), </w:t>
                            </w:r>
                            <w:r w:rsidRPr="00764F8F">
                              <w:rPr>
                                <w:sz w:val="24"/>
                                <w:szCs w:val="24"/>
                              </w:rPr>
                              <w:t>les pido que también sean protagonistas de este cambio. Sigan superando la apatía y ofreciendo una respuesta cristiana a las inquietudes sociales y políticas que se van planteando en diversas partes del mundo. Les pido que sean constructores del futuro, que se metan en el trabajo por un mundo mejor. Queridos jóvenes, por favor, no balconeen la vida, métanse en ella, Jesús no se quedó en el balcón, se metió; no balconeen la vida, métanse en ella como hizo Jesús”. (Francisco, Viaje apostólico a Rio de Janeiro, con ocasión de la XXVIII Jornada mundial de la juventud, 25 de julio 2013)</w:t>
                            </w:r>
                            <w:r w:rsidR="00CA2AE2" w:rsidRPr="00A24EC4">
                              <w:rPr>
                                <w:sz w:val="24"/>
                                <w:szCs w:val="24"/>
                              </w:rPr>
                              <w:t>.</w:t>
                            </w:r>
                          </w:p>
                          <w:p w:rsidR="00CA2AE2" w:rsidRPr="00A24EC4" w:rsidRDefault="00764F8F" w:rsidP="00764F8F">
                            <w:pPr>
                              <w:pStyle w:val="Prrafodelista"/>
                              <w:numPr>
                                <w:ilvl w:val="0"/>
                                <w:numId w:val="2"/>
                              </w:numPr>
                              <w:rPr>
                                <w:sz w:val="24"/>
                                <w:szCs w:val="28"/>
                              </w:rPr>
                            </w:pPr>
                            <w:r w:rsidRPr="00764F8F">
                              <w:rPr>
                                <w:sz w:val="24"/>
                                <w:szCs w:val="28"/>
                              </w:rPr>
                              <w:t>¿Cómo los jóvenes nos podemos hacer protagonistas del cambio?</w:t>
                            </w:r>
                          </w:p>
                          <w:p w:rsidR="00CA2AE2" w:rsidRPr="00A24EC4" w:rsidRDefault="00CA2AE2" w:rsidP="00DC522C">
                            <w:pPr>
                              <w:rPr>
                                <w:sz w:val="24"/>
                                <w:szCs w:val="28"/>
                              </w:rPr>
                            </w:pPr>
                          </w:p>
                          <w:p w:rsidR="00CA2AE2" w:rsidRPr="0043325A" w:rsidRDefault="00CA2AE2" w:rsidP="00685FB9">
                            <w:pPr>
                              <w:pStyle w:val="Prrafodelista"/>
                              <w:numPr>
                                <w:ilvl w:val="0"/>
                                <w:numId w:val="43"/>
                              </w:numPr>
                              <w:rPr>
                                <w:b/>
                                <w:sz w:val="28"/>
                                <w:szCs w:val="28"/>
                              </w:rPr>
                            </w:pPr>
                            <w:r w:rsidRPr="0043325A">
                              <w:rPr>
                                <w:b/>
                                <w:sz w:val="28"/>
                                <w:szCs w:val="28"/>
                              </w:rPr>
                              <w:t>Sugerencia de signo.</w:t>
                            </w:r>
                          </w:p>
                          <w:p w:rsidR="00CA2AE2" w:rsidRPr="00A24EC4" w:rsidRDefault="00764F8F" w:rsidP="00DC522C">
                            <w:pPr>
                              <w:pStyle w:val="Prrafodelista"/>
                              <w:rPr>
                                <w:sz w:val="24"/>
                                <w:szCs w:val="28"/>
                              </w:rPr>
                            </w:pPr>
                            <w:r>
                              <w:rPr>
                                <w:sz w:val="24"/>
                                <w:szCs w:val="28"/>
                              </w:rPr>
                              <w:t>J</w:t>
                            </w:r>
                            <w:r w:rsidRPr="00764F8F">
                              <w:rPr>
                                <w:sz w:val="24"/>
                                <w:szCs w:val="28"/>
                              </w:rPr>
                              <w:t>óvenes en procesión portan</w:t>
                            </w:r>
                            <w:r>
                              <w:rPr>
                                <w:sz w:val="24"/>
                                <w:szCs w:val="28"/>
                              </w:rPr>
                              <w:t>do</w:t>
                            </w:r>
                            <w:r w:rsidRPr="00764F8F">
                              <w:rPr>
                                <w:sz w:val="24"/>
                                <w:szCs w:val="28"/>
                              </w:rPr>
                              <w:t xml:space="preserve"> unos carteles con imágenes que muestren las realidades complejas que vive la sociedad. Otros, portan </w:t>
                            </w:r>
                            <w:r>
                              <w:rPr>
                                <w:sz w:val="24"/>
                                <w:szCs w:val="28"/>
                              </w:rPr>
                              <w:t xml:space="preserve">la frase </w:t>
                            </w:r>
                            <w:r w:rsidRPr="00764F8F">
                              <w:rPr>
                                <w:sz w:val="24"/>
                                <w:szCs w:val="28"/>
                              </w:rPr>
                              <w:t>“no teman, yo estaré con ustedes hasta el fin del mundo”</w:t>
                            </w:r>
                          </w:p>
                          <w:p w:rsidR="00CA2AE2" w:rsidRPr="0043325A" w:rsidRDefault="00CA2AE2" w:rsidP="00685FB9">
                            <w:pPr>
                              <w:pStyle w:val="Prrafodelista"/>
                              <w:numPr>
                                <w:ilvl w:val="0"/>
                                <w:numId w:val="43"/>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71" style="position:absolute;margin-left:0;margin-top:-9.75pt;width:468pt;height:680.25pt;z-index:-25149952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vHu4A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aFU&#10;mrVQpM+QNqZrJcgsH8UUddavwfLe3rkYpLe3hn/3RJurBuzEpXOmawQrgRjaZ789iBcPT8m2+2BK&#10;wGe7YDBbh8q1ERDyQA5YlIe+KOIQCAfhbDWdzHOoHQfdcj5ZjRazyClj69Nz63x4J0xL4qGgDugj&#10;PNvf+pBMTybHGpU3UiniTPgmQ4NpjsxR6eFNOhBrIKAcxdiQ4ko5smfQSioka7VrIaQkG+XxlzoK&#10;5NB3SY4iYNtDIPfaD50c30ZRb5ZeM86FDjMkMfQ2fdkZZCpxeNEhCOtTfEpqAsWDBCMUJNhzpkTs&#10;hGN6YSwwT5GV0qQDzXgB6MjSKNkr/5Jyzw3gBvnpI3lG2Q+dtDLAplCyhS6IQR4zHdvurS5xjgOT&#10;Kp0BSunIU+AOOJbU7ADivik7UsrYKOPlZAVNX0pYCJNlPs9XC0qYqmGT8eDok/54sRH+VJ7ZI8Nh&#10;rEfSTNmGpfr2hs+i79livwwCwemKA5UGMxy2B5zgKc5FnLatKR9g3qC/cahgP8OhMe4nJR3suoL6&#10;HzvmBCXqvYYWX42m07gc8TKdLcZwcUPNdqhhmgNUQQPkCo9XIS3UnXWybsBTmg1tLmHOK4kT+MgK&#10;ookX2GdpDtLujQtzeEerx3+IzS8AAAD//wMAUEsDBBQABgAIAAAAIQBE6GZo3gAAAAkBAAAPAAAA&#10;ZHJzL2Rvd25yZXYueG1sTI/BbsIwEETvlfoP1iJxAydAUQhxUFWpqBcOTUG9mnhJIuJ1FJuQ/n23&#10;p3LcmdHsm2w32lYM2PvGkYJ4HoFAKp1pqFJw/HqfJSB80GR06wgV/KCHXf78lOnUuDt94lCESnAJ&#10;+VQrqEPoUil9WaPVfu46JPYurrc68NlX0vT6zuW2lYsoWkurG+IPte7wrcbyWtysgsKeuiHZH/y3&#10;Pa4WH+Z0GJIyKDWdjK9bEAHH8B+GP3xGh5yZzu5GxotWAQ8JCmbx5gUE25vlmpUz55arOAKZZ/Jx&#10;Qf4LAAD//wMAUEsBAi0AFAAGAAgAAAAhALaDOJL+AAAA4QEAABMAAAAAAAAAAAAAAAAAAAAAAFtD&#10;b250ZW50X1R5cGVzXS54bWxQSwECLQAUAAYACAAAACEAOP0h/9YAAACUAQAACwAAAAAAAAAAAAAA&#10;AAAvAQAAX3JlbHMvLnJlbHNQSwECLQAUAAYACAAAACEA8d7x7uACAABpBgAADgAAAAAAAAAAAAAA&#10;AAAuAgAAZHJzL2Uyb0RvYy54bWxQSwECLQAUAAYACAAAACEAROhmaN4AAAAJAQAADwAAAAAAAAAA&#10;AAAAAAA6BQAAZHJzL2Rvd25yZXYueG1sUEsFBgAAAAAEAAQA8wAAAEUGAAAAAA==&#10;" o:allowincell="f" fillcolor="white [3201]" strokecolor="#92cddc [1944]" strokeweight="1pt">
                <v:fill color2="#b6dde8 [1304]" rotate="t" focus="100%" type="gradient"/>
                <v:shadow on="t" color="#205867 [1608]" opacity=".5" offset="1pt"/>
                <v:textbox>
                  <w:txbxContent>
                    <w:p w:rsidR="00CA2AE2" w:rsidRPr="0043325A" w:rsidRDefault="00CA2AE2" w:rsidP="00685FB9">
                      <w:pPr>
                        <w:pStyle w:val="Prrafodelista"/>
                        <w:numPr>
                          <w:ilvl w:val="0"/>
                          <w:numId w:val="43"/>
                        </w:numPr>
                        <w:spacing w:after="0"/>
                        <w:rPr>
                          <w:b/>
                          <w:sz w:val="28"/>
                          <w:szCs w:val="28"/>
                        </w:rPr>
                      </w:pPr>
                      <w:r w:rsidRPr="0043325A">
                        <w:rPr>
                          <w:b/>
                          <w:sz w:val="28"/>
                          <w:szCs w:val="28"/>
                        </w:rPr>
                        <w:t>Oremos juntos.</w:t>
                      </w:r>
                    </w:p>
                    <w:p w:rsidR="00CA2AE2" w:rsidRPr="00A24EC4" w:rsidRDefault="00685FB9" w:rsidP="00685FB9">
                      <w:pPr>
                        <w:jc w:val="both"/>
                        <w:rPr>
                          <w:sz w:val="24"/>
                          <w:szCs w:val="28"/>
                        </w:rPr>
                      </w:pPr>
                      <w:r w:rsidRPr="00685FB9">
                        <w:rPr>
                          <w:sz w:val="24"/>
                          <w:szCs w:val="28"/>
                        </w:rPr>
                        <w:t>Desde nuestra realidad de jóvenes el Señor nos llama a ser profeta desde nuestro testimonio de encuentro con Cristo, pidámosle al Señor que podamos contestar a afirmativamente a su llamado:</w:t>
                      </w:r>
                    </w:p>
                    <w:p w:rsidR="00685FB9" w:rsidRPr="00685FB9" w:rsidRDefault="00685FB9" w:rsidP="00685FB9">
                      <w:pPr>
                        <w:pStyle w:val="Prrafodelista"/>
                        <w:numPr>
                          <w:ilvl w:val="0"/>
                          <w:numId w:val="3"/>
                        </w:numPr>
                        <w:jc w:val="both"/>
                        <w:rPr>
                          <w:sz w:val="24"/>
                          <w:szCs w:val="28"/>
                        </w:rPr>
                      </w:pPr>
                      <w:r w:rsidRPr="00685FB9">
                        <w:rPr>
                          <w:sz w:val="24"/>
                          <w:szCs w:val="28"/>
                        </w:rPr>
                        <w:t>Oremos por el Papa, los obispos, sacerdotes, religiosas y todos aquellos que tienen la misión de educar, para que el Señor les regale su Espíritu Santo y proclamar la Palabra que el Pueblo de Dios necesita…  Escúchanos…</w:t>
                      </w:r>
                    </w:p>
                    <w:p w:rsidR="00685FB9" w:rsidRPr="00685FB9" w:rsidRDefault="00685FB9" w:rsidP="00685FB9">
                      <w:pPr>
                        <w:pStyle w:val="Prrafodelista"/>
                        <w:numPr>
                          <w:ilvl w:val="0"/>
                          <w:numId w:val="3"/>
                        </w:numPr>
                        <w:jc w:val="both"/>
                        <w:rPr>
                          <w:sz w:val="24"/>
                          <w:szCs w:val="28"/>
                        </w:rPr>
                      </w:pPr>
                      <w:r w:rsidRPr="00685FB9">
                        <w:rPr>
                          <w:sz w:val="24"/>
                          <w:szCs w:val="28"/>
                        </w:rPr>
                        <w:t>Por los jóvenes de nuestro país, especialmente por aquellos que se dedican a formar a otros, para que su enseñanza suscite la reflexión, la creatividad y la responsabilidad social…  Escúchanos…</w:t>
                      </w:r>
                    </w:p>
                    <w:p w:rsidR="00685FB9" w:rsidRPr="00685FB9" w:rsidRDefault="00685FB9" w:rsidP="00685FB9">
                      <w:pPr>
                        <w:pStyle w:val="Prrafodelista"/>
                        <w:numPr>
                          <w:ilvl w:val="0"/>
                          <w:numId w:val="3"/>
                        </w:numPr>
                        <w:jc w:val="both"/>
                        <w:rPr>
                          <w:sz w:val="24"/>
                          <w:szCs w:val="28"/>
                        </w:rPr>
                      </w:pPr>
                      <w:r w:rsidRPr="00685FB9">
                        <w:rPr>
                          <w:sz w:val="24"/>
                          <w:szCs w:val="28"/>
                        </w:rPr>
                        <w:t>Por los jóvenes que sufren, especialmente, por aquellos que no tienen a alguien que les anuncie la Buena Noticia, para que el Señor suscite profetas jóvenes entre los jóvenes…  Escúchanos…</w:t>
                      </w:r>
                    </w:p>
                    <w:p w:rsidR="00CA2AE2" w:rsidRPr="00A24EC4" w:rsidRDefault="00685FB9" w:rsidP="00685FB9">
                      <w:pPr>
                        <w:pStyle w:val="Prrafodelista"/>
                        <w:numPr>
                          <w:ilvl w:val="0"/>
                          <w:numId w:val="3"/>
                        </w:numPr>
                        <w:jc w:val="both"/>
                        <w:rPr>
                          <w:sz w:val="24"/>
                          <w:szCs w:val="28"/>
                        </w:rPr>
                      </w:pPr>
                      <w:r w:rsidRPr="00685FB9">
                        <w:rPr>
                          <w:sz w:val="24"/>
                          <w:szCs w:val="28"/>
                        </w:rPr>
                        <w:t>Por los jóvenes que nos reunimos hoy, para que responsamos generosamente al llamado de ser profetas de buenas nuevas sobre todo para nuestros amigos…  Escúchanos…</w:t>
                      </w:r>
                    </w:p>
                    <w:p w:rsidR="00CA2AE2" w:rsidRPr="00A24EC4" w:rsidRDefault="00CA2AE2" w:rsidP="00764F8F">
                      <w:pPr>
                        <w:pStyle w:val="Prrafodelista"/>
                        <w:jc w:val="right"/>
                        <w:rPr>
                          <w:i/>
                          <w:sz w:val="24"/>
                          <w:szCs w:val="28"/>
                        </w:rPr>
                      </w:pPr>
                      <w:r w:rsidRPr="00A24EC4">
                        <w:rPr>
                          <w:i/>
                          <w:sz w:val="24"/>
                          <w:szCs w:val="28"/>
                        </w:rPr>
                        <w:t>(Se puede finalizar con un canto)</w:t>
                      </w:r>
                    </w:p>
                    <w:p w:rsidR="00CA2AE2" w:rsidRPr="0043325A" w:rsidRDefault="00CA2AE2" w:rsidP="00685FB9">
                      <w:pPr>
                        <w:pStyle w:val="Prrafodelista"/>
                        <w:numPr>
                          <w:ilvl w:val="0"/>
                          <w:numId w:val="43"/>
                        </w:numPr>
                        <w:rPr>
                          <w:b/>
                          <w:sz w:val="28"/>
                          <w:szCs w:val="28"/>
                        </w:rPr>
                      </w:pPr>
                      <w:r>
                        <w:rPr>
                          <w:b/>
                          <w:sz w:val="28"/>
                          <w:szCs w:val="28"/>
                        </w:rPr>
                        <w:t>L</w:t>
                      </w:r>
                      <w:r w:rsidRPr="00A24EC4">
                        <w:rPr>
                          <w:b/>
                          <w:sz w:val="28"/>
                          <w:szCs w:val="28"/>
                        </w:rPr>
                        <w:t>a palabra de nuestros pastores</w:t>
                      </w:r>
                    </w:p>
                    <w:p w:rsidR="00764F8F" w:rsidRPr="00764F8F" w:rsidRDefault="00764F8F" w:rsidP="00764F8F">
                      <w:pPr>
                        <w:pStyle w:val="Prrafodelista"/>
                        <w:jc w:val="both"/>
                        <w:rPr>
                          <w:sz w:val="24"/>
                          <w:szCs w:val="24"/>
                        </w:rPr>
                      </w:pPr>
                      <w:r w:rsidRPr="00764F8F">
                        <w:rPr>
                          <w:sz w:val="24"/>
                          <w:szCs w:val="24"/>
                        </w:rPr>
                        <w:t>El Papa Francisco</w:t>
                      </w:r>
                      <w:r>
                        <w:rPr>
                          <w:sz w:val="24"/>
                          <w:szCs w:val="24"/>
                        </w:rPr>
                        <w:t>,</w:t>
                      </w:r>
                      <w:r w:rsidRPr="00764F8F">
                        <w:rPr>
                          <w:sz w:val="24"/>
                          <w:szCs w:val="24"/>
                        </w:rPr>
                        <w:t xml:space="preserve"> invita a los jóvenes a ser protagonistas de la historia y reconstruir la Iglesia viviendo la dimensión profética de la fe:</w:t>
                      </w:r>
                    </w:p>
                    <w:p w:rsidR="00CA2AE2" w:rsidRPr="00A24EC4" w:rsidRDefault="00764F8F" w:rsidP="00764F8F">
                      <w:pPr>
                        <w:pStyle w:val="Prrafodelista"/>
                        <w:jc w:val="both"/>
                        <w:rPr>
                          <w:sz w:val="24"/>
                          <w:szCs w:val="24"/>
                        </w:rPr>
                      </w:pPr>
                      <w:r w:rsidRPr="00764F8F">
                        <w:rPr>
                          <w:sz w:val="24"/>
                          <w:szCs w:val="24"/>
                        </w:rPr>
                        <w:t>“Tu corazón, corazón joven, quiere construir un mundo mejor. Sigo las noticias del mundo y veo que tantos jóvenes, en muchas partes del mundo, han salido por las calles para expresar el deseo de una civilización más justa y fraterna. Los jóvenes en la calle. Son jóvenes que quieren ser protagonistas del cambio. Por favor, no dejen que otros sean los protagonistas del cambio. Usted</w:t>
                      </w:r>
                      <w:r>
                        <w:rPr>
                          <w:sz w:val="24"/>
                          <w:szCs w:val="24"/>
                        </w:rPr>
                        <w:t>es son los que tienen el futuro (</w:t>
                      </w:r>
                      <w:r w:rsidRPr="00764F8F">
                        <w:rPr>
                          <w:sz w:val="24"/>
                          <w:szCs w:val="24"/>
                        </w:rPr>
                        <w:t>...</w:t>
                      </w:r>
                      <w:r>
                        <w:rPr>
                          <w:sz w:val="24"/>
                          <w:szCs w:val="24"/>
                        </w:rPr>
                        <w:t xml:space="preserve">), </w:t>
                      </w:r>
                      <w:r w:rsidRPr="00764F8F">
                        <w:rPr>
                          <w:sz w:val="24"/>
                          <w:szCs w:val="24"/>
                        </w:rPr>
                        <w:t>les pido que también sean protagonistas de este cambio. Sigan superando la apatía y ofreciendo una respuesta cristiana a las inquietudes sociales y políticas que se van planteando en diversas partes del mundo. Les pido que sean constructores del futuro, que se metan en el trabajo por un mundo mejor. Queridos jóvenes, por favor, no balconeen la vida, métanse en ella, Jesús no se quedó en el balcón, se metió; no balconeen la vida, métanse en ella como hizo Jesús”. (Francisco, Viaje apostólico a Rio de Janeiro, con ocasión de la XXVIII Jornada mundial de la juventud, 25 de julio 2013)</w:t>
                      </w:r>
                      <w:r w:rsidR="00CA2AE2" w:rsidRPr="00A24EC4">
                        <w:rPr>
                          <w:sz w:val="24"/>
                          <w:szCs w:val="24"/>
                        </w:rPr>
                        <w:t>.</w:t>
                      </w:r>
                    </w:p>
                    <w:p w:rsidR="00CA2AE2" w:rsidRPr="00A24EC4" w:rsidRDefault="00764F8F" w:rsidP="00764F8F">
                      <w:pPr>
                        <w:pStyle w:val="Prrafodelista"/>
                        <w:numPr>
                          <w:ilvl w:val="0"/>
                          <w:numId w:val="2"/>
                        </w:numPr>
                        <w:rPr>
                          <w:sz w:val="24"/>
                          <w:szCs w:val="28"/>
                        </w:rPr>
                      </w:pPr>
                      <w:r w:rsidRPr="00764F8F">
                        <w:rPr>
                          <w:sz w:val="24"/>
                          <w:szCs w:val="28"/>
                        </w:rPr>
                        <w:t>¿Cómo los jóvenes nos podemos hacer protagonistas del cambio?</w:t>
                      </w:r>
                    </w:p>
                    <w:p w:rsidR="00CA2AE2" w:rsidRPr="00A24EC4" w:rsidRDefault="00CA2AE2" w:rsidP="00DC522C">
                      <w:pPr>
                        <w:rPr>
                          <w:sz w:val="24"/>
                          <w:szCs w:val="28"/>
                        </w:rPr>
                      </w:pPr>
                    </w:p>
                    <w:p w:rsidR="00CA2AE2" w:rsidRPr="0043325A" w:rsidRDefault="00CA2AE2" w:rsidP="00685FB9">
                      <w:pPr>
                        <w:pStyle w:val="Prrafodelista"/>
                        <w:numPr>
                          <w:ilvl w:val="0"/>
                          <w:numId w:val="43"/>
                        </w:numPr>
                        <w:rPr>
                          <w:b/>
                          <w:sz w:val="28"/>
                          <w:szCs w:val="28"/>
                        </w:rPr>
                      </w:pPr>
                      <w:r w:rsidRPr="0043325A">
                        <w:rPr>
                          <w:b/>
                          <w:sz w:val="28"/>
                          <w:szCs w:val="28"/>
                        </w:rPr>
                        <w:t>Sugerencia de signo.</w:t>
                      </w:r>
                    </w:p>
                    <w:p w:rsidR="00CA2AE2" w:rsidRPr="00A24EC4" w:rsidRDefault="00764F8F" w:rsidP="00DC522C">
                      <w:pPr>
                        <w:pStyle w:val="Prrafodelista"/>
                        <w:rPr>
                          <w:sz w:val="24"/>
                          <w:szCs w:val="28"/>
                        </w:rPr>
                      </w:pPr>
                      <w:r>
                        <w:rPr>
                          <w:sz w:val="24"/>
                          <w:szCs w:val="28"/>
                        </w:rPr>
                        <w:t>J</w:t>
                      </w:r>
                      <w:r w:rsidRPr="00764F8F">
                        <w:rPr>
                          <w:sz w:val="24"/>
                          <w:szCs w:val="28"/>
                        </w:rPr>
                        <w:t>óvenes en procesión portan</w:t>
                      </w:r>
                      <w:r>
                        <w:rPr>
                          <w:sz w:val="24"/>
                          <w:szCs w:val="28"/>
                        </w:rPr>
                        <w:t>do</w:t>
                      </w:r>
                      <w:r w:rsidRPr="00764F8F">
                        <w:rPr>
                          <w:sz w:val="24"/>
                          <w:szCs w:val="28"/>
                        </w:rPr>
                        <w:t xml:space="preserve"> unos carteles con imágenes que muestren las realidades complejas que vive la sociedad. Otros, portan </w:t>
                      </w:r>
                      <w:r>
                        <w:rPr>
                          <w:sz w:val="24"/>
                          <w:szCs w:val="28"/>
                        </w:rPr>
                        <w:t xml:space="preserve">la frase </w:t>
                      </w:r>
                      <w:r w:rsidRPr="00764F8F">
                        <w:rPr>
                          <w:sz w:val="24"/>
                          <w:szCs w:val="28"/>
                        </w:rPr>
                        <w:t>“no teman, yo estaré con ustedes hasta el fin del mundo”</w:t>
                      </w:r>
                    </w:p>
                    <w:p w:rsidR="00CA2AE2" w:rsidRPr="0043325A" w:rsidRDefault="00CA2AE2" w:rsidP="00685FB9">
                      <w:pPr>
                        <w:pStyle w:val="Prrafodelista"/>
                        <w:numPr>
                          <w:ilvl w:val="0"/>
                          <w:numId w:val="43"/>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819008"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69"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Cuarto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764F8F"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C</w:t>
                            </w:r>
                            <w:r w:rsidRPr="00764F8F">
                              <w:rPr>
                                <w:rFonts w:ascii="Century Gothic" w:hAnsi="Century Gothic"/>
                                <w:b/>
                                <w:color w:val="1F497D" w:themeColor="text2"/>
                                <w:sz w:val="28"/>
                                <w:szCs w:val="28"/>
                              </w:rPr>
                              <w:t>risto invita a dejarlo todo para seguirlo como religioso o religiosa, o sacerdote, para donarse totalmente a los demás</w:t>
                            </w:r>
                          </w:p>
                          <w:p w:rsidR="00CA2AE2" w:rsidRDefault="00CA2AE2" w:rsidP="00DC522C">
                            <w:pPr>
                              <w:rPr>
                                <w:sz w:val="28"/>
                                <w:szCs w:val="28"/>
                              </w:rPr>
                            </w:pPr>
                          </w:p>
                          <w:p w:rsidR="00CA2AE2" w:rsidRPr="00387159" w:rsidRDefault="00CA2AE2" w:rsidP="00764F8F">
                            <w:pPr>
                              <w:pStyle w:val="Prrafodelista"/>
                              <w:numPr>
                                <w:ilvl w:val="0"/>
                                <w:numId w:val="44"/>
                              </w:numPr>
                              <w:rPr>
                                <w:b/>
                                <w:sz w:val="28"/>
                                <w:szCs w:val="28"/>
                              </w:rPr>
                            </w:pPr>
                            <w:r w:rsidRPr="00387159">
                              <w:rPr>
                                <w:b/>
                                <w:sz w:val="28"/>
                                <w:szCs w:val="28"/>
                              </w:rPr>
                              <w:t>Motivación.</w:t>
                            </w:r>
                          </w:p>
                          <w:p w:rsidR="00CA2AE2" w:rsidRDefault="00764F8F" w:rsidP="00764F8F">
                            <w:pPr>
                              <w:pStyle w:val="Prrafodelista"/>
                              <w:jc w:val="both"/>
                              <w:rPr>
                                <w:sz w:val="28"/>
                                <w:szCs w:val="28"/>
                              </w:rPr>
                            </w:pPr>
                            <w:r w:rsidRPr="00764F8F">
                              <w:rPr>
                                <w:sz w:val="24"/>
                                <w:szCs w:val="24"/>
                              </w:rPr>
                              <w:t>En el camino de la fe todo joven en algún momento de su vida se hace la pregunta vocacional: ¿a qué me llama Jesús? ¿cuál es la vocación donde podría servir mejor a mis hermanos? Ante estas interrogantes es necesario que la Iglesia acompañe el discernimiento. Es por este motivo que, en este día del mes de María, pediremos al Señor que nos regale plantearnos la pregunta vocacional hacia la vida religiosa o sacerdotal, como una entrega total de servicio</w:t>
                            </w:r>
                            <w:r>
                              <w:rPr>
                                <w:sz w:val="24"/>
                                <w:szCs w:val="24"/>
                              </w:rPr>
                              <w:t>.</w:t>
                            </w:r>
                          </w:p>
                          <w:p w:rsidR="00CA2AE2" w:rsidRDefault="00CA2AE2" w:rsidP="00DC522C">
                            <w:pPr>
                              <w:pStyle w:val="Prrafodelista"/>
                              <w:rPr>
                                <w:sz w:val="28"/>
                                <w:szCs w:val="28"/>
                              </w:rPr>
                            </w:pPr>
                          </w:p>
                          <w:p w:rsidR="00CA2AE2" w:rsidRPr="004B29E0" w:rsidRDefault="00CA2AE2" w:rsidP="00764F8F">
                            <w:pPr>
                              <w:pStyle w:val="Prrafodelista"/>
                              <w:numPr>
                                <w:ilvl w:val="0"/>
                                <w:numId w:val="44"/>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764F8F" w:rsidRDefault="00764F8F" w:rsidP="00764F8F">
                            <w:pPr>
                              <w:pStyle w:val="Prrafodelista"/>
                              <w:jc w:val="both"/>
                              <w:rPr>
                                <w:sz w:val="24"/>
                                <w:szCs w:val="28"/>
                              </w:rPr>
                            </w:pPr>
                            <w:r>
                              <w:rPr>
                                <w:sz w:val="24"/>
                                <w:szCs w:val="28"/>
                              </w:rPr>
                              <w:t>O</w:t>
                            </w:r>
                            <w:r w:rsidR="00CA2AE2" w:rsidRPr="00764F8F">
                              <w:rPr>
                                <w:sz w:val="24"/>
                                <w:szCs w:val="28"/>
                              </w:rPr>
                              <w:t>ración del Mes: ¡Oh María…! (Ver el anexo)</w:t>
                            </w:r>
                          </w:p>
                          <w:p w:rsidR="00CA2AE2" w:rsidRDefault="00CA2AE2" w:rsidP="00DC522C">
                            <w:pPr>
                              <w:pStyle w:val="Prrafodelista"/>
                              <w:rPr>
                                <w:sz w:val="28"/>
                                <w:szCs w:val="28"/>
                              </w:rPr>
                            </w:pPr>
                          </w:p>
                          <w:p w:rsidR="00CA2AE2" w:rsidRPr="00387159" w:rsidRDefault="00CA2AE2" w:rsidP="00764F8F">
                            <w:pPr>
                              <w:pStyle w:val="Prrafodelista"/>
                              <w:numPr>
                                <w:ilvl w:val="0"/>
                                <w:numId w:val="44"/>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00764F8F" w:rsidRPr="00764F8F">
                              <w:rPr>
                                <w:b/>
                                <w:sz w:val="28"/>
                                <w:szCs w:val="28"/>
                              </w:rPr>
                              <w:t>Mt 4,18-22</w:t>
                            </w:r>
                            <w:r w:rsidRPr="0043325A">
                              <w:rPr>
                                <w:b/>
                                <w:sz w:val="28"/>
                                <w:szCs w:val="28"/>
                              </w:rPr>
                              <w:t>)</w:t>
                            </w:r>
                          </w:p>
                          <w:p w:rsidR="00CA2AE2" w:rsidRPr="00764F8F" w:rsidRDefault="00764F8F" w:rsidP="00DC522C">
                            <w:pPr>
                              <w:ind w:left="720"/>
                              <w:rPr>
                                <w:sz w:val="24"/>
                                <w:szCs w:val="28"/>
                              </w:rPr>
                            </w:pPr>
                            <w:r>
                              <w:rPr>
                                <w:sz w:val="24"/>
                                <w:szCs w:val="28"/>
                              </w:rPr>
                              <w:t xml:space="preserve">Hoy el evangelio </w:t>
                            </w:r>
                            <w:r w:rsidRPr="00764F8F">
                              <w:rPr>
                                <w:sz w:val="24"/>
                                <w:szCs w:val="28"/>
                              </w:rPr>
                              <w:t xml:space="preserve">nos invita reflexionar sobre </w:t>
                            </w:r>
                            <w:r>
                              <w:rPr>
                                <w:sz w:val="24"/>
                                <w:szCs w:val="28"/>
                              </w:rPr>
                              <w:t xml:space="preserve">la </w:t>
                            </w:r>
                            <w:r w:rsidRPr="00764F8F">
                              <w:rPr>
                                <w:sz w:val="24"/>
                                <w:szCs w:val="28"/>
                              </w:rPr>
                              <w:t>llama</w:t>
                            </w:r>
                            <w:r>
                              <w:rPr>
                                <w:sz w:val="24"/>
                                <w:szCs w:val="28"/>
                              </w:rPr>
                              <w:t>da de Jesús</w:t>
                            </w:r>
                            <w:r w:rsidRPr="00764F8F">
                              <w:rPr>
                                <w:sz w:val="24"/>
                                <w:szCs w:val="28"/>
                              </w:rPr>
                              <w:t xml:space="preserve"> a sus primeros discípulos</w:t>
                            </w:r>
                            <w:r>
                              <w:rPr>
                                <w:sz w:val="24"/>
                                <w:szCs w:val="28"/>
                              </w:rPr>
                              <w:t>:</w:t>
                            </w:r>
                          </w:p>
                          <w:p w:rsidR="00CA2AE2" w:rsidRDefault="00CA2AE2" w:rsidP="00DC522C">
                            <w:pPr>
                              <w:ind w:left="720"/>
                              <w:rPr>
                                <w:sz w:val="28"/>
                                <w:szCs w:val="28"/>
                              </w:rPr>
                            </w:pPr>
                          </w:p>
                          <w:p w:rsidR="00764F8F" w:rsidRPr="00764F8F" w:rsidRDefault="00764F8F" w:rsidP="00764F8F">
                            <w:pPr>
                              <w:ind w:left="1440"/>
                              <w:jc w:val="both"/>
                              <w:rPr>
                                <w:rFonts w:asciiTheme="majorHAnsi" w:hAnsiTheme="majorHAnsi"/>
                                <w:i/>
                                <w:sz w:val="28"/>
                                <w:szCs w:val="28"/>
                              </w:rPr>
                            </w:pPr>
                            <w:r w:rsidRPr="00764F8F">
                              <w:rPr>
                                <w:rFonts w:asciiTheme="majorHAnsi" w:hAnsiTheme="majorHAnsi"/>
                                <w:i/>
                                <w:sz w:val="28"/>
                                <w:szCs w:val="28"/>
                              </w:rPr>
                              <w:t>Mientras caminaba a orillas del mar de Galilea, Jesús vio a dos hermanos: a Simón, llamado Pedro, y a su hermano Andrés, que echaban las redes al mar porque eran pescadores. Entonces les dijo: "Síganme, y yo los haré pescadores de hombres". Inmediatamente, ellos dejaron las redes y lo siguieron.</w:t>
                            </w:r>
                          </w:p>
                          <w:p w:rsidR="00CA2AE2" w:rsidRPr="00A24EC4" w:rsidRDefault="00764F8F" w:rsidP="00764F8F">
                            <w:pPr>
                              <w:ind w:left="1440"/>
                              <w:jc w:val="both"/>
                              <w:rPr>
                                <w:rFonts w:asciiTheme="majorHAnsi" w:hAnsiTheme="majorHAnsi"/>
                                <w:i/>
                                <w:sz w:val="28"/>
                                <w:szCs w:val="28"/>
                              </w:rPr>
                            </w:pPr>
                            <w:r w:rsidRPr="00764F8F">
                              <w:rPr>
                                <w:rFonts w:asciiTheme="majorHAnsi" w:hAnsiTheme="majorHAnsi"/>
                                <w:i/>
                                <w:sz w:val="28"/>
                                <w:szCs w:val="28"/>
                              </w:rPr>
                              <w:t>Continuando su camino, vio a otros dos hermanos: a Santiago, hijo de Zebedeo, y a su hermano Juan, que estaban en la barca con Zebedeo, su padre, arreglando las redes; y Jesús los llamó. Inmediatamente, ellos dejaron la barca y a su padre, y lo siguieron.</w:t>
                            </w:r>
                            <w:r w:rsidR="00CA2AE2"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764F8F" w:rsidRPr="003A20FF" w:rsidRDefault="00764F8F" w:rsidP="00764F8F">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764F8F" w:rsidRPr="00A24EC4" w:rsidRDefault="00764F8F" w:rsidP="00764F8F">
                            <w:pPr>
                              <w:pStyle w:val="Prrafodelista"/>
                              <w:numPr>
                                <w:ilvl w:val="0"/>
                                <w:numId w:val="2"/>
                              </w:numPr>
                              <w:rPr>
                                <w:sz w:val="24"/>
                                <w:szCs w:val="28"/>
                              </w:rPr>
                            </w:pPr>
                            <w:r w:rsidRPr="00764F8F">
                              <w:rPr>
                                <w:sz w:val="24"/>
                                <w:szCs w:val="28"/>
                              </w:rPr>
                              <w:t>¿Cuáles son las redes que el Señor nos invita a dejar para seguirlo?</w:t>
                            </w:r>
                          </w:p>
                          <w:p w:rsidR="00764F8F" w:rsidRPr="00A24EC4" w:rsidRDefault="00764F8F" w:rsidP="00764F8F">
                            <w:pPr>
                              <w:ind w:left="720"/>
                              <w:rPr>
                                <w:sz w:val="24"/>
                                <w:szCs w:val="28"/>
                              </w:rPr>
                            </w:pPr>
                            <w:r w:rsidRPr="00A24EC4">
                              <w:rPr>
                                <w:sz w:val="24"/>
                                <w:szCs w:val="28"/>
                              </w:rPr>
                              <w:t xml:space="preserve">   </w:t>
                            </w: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72" style="position:absolute;margin-left:0;margin-top:-12.35pt;width:468pt;height:680.25pt;z-index:-251497472;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pPL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zVe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enWd2a8gHmDfobhwr2Mxwa435S0sGuK6j/&#10;sWNOUKLea2jx1Wg6jcsRL9PZYgwXN9RshxqmOUAVNECu8HgV0kLdWSfrBjyl2dDmEua8kjiBcQck&#10;VhBNvMA+S3OQdm9cmMM7Wj3+Q2x+AQ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D4spPL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CA2AE2"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Cuarto</w:t>
                      </w:r>
                      <w:r w:rsidRPr="0043325A">
                        <w:rPr>
                          <w:rFonts w:ascii="Century Gothic" w:hAnsi="Century Gothic"/>
                          <w:b/>
                          <w:color w:val="1F497D" w:themeColor="text2"/>
                          <w:sz w:val="36"/>
                          <w:szCs w:val="28"/>
                          <w:bdr w:val="single" w:sz="4" w:space="0" w:color="auto"/>
                        </w:rPr>
                        <w:t xml:space="preserve"> día</w:t>
                      </w:r>
                      <w:r w:rsidRPr="0043325A">
                        <w:rPr>
                          <w:rFonts w:ascii="Century Gothic" w:hAnsi="Century Gothic"/>
                          <w:b/>
                          <w:color w:val="1F497D" w:themeColor="text2"/>
                          <w:sz w:val="36"/>
                          <w:szCs w:val="28"/>
                        </w:rPr>
                        <w:t xml:space="preserve"> </w:t>
                      </w:r>
                    </w:p>
                    <w:p w:rsidR="00CA2AE2" w:rsidRPr="0043325A" w:rsidRDefault="00764F8F"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C</w:t>
                      </w:r>
                      <w:r w:rsidRPr="00764F8F">
                        <w:rPr>
                          <w:rFonts w:ascii="Century Gothic" w:hAnsi="Century Gothic"/>
                          <w:b/>
                          <w:color w:val="1F497D" w:themeColor="text2"/>
                          <w:sz w:val="28"/>
                          <w:szCs w:val="28"/>
                        </w:rPr>
                        <w:t>risto invita a dejarlo todo para seguirlo como religioso o religiosa, o sacerdote, para donarse totalmente a los demás</w:t>
                      </w:r>
                    </w:p>
                    <w:p w:rsidR="00CA2AE2" w:rsidRDefault="00CA2AE2" w:rsidP="00DC522C">
                      <w:pPr>
                        <w:rPr>
                          <w:sz w:val="28"/>
                          <w:szCs w:val="28"/>
                        </w:rPr>
                      </w:pPr>
                    </w:p>
                    <w:p w:rsidR="00CA2AE2" w:rsidRPr="00387159" w:rsidRDefault="00CA2AE2" w:rsidP="00764F8F">
                      <w:pPr>
                        <w:pStyle w:val="Prrafodelista"/>
                        <w:numPr>
                          <w:ilvl w:val="0"/>
                          <w:numId w:val="44"/>
                        </w:numPr>
                        <w:rPr>
                          <w:b/>
                          <w:sz w:val="28"/>
                          <w:szCs w:val="28"/>
                        </w:rPr>
                      </w:pPr>
                      <w:r w:rsidRPr="00387159">
                        <w:rPr>
                          <w:b/>
                          <w:sz w:val="28"/>
                          <w:szCs w:val="28"/>
                        </w:rPr>
                        <w:t>Motivación.</w:t>
                      </w:r>
                    </w:p>
                    <w:p w:rsidR="00CA2AE2" w:rsidRDefault="00764F8F" w:rsidP="00764F8F">
                      <w:pPr>
                        <w:pStyle w:val="Prrafodelista"/>
                        <w:jc w:val="both"/>
                        <w:rPr>
                          <w:sz w:val="28"/>
                          <w:szCs w:val="28"/>
                        </w:rPr>
                      </w:pPr>
                      <w:r w:rsidRPr="00764F8F">
                        <w:rPr>
                          <w:sz w:val="24"/>
                          <w:szCs w:val="24"/>
                        </w:rPr>
                        <w:t>En el camino de la fe todo joven en algún momento de su vida se hace la pregunta vocacional: ¿a qué me llama Jesús? ¿cuál es la vocación donde podría servir mejor a mis hermanos? Ante estas interrogantes es necesario que la Iglesia acompañe el discernimiento. Es por este motivo que, en este día del mes de María, pediremos al Señor que nos regale plantearnos la pregunta vocacional hacia la vida religiosa o sacerdotal, como una entrega total de servicio</w:t>
                      </w:r>
                      <w:r>
                        <w:rPr>
                          <w:sz w:val="24"/>
                          <w:szCs w:val="24"/>
                        </w:rPr>
                        <w:t>.</w:t>
                      </w:r>
                    </w:p>
                    <w:p w:rsidR="00CA2AE2" w:rsidRDefault="00CA2AE2" w:rsidP="00DC522C">
                      <w:pPr>
                        <w:pStyle w:val="Prrafodelista"/>
                        <w:rPr>
                          <w:sz w:val="28"/>
                          <w:szCs w:val="28"/>
                        </w:rPr>
                      </w:pPr>
                    </w:p>
                    <w:p w:rsidR="00CA2AE2" w:rsidRPr="004B29E0" w:rsidRDefault="00CA2AE2" w:rsidP="00764F8F">
                      <w:pPr>
                        <w:pStyle w:val="Prrafodelista"/>
                        <w:numPr>
                          <w:ilvl w:val="0"/>
                          <w:numId w:val="44"/>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764F8F" w:rsidRDefault="00764F8F" w:rsidP="00764F8F">
                      <w:pPr>
                        <w:pStyle w:val="Prrafodelista"/>
                        <w:jc w:val="both"/>
                        <w:rPr>
                          <w:sz w:val="24"/>
                          <w:szCs w:val="28"/>
                        </w:rPr>
                      </w:pPr>
                      <w:r>
                        <w:rPr>
                          <w:sz w:val="24"/>
                          <w:szCs w:val="28"/>
                        </w:rPr>
                        <w:t>O</w:t>
                      </w:r>
                      <w:r w:rsidR="00CA2AE2" w:rsidRPr="00764F8F">
                        <w:rPr>
                          <w:sz w:val="24"/>
                          <w:szCs w:val="28"/>
                        </w:rPr>
                        <w:t>ración del Mes: ¡Oh María…! (Ver el anexo)</w:t>
                      </w:r>
                    </w:p>
                    <w:p w:rsidR="00CA2AE2" w:rsidRDefault="00CA2AE2" w:rsidP="00DC522C">
                      <w:pPr>
                        <w:pStyle w:val="Prrafodelista"/>
                        <w:rPr>
                          <w:sz w:val="28"/>
                          <w:szCs w:val="28"/>
                        </w:rPr>
                      </w:pPr>
                    </w:p>
                    <w:p w:rsidR="00CA2AE2" w:rsidRPr="00387159" w:rsidRDefault="00CA2AE2" w:rsidP="00764F8F">
                      <w:pPr>
                        <w:pStyle w:val="Prrafodelista"/>
                        <w:numPr>
                          <w:ilvl w:val="0"/>
                          <w:numId w:val="44"/>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00764F8F" w:rsidRPr="00764F8F">
                        <w:rPr>
                          <w:b/>
                          <w:sz w:val="28"/>
                          <w:szCs w:val="28"/>
                        </w:rPr>
                        <w:t>Mt 4,18-22</w:t>
                      </w:r>
                      <w:r w:rsidRPr="0043325A">
                        <w:rPr>
                          <w:b/>
                          <w:sz w:val="28"/>
                          <w:szCs w:val="28"/>
                        </w:rPr>
                        <w:t>)</w:t>
                      </w:r>
                    </w:p>
                    <w:p w:rsidR="00CA2AE2" w:rsidRPr="00764F8F" w:rsidRDefault="00764F8F" w:rsidP="00DC522C">
                      <w:pPr>
                        <w:ind w:left="720"/>
                        <w:rPr>
                          <w:sz w:val="24"/>
                          <w:szCs w:val="28"/>
                        </w:rPr>
                      </w:pPr>
                      <w:r>
                        <w:rPr>
                          <w:sz w:val="24"/>
                          <w:szCs w:val="28"/>
                        </w:rPr>
                        <w:t xml:space="preserve">Hoy el evangelio </w:t>
                      </w:r>
                      <w:r w:rsidRPr="00764F8F">
                        <w:rPr>
                          <w:sz w:val="24"/>
                          <w:szCs w:val="28"/>
                        </w:rPr>
                        <w:t xml:space="preserve">nos invita reflexionar sobre </w:t>
                      </w:r>
                      <w:r>
                        <w:rPr>
                          <w:sz w:val="24"/>
                          <w:szCs w:val="28"/>
                        </w:rPr>
                        <w:t xml:space="preserve">la </w:t>
                      </w:r>
                      <w:r w:rsidRPr="00764F8F">
                        <w:rPr>
                          <w:sz w:val="24"/>
                          <w:szCs w:val="28"/>
                        </w:rPr>
                        <w:t>llama</w:t>
                      </w:r>
                      <w:r>
                        <w:rPr>
                          <w:sz w:val="24"/>
                          <w:szCs w:val="28"/>
                        </w:rPr>
                        <w:t>da de Jesús</w:t>
                      </w:r>
                      <w:r w:rsidRPr="00764F8F">
                        <w:rPr>
                          <w:sz w:val="24"/>
                          <w:szCs w:val="28"/>
                        </w:rPr>
                        <w:t xml:space="preserve"> a sus primeros discípulos</w:t>
                      </w:r>
                      <w:r>
                        <w:rPr>
                          <w:sz w:val="24"/>
                          <w:szCs w:val="28"/>
                        </w:rPr>
                        <w:t>:</w:t>
                      </w:r>
                    </w:p>
                    <w:p w:rsidR="00CA2AE2" w:rsidRDefault="00CA2AE2" w:rsidP="00DC522C">
                      <w:pPr>
                        <w:ind w:left="720"/>
                        <w:rPr>
                          <w:sz w:val="28"/>
                          <w:szCs w:val="28"/>
                        </w:rPr>
                      </w:pPr>
                    </w:p>
                    <w:p w:rsidR="00764F8F" w:rsidRPr="00764F8F" w:rsidRDefault="00764F8F" w:rsidP="00764F8F">
                      <w:pPr>
                        <w:ind w:left="1440"/>
                        <w:jc w:val="both"/>
                        <w:rPr>
                          <w:rFonts w:asciiTheme="majorHAnsi" w:hAnsiTheme="majorHAnsi"/>
                          <w:i/>
                          <w:sz w:val="28"/>
                          <w:szCs w:val="28"/>
                        </w:rPr>
                      </w:pPr>
                      <w:r w:rsidRPr="00764F8F">
                        <w:rPr>
                          <w:rFonts w:asciiTheme="majorHAnsi" w:hAnsiTheme="majorHAnsi"/>
                          <w:i/>
                          <w:sz w:val="28"/>
                          <w:szCs w:val="28"/>
                        </w:rPr>
                        <w:t>Mientras caminaba a orillas del mar de Galilea, Jesús vio a dos hermanos: a Simón, llamado Pedro, y a su hermano Andrés, que echaban las redes al mar porque eran pescadores. Entonces les dijo: "Síganme, y yo los haré pescadores de hombres". Inmediatamente, ellos dejaron las redes y lo siguieron.</w:t>
                      </w:r>
                    </w:p>
                    <w:p w:rsidR="00CA2AE2" w:rsidRPr="00A24EC4" w:rsidRDefault="00764F8F" w:rsidP="00764F8F">
                      <w:pPr>
                        <w:ind w:left="1440"/>
                        <w:jc w:val="both"/>
                        <w:rPr>
                          <w:rFonts w:asciiTheme="majorHAnsi" w:hAnsiTheme="majorHAnsi"/>
                          <w:i/>
                          <w:sz w:val="28"/>
                          <w:szCs w:val="28"/>
                        </w:rPr>
                      </w:pPr>
                      <w:r w:rsidRPr="00764F8F">
                        <w:rPr>
                          <w:rFonts w:asciiTheme="majorHAnsi" w:hAnsiTheme="majorHAnsi"/>
                          <w:i/>
                          <w:sz w:val="28"/>
                          <w:szCs w:val="28"/>
                        </w:rPr>
                        <w:t>Continuando su camino, vio a otros dos hermanos: a Santiago, hijo de Zebedeo, y a su hermano Juan, que estaban en la barca con Zebedeo, su padre, arreglando las redes; y Jesús los llamó. Inmediatamente, ellos dejaron la barca y a su padre, y lo siguieron.</w:t>
                      </w:r>
                      <w:r w:rsidR="00CA2AE2"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CA2AE2" w:rsidRDefault="00CA2AE2" w:rsidP="00DC522C">
                      <w:pPr>
                        <w:ind w:left="1440"/>
                        <w:jc w:val="both"/>
                        <w:rPr>
                          <w:rFonts w:asciiTheme="majorHAnsi" w:hAnsiTheme="majorHAnsi"/>
                          <w:i/>
                          <w:sz w:val="28"/>
                          <w:szCs w:val="28"/>
                        </w:rPr>
                      </w:pPr>
                    </w:p>
                    <w:p w:rsidR="00764F8F" w:rsidRPr="003A20FF" w:rsidRDefault="00764F8F" w:rsidP="00764F8F">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764F8F" w:rsidRPr="00A24EC4" w:rsidRDefault="00764F8F" w:rsidP="00764F8F">
                      <w:pPr>
                        <w:pStyle w:val="Prrafodelista"/>
                        <w:numPr>
                          <w:ilvl w:val="0"/>
                          <w:numId w:val="2"/>
                        </w:numPr>
                        <w:rPr>
                          <w:sz w:val="24"/>
                          <w:szCs w:val="28"/>
                        </w:rPr>
                      </w:pPr>
                      <w:r w:rsidRPr="00764F8F">
                        <w:rPr>
                          <w:sz w:val="24"/>
                          <w:szCs w:val="28"/>
                        </w:rPr>
                        <w:t>¿Cuáles son las redes que el Señor nos invita a dejar para seguirlo?</w:t>
                      </w:r>
                    </w:p>
                    <w:p w:rsidR="00764F8F" w:rsidRPr="00A24EC4" w:rsidRDefault="00764F8F" w:rsidP="00764F8F">
                      <w:pPr>
                        <w:ind w:left="720"/>
                        <w:rPr>
                          <w:sz w:val="24"/>
                          <w:szCs w:val="28"/>
                        </w:rPr>
                      </w:pPr>
                      <w:r w:rsidRPr="00A24EC4">
                        <w:rPr>
                          <w:sz w:val="24"/>
                          <w:szCs w:val="28"/>
                        </w:rPr>
                        <w:t xml:space="preserve">   </w:t>
                      </w: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820032"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70"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764F8F">
                            <w:pPr>
                              <w:pStyle w:val="Prrafodelista"/>
                              <w:numPr>
                                <w:ilvl w:val="0"/>
                                <w:numId w:val="44"/>
                              </w:numPr>
                              <w:spacing w:after="0"/>
                              <w:rPr>
                                <w:b/>
                                <w:sz w:val="28"/>
                                <w:szCs w:val="28"/>
                              </w:rPr>
                            </w:pPr>
                            <w:r w:rsidRPr="0043325A">
                              <w:rPr>
                                <w:b/>
                                <w:sz w:val="28"/>
                                <w:szCs w:val="28"/>
                              </w:rPr>
                              <w:t>Oremos juntos.</w:t>
                            </w:r>
                          </w:p>
                          <w:p w:rsidR="00CA2AE2" w:rsidRPr="00A24EC4" w:rsidRDefault="00764F8F" w:rsidP="00764F8F">
                            <w:pPr>
                              <w:jc w:val="both"/>
                              <w:rPr>
                                <w:sz w:val="24"/>
                                <w:szCs w:val="28"/>
                              </w:rPr>
                            </w:pPr>
                            <w:r w:rsidRPr="00764F8F">
                              <w:rPr>
                                <w:sz w:val="24"/>
                                <w:szCs w:val="28"/>
                              </w:rPr>
                              <w:t>Desde nuestra realidad de jóvenes, abiertos al llamado de Dios, oremos por las vocaciones para que el sí de María se prolongue en la vida de la Iglesia.</w:t>
                            </w:r>
                          </w:p>
                          <w:p w:rsidR="00764F8F" w:rsidRPr="00764F8F" w:rsidRDefault="00764F8F" w:rsidP="00764F8F">
                            <w:pPr>
                              <w:pStyle w:val="Prrafodelista"/>
                              <w:numPr>
                                <w:ilvl w:val="0"/>
                                <w:numId w:val="3"/>
                              </w:numPr>
                              <w:jc w:val="both"/>
                              <w:rPr>
                                <w:sz w:val="24"/>
                                <w:szCs w:val="28"/>
                              </w:rPr>
                            </w:pPr>
                            <w:r w:rsidRPr="00764F8F">
                              <w:rPr>
                                <w:sz w:val="24"/>
                                <w:szCs w:val="28"/>
                              </w:rPr>
                              <w:t>Oremos por el Papa, los obispos, sacerdotes, religiosas para que el Señor les renueve su entrega total y plena al servicio del Pueblo de Dios.…  Escúchanos…</w:t>
                            </w:r>
                          </w:p>
                          <w:p w:rsidR="00764F8F" w:rsidRPr="00764F8F" w:rsidRDefault="00764F8F" w:rsidP="00764F8F">
                            <w:pPr>
                              <w:pStyle w:val="Prrafodelista"/>
                              <w:numPr>
                                <w:ilvl w:val="0"/>
                                <w:numId w:val="3"/>
                              </w:numPr>
                              <w:jc w:val="both"/>
                              <w:rPr>
                                <w:sz w:val="24"/>
                                <w:szCs w:val="28"/>
                              </w:rPr>
                            </w:pPr>
                            <w:r w:rsidRPr="00764F8F">
                              <w:rPr>
                                <w:sz w:val="24"/>
                                <w:szCs w:val="28"/>
                              </w:rPr>
                              <w:t>Por los jóvenes de nuestro país, especialmente, por los seminaristas y postulantes que el Señor les regale fidelidad a la vocación que el Señor les ha llamado…  Escúchanos…</w:t>
                            </w:r>
                          </w:p>
                          <w:p w:rsidR="00764F8F" w:rsidRPr="00764F8F" w:rsidRDefault="00764F8F" w:rsidP="00764F8F">
                            <w:pPr>
                              <w:pStyle w:val="Prrafodelista"/>
                              <w:numPr>
                                <w:ilvl w:val="0"/>
                                <w:numId w:val="3"/>
                              </w:numPr>
                              <w:jc w:val="both"/>
                              <w:rPr>
                                <w:sz w:val="24"/>
                                <w:szCs w:val="28"/>
                              </w:rPr>
                            </w:pPr>
                            <w:r w:rsidRPr="00764F8F">
                              <w:rPr>
                                <w:sz w:val="24"/>
                                <w:szCs w:val="28"/>
                              </w:rPr>
                              <w:t>Por los jóvenes que sufren, especialmente, por aquellos sacerdotes, religiosas y religiosas que están en tierra de misión y son perseguidos por causa de su ministerio…  Escúchanos…</w:t>
                            </w:r>
                          </w:p>
                          <w:p w:rsidR="00CA2AE2" w:rsidRPr="00A24EC4" w:rsidRDefault="00764F8F" w:rsidP="00764F8F">
                            <w:pPr>
                              <w:pStyle w:val="Prrafodelista"/>
                              <w:numPr>
                                <w:ilvl w:val="0"/>
                                <w:numId w:val="3"/>
                              </w:numPr>
                              <w:jc w:val="both"/>
                              <w:rPr>
                                <w:sz w:val="24"/>
                                <w:szCs w:val="28"/>
                              </w:rPr>
                            </w:pPr>
                            <w:r w:rsidRPr="00764F8F">
                              <w:rPr>
                                <w:sz w:val="24"/>
                                <w:szCs w:val="28"/>
                              </w:rPr>
                              <w:t xml:space="preserve">Por los jóvenes que nos reunimos hoy, para que seamos generosos al llamado del Señor y nos comprometamos a plantearnos la vocación sacerdotal o religiosa como una </w:t>
                            </w:r>
                            <w:r>
                              <w:rPr>
                                <w:sz w:val="24"/>
                                <w:szCs w:val="28"/>
                              </w:rPr>
                              <w:t>posibilidad de proyecto de vida</w:t>
                            </w:r>
                            <w:r w:rsidRPr="00764F8F">
                              <w:rPr>
                                <w:sz w:val="24"/>
                                <w:szCs w:val="28"/>
                              </w:rPr>
                              <w:t>…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43325A" w:rsidRDefault="00CA2AE2" w:rsidP="00764F8F">
                            <w:pPr>
                              <w:pStyle w:val="Prrafodelista"/>
                              <w:numPr>
                                <w:ilvl w:val="0"/>
                                <w:numId w:val="44"/>
                              </w:numPr>
                              <w:rPr>
                                <w:b/>
                                <w:sz w:val="28"/>
                                <w:szCs w:val="28"/>
                              </w:rPr>
                            </w:pPr>
                            <w:r>
                              <w:rPr>
                                <w:b/>
                                <w:sz w:val="28"/>
                                <w:szCs w:val="28"/>
                              </w:rPr>
                              <w:t>L</w:t>
                            </w:r>
                            <w:r w:rsidRPr="00A24EC4">
                              <w:rPr>
                                <w:b/>
                                <w:sz w:val="28"/>
                                <w:szCs w:val="28"/>
                              </w:rPr>
                              <w:t>a palabra de nuestros pastores</w:t>
                            </w:r>
                          </w:p>
                          <w:p w:rsidR="00764F8F" w:rsidRPr="00764F8F" w:rsidRDefault="004E2B9B" w:rsidP="00764F8F">
                            <w:pPr>
                              <w:pStyle w:val="Prrafodelista"/>
                              <w:jc w:val="both"/>
                              <w:rPr>
                                <w:sz w:val="24"/>
                                <w:szCs w:val="24"/>
                              </w:rPr>
                            </w:pPr>
                            <w:r>
                              <w:rPr>
                                <w:sz w:val="24"/>
                                <w:szCs w:val="24"/>
                              </w:rPr>
                              <w:t>E</w:t>
                            </w:r>
                            <w:r w:rsidR="00764F8F" w:rsidRPr="00764F8F">
                              <w:rPr>
                                <w:sz w:val="24"/>
                                <w:szCs w:val="24"/>
                              </w:rPr>
                              <w:t>l Papa Francisco reflexiona sobre el tema de la elección</w:t>
                            </w:r>
                            <w:r>
                              <w:rPr>
                                <w:sz w:val="24"/>
                                <w:szCs w:val="24"/>
                              </w:rPr>
                              <w:t>:</w:t>
                            </w:r>
                          </w:p>
                          <w:p w:rsidR="00764F8F" w:rsidRDefault="00764F8F" w:rsidP="00764F8F">
                            <w:pPr>
                              <w:pStyle w:val="Prrafodelista"/>
                              <w:jc w:val="both"/>
                              <w:rPr>
                                <w:sz w:val="24"/>
                                <w:szCs w:val="24"/>
                              </w:rPr>
                            </w:pPr>
                            <w:r w:rsidRPr="00764F8F">
                              <w:rPr>
                                <w:sz w:val="24"/>
                                <w:szCs w:val="24"/>
                              </w:rPr>
                              <w:t xml:space="preserve">“En la raíz de toda vocación cristiana se encuentra este movimiento fundamental de la experiencia de fe: creer quiere decir renunciar a uno mismo, salir de la comodidad y rigidez del propio yo para centrar nuestra vida en Jesucristo; abandonar, como Abrahán, la propia tierra poniéndose en camino con confianza, sabiendo que Dios indicará el camino hacia la tierra nueva. Esta «salida» no hay que entenderla como un desprecio de la propia vida, del propio modo sentir las cosas, de la propia humanidad; todo lo contrario, quien emprende el camino siguiendo a Cristo encuentra vida en abundancia, poniéndose del todo a disposición de Dios y de su reino. Dice Jesús: «El que por mí deja casa, hermanos o hermanas, padre o madre, hijos o tierras, recibirá cien veces más, y heredará la vida eterna» (Mt 19,29) (…) La Virgen María, modelo de toda vocación, no tuvo miedo a decir su «fiat» a la llamada del Señor. Ella nos acompaña y nos guía. Con la audacia generosa de la fe, María cantó la alegría de salir de sí misma y confiar a Dios sus proyectos de vida. A Ella nos dirigimos para estar plenamente disponibles al designio que Dios tiene para cada uno de nosotros, para que crezca en nosotros el deseo de salir e ir, con solicitud, al encuentro con los demás (cf. Lc 1,39). Que la Virgen Madre nos proteja e interceda por todos nosotros”. (Francisco, Mensaje para la 52 Jornada mundial de oración por las vocaciones, </w:t>
                            </w:r>
                            <w:r>
                              <w:rPr>
                                <w:sz w:val="24"/>
                                <w:szCs w:val="24"/>
                              </w:rPr>
                              <w:t>2015)</w:t>
                            </w:r>
                          </w:p>
                          <w:p w:rsidR="00CA2AE2" w:rsidRPr="00A24EC4" w:rsidRDefault="00CA2AE2" w:rsidP="004E2B9B">
                            <w:pPr>
                              <w:pStyle w:val="Prrafodelista"/>
                              <w:numPr>
                                <w:ilvl w:val="0"/>
                                <w:numId w:val="45"/>
                              </w:numPr>
                              <w:jc w:val="both"/>
                              <w:rPr>
                                <w:sz w:val="24"/>
                                <w:szCs w:val="28"/>
                              </w:rPr>
                            </w:pPr>
                            <w:r>
                              <w:rPr>
                                <w:sz w:val="24"/>
                                <w:szCs w:val="28"/>
                              </w:rPr>
                              <w:t>¿</w:t>
                            </w:r>
                            <w:r w:rsidR="00764F8F" w:rsidRPr="00764F8F">
                              <w:rPr>
                                <w:sz w:val="24"/>
                                <w:szCs w:val="28"/>
                              </w:rPr>
                              <w:t>Cuál ha sido nuestra experiencia más significativa de fe con Cristo?</w:t>
                            </w:r>
                          </w:p>
                          <w:p w:rsidR="00CA2AE2" w:rsidRPr="0043325A" w:rsidRDefault="00CA2AE2" w:rsidP="00764F8F">
                            <w:pPr>
                              <w:pStyle w:val="Prrafodelista"/>
                              <w:numPr>
                                <w:ilvl w:val="0"/>
                                <w:numId w:val="44"/>
                              </w:numPr>
                              <w:rPr>
                                <w:b/>
                                <w:sz w:val="28"/>
                                <w:szCs w:val="28"/>
                              </w:rPr>
                            </w:pPr>
                            <w:r w:rsidRPr="0043325A">
                              <w:rPr>
                                <w:b/>
                                <w:sz w:val="28"/>
                                <w:szCs w:val="28"/>
                              </w:rPr>
                              <w:t>Sugerencia de signo.</w:t>
                            </w:r>
                          </w:p>
                          <w:p w:rsidR="00CA2AE2" w:rsidRPr="00A24EC4" w:rsidRDefault="004E2B9B" w:rsidP="004E2B9B">
                            <w:pPr>
                              <w:pStyle w:val="Prrafodelista"/>
                              <w:rPr>
                                <w:sz w:val="24"/>
                                <w:szCs w:val="28"/>
                              </w:rPr>
                            </w:pPr>
                            <w:r>
                              <w:rPr>
                                <w:sz w:val="24"/>
                                <w:szCs w:val="28"/>
                              </w:rPr>
                              <w:t>E</w:t>
                            </w:r>
                            <w:r w:rsidRPr="004E2B9B">
                              <w:rPr>
                                <w:sz w:val="24"/>
                                <w:szCs w:val="28"/>
                              </w:rPr>
                              <w:t>ntrega</w:t>
                            </w:r>
                            <w:r>
                              <w:rPr>
                                <w:sz w:val="24"/>
                                <w:szCs w:val="28"/>
                              </w:rPr>
                              <w:t>n</w:t>
                            </w:r>
                            <w:r w:rsidRPr="004E2B9B">
                              <w:rPr>
                                <w:sz w:val="24"/>
                                <w:szCs w:val="28"/>
                              </w:rPr>
                              <w:t>do a cada joven un corazón</w:t>
                            </w:r>
                            <w:r>
                              <w:rPr>
                                <w:sz w:val="24"/>
                                <w:szCs w:val="28"/>
                              </w:rPr>
                              <w:t>, s</w:t>
                            </w:r>
                            <w:r w:rsidRPr="004E2B9B">
                              <w:rPr>
                                <w:sz w:val="24"/>
                                <w:szCs w:val="28"/>
                              </w:rPr>
                              <w:t>e invita a mostrar su disponibilidad de discernir su vocación</w:t>
                            </w:r>
                            <w:r>
                              <w:rPr>
                                <w:sz w:val="24"/>
                                <w:szCs w:val="28"/>
                              </w:rPr>
                              <w:t>.</w:t>
                            </w:r>
                          </w:p>
                          <w:p w:rsidR="00CA2AE2" w:rsidRPr="0043325A" w:rsidRDefault="00CA2AE2" w:rsidP="00764F8F">
                            <w:pPr>
                              <w:pStyle w:val="Prrafodelista"/>
                              <w:numPr>
                                <w:ilvl w:val="0"/>
                                <w:numId w:val="44"/>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73" style="position:absolute;margin-left:0;margin-top:-9.75pt;width:468pt;height:680.25pt;z-index:-25149644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Hza4QIAAGkGAAAOAAAAZHJzL2Uyb0RvYy54bWysVdtu1DAQfUfiHyy/02TvFzVbVS1FSAUq&#10;CuLZ6ziJhWMb27vZ8vWMx7tpaIuEEPsQ2ePx8Zkzlz2/OLSK7IXz0uiCjs5ySoTmppS6LujXLzdv&#10;lpT4wHTJlNGioA/C04vN61fnnV2LsWmMKoUjAKL9urMFbUKw6yzzvBEt82fGCg2HlXEtC7B1dVY6&#10;1gF6q7Jxns+zzrjSOsOF92C9Tod0g/hVJXj4VFVeBKIKCtwCfh1+t/Gbbc7ZunbMNpIfabB/YNEy&#10;qeHRHuqaBUZ2Tj6DaiV3xpsqnHHTZqaqJBcYA0Qzyp9Ec98wKzAWEMfbXib//2D5x/2dI7KE3C1A&#10;H81aSNJnkI3pWgkyy0dRos76NXje2zsXg/T21vDvnmhz1YCfuHTOdI1gJRBD/+y3C3Hj4SrZdh9M&#10;CfhsFwyqdahcGwFBB3LApDz0SRGHQDgYZ6vpZJ4DNw5ny/lkNVrMIqeMrU/XrfPhnTAtiYuCOqCP&#10;8Gx/60NyPbkcc1TeSKWIM+GbDA3KHJnjoYc7aUGsgYByNGNBiivlyJ5BKamQvNWuhZCSbZTHX6oo&#10;sEPdJTuagG0PgdxrP3zkeDeaerd0m3EudJghieFr05cfA6UShxcfBGN9ik9JTSB5IDBCgcCeMyVi&#10;JRzlhbZAnSIrpUkHJ+MFoCNLo2R/+JeUe24AN9Cnj+QZZT98pJUBJoWSLVRBDPKodCy7t7rEPg5M&#10;qrQGKKUjT4Ez4JhSswOI+6bsSCljoYyXkxXMp1LCQJgs83m+WlDCVA2TjAdHn9THi4Xwp/TMHhkO&#10;Yz2SZso2LOW3d3wWfc8W62UQCHZXbKjUmOGwPWAHTxenXt2a8gH6DeobmwrmMywa435S0sGsK6j/&#10;sWNOUKLeayjx1Wg6jcMRN9PZYgwbNzzZDk+Y5gBV0ABa4fIqpIG6s07WDbyUekObS+jzSmIHxhmQ&#10;WEE0cQPzLPVBmr1xYA736PX4D7H5BQAA//8DAFBLAwQUAAYACAAAACEAROhmaN4AAAAJAQAADwAA&#10;AGRycy9kb3ducmV2LnhtbEyPwW7CMBBE75X6D9YicQMnQFEIcVBVqagXDk1BvZp4SSLidRSbkP59&#10;t6dy3JnR7JtsN9pWDNj7xpGCeB6BQCqdaahScPx6nyUgfNBkdOsIFfygh13+/JTp1Lg7feJQhEpw&#10;CflUK6hD6FIpfVmj1X7uOiT2Lq63OvDZV9L0+s7ltpWLKFpLqxviD7Xu8K3G8lrcrILCnroh2R/8&#10;tz2uFh/mdBiSMig1nYyvWxABx/Afhj98Roecmc7uRsaLVgEPCQpm8eYFBNub5ZqVM+eWqzgCmWfy&#10;cUH+CwAA//8DAFBLAQItABQABgAIAAAAIQC2gziS/gAAAOEBAAATAAAAAAAAAAAAAAAAAAAAAABb&#10;Q29udGVudF9UeXBlc10ueG1sUEsBAi0AFAAGAAgAAAAhADj9If/WAAAAlAEAAAsAAAAAAAAAAAAA&#10;AAAALwEAAF9yZWxzLy5yZWxzUEsBAi0AFAAGAAgAAAAhAJawfNrhAgAAaQYAAA4AAAAAAAAAAAAA&#10;AAAALgIAAGRycy9lMm9Eb2MueG1sUEsBAi0AFAAGAAgAAAAhAEToZmjeAAAACQEAAA8AAAAAAAAA&#10;AAAAAAAAOwUAAGRycy9kb3ducmV2LnhtbFBLBQYAAAAABAAEAPMAAABGBgAAAAA=&#10;" o:allowincell="f" fillcolor="white [3201]" strokecolor="#92cddc [1944]" strokeweight="1pt">
                <v:fill color2="#b6dde8 [1304]" rotate="t" focus="100%" type="gradient"/>
                <v:shadow on="t" color="#205867 [1608]" opacity=".5" offset="1pt"/>
                <v:textbox>
                  <w:txbxContent>
                    <w:p w:rsidR="00CA2AE2" w:rsidRPr="0043325A" w:rsidRDefault="00CA2AE2" w:rsidP="00764F8F">
                      <w:pPr>
                        <w:pStyle w:val="Prrafodelista"/>
                        <w:numPr>
                          <w:ilvl w:val="0"/>
                          <w:numId w:val="44"/>
                        </w:numPr>
                        <w:spacing w:after="0"/>
                        <w:rPr>
                          <w:b/>
                          <w:sz w:val="28"/>
                          <w:szCs w:val="28"/>
                        </w:rPr>
                      </w:pPr>
                      <w:r w:rsidRPr="0043325A">
                        <w:rPr>
                          <w:b/>
                          <w:sz w:val="28"/>
                          <w:szCs w:val="28"/>
                        </w:rPr>
                        <w:t>Oremos juntos.</w:t>
                      </w:r>
                    </w:p>
                    <w:p w:rsidR="00CA2AE2" w:rsidRPr="00A24EC4" w:rsidRDefault="00764F8F" w:rsidP="00764F8F">
                      <w:pPr>
                        <w:jc w:val="both"/>
                        <w:rPr>
                          <w:sz w:val="24"/>
                          <w:szCs w:val="28"/>
                        </w:rPr>
                      </w:pPr>
                      <w:r w:rsidRPr="00764F8F">
                        <w:rPr>
                          <w:sz w:val="24"/>
                          <w:szCs w:val="28"/>
                        </w:rPr>
                        <w:t>Desde nuestra realidad de jóvenes, abiertos al llamado de Dios, oremos por las vocaciones para que el sí de María se prolongue en la vida de la Iglesia.</w:t>
                      </w:r>
                    </w:p>
                    <w:p w:rsidR="00764F8F" w:rsidRPr="00764F8F" w:rsidRDefault="00764F8F" w:rsidP="00764F8F">
                      <w:pPr>
                        <w:pStyle w:val="Prrafodelista"/>
                        <w:numPr>
                          <w:ilvl w:val="0"/>
                          <w:numId w:val="3"/>
                        </w:numPr>
                        <w:jc w:val="both"/>
                        <w:rPr>
                          <w:sz w:val="24"/>
                          <w:szCs w:val="28"/>
                        </w:rPr>
                      </w:pPr>
                      <w:r w:rsidRPr="00764F8F">
                        <w:rPr>
                          <w:sz w:val="24"/>
                          <w:szCs w:val="28"/>
                        </w:rPr>
                        <w:t>Oremos por el Papa, los obispos, sacerdotes, religiosas para que el Señor les renueve su entrega total y plena al servicio del Pueblo de Dios.…  Escúchanos…</w:t>
                      </w:r>
                    </w:p>
                    <w:p w:rsidR="00764F8F" w:rsidRPr="00764F8F" w:rsidRDefault="00764F8F" w:rsidP="00764F8F">
                      <w:pPr>
                        <w:pStyle w:val="Prrafodelista"/>
                        <w:numPr>
                          <w:ilvl w:val="0"/>
                          <w:numId w:val="3"/>
                        </w:numPr>
                        <w:jc w:val="both"/>
                        <w:rPr>
                          <w:sz w:val="24"/>
                          <w:szCs w:val="28"/>
                        </w:rPr>
                      </w:pPr>
                      <w:r w:rsidRPr="00764F8F">
                        <w:rPr>
                          <w:sz w:val="24"/>
                          <w:szCs w:val="28"/>
                        </w:rPr>
                        <w:t>Por los jóvenes de nuestro país, especialmente, por los seminaristas y postulantes que el Señor les regale fidelidad a la vocación que el Señor les ha llamado…  Escúchanos…</w:t>
                      </w:r>
                    </w:p>
                    <w:p w:rsidR="00764F8F" w:rsidRPr="00764F8F" w:rsidRDefault="00764F8F" w:rsidP="00764F8F">
                      <w:pPr>
                        <w:pStyle w:val="Prrafodelista"/>
                        <w:numPr>
                          <w:ilvl w:val="0"/>
                          <w:numId w:val="3"/>
                        </w:numPr>
                        <w:jc w:val="both"/>
                        <w:rPr>
                          <w:sz w:val="24"/>
                          <w:szCs w:val="28"/>
                        </w:rPr>
                      </w:pPr>
                      <w:r w:rsidRPr="00764F8F">
                        <w:rPr>
                          <w:sz w:val="24"/>
                          <w:szCs w:val="28"/>
                        </w:rPr>
                        <w:t>Por los jóvenes que sufren, especialmente, por aquellos sacerdotes, religiosas y religiosas que están en tierra de misión y son perseguidos por causa de su ministerio…  Escúchanos…</w:t>
                      </w:r>
                    </w:p>
                    <w:p w:rsidR="00CA2AE2" w:rsidRPr="00A24EC4" w:rsidRDefault="00764F8F" w:rsidP="00764F8F">
                      <w:pPr>
                        <w:pStyle w:val="Prrafodelista"/>
                        <w:numPr>
                          <w:ilvl w:val="0"/>
                          <w:numId w:val="3"/>
                        </w:numPr>
                        <w:jc w:val="both"/>
                        <w:rPr>
                          <w:sz w:val="24"/>
                          <w:szCs w:val="28"/>
                        </w:rPr>
                      </w:pPr>
                      <w:r w:rsidRPr="00764F8F">
                        <w:rPr>
                          <w:sz w:val="24"/>
                          <w:szCs w:val="28"/>
                        </w:rPr>
                        <w:t xml:space="preserve">Por los jóvenes que nos reunimos hoy, para que seamos generosos al llamado del Señor y nos comprometamos a plantearnos la vocación sacerdotal o religiosa como una </w:t>
                      </w:r>
                      <w:r>
                        <w:rPr>
                          <w:sz w:val="24"/>
                          <w:szCs w:val="28"/>
                        </w:rPr>
                        <w:t>posibilidad de proyecto de vida</w:t>
                      </w:r>
                      <w:r w:rsidRPr="00764F8F">
                        <w:rPr>
                          <w:sz w:val="24"/>
                          <w:szCs w:val="28"/>
                        </w:rPr>
                        <w:t>…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43325A" w:rsidRDefault="00CA2AE2" w:rsidP="00764F8F">
                      <w:pPr>
                        <w:pStyle w:val="Prrafodelista"/>
                        <w:numPr>
                          <w:ilvl w:val="0"/>
                          <w:numId w:val="44"/>
                        </w:numPr>
                        <w:rPr>
                          <w:b/>
                          <w:sz w:val="28"/>
                          <w:szCs w:val="28"/>
                        </w:rPr>
                      </w:pPr>
                      <w:r>
                        <w:rPr>
                          <w:b/>
                          <w:sz w:val="28"/>
                          <w:szCs w:val="28"/>
                        </w:rPr>
                        <w:t>L</w:t>
                      </w:r>
                      <w:r w:rsidRPr="00A24EC4">
                        <w:rPr>
                          <w:b/>
                          <w:sz w:val="28"/>
                          <w:szCs w:val="28"/>
                        </w:rPr>
                        <w:t>a palabra de nuestros pastores</w:t>
                      </w:r>
                    </w:p>
                    <w:p w:rsidR="00764F8F" w:rsidRPr="00764F8F" w:rsidRDefault="004E2B9B" w:rsidP="00764F8F">
                      <w:pPr>
                        <w:pStyle w:val="Prrafodelista"/>
                        <w:jc w:val="both"/>
                        <w:rPr>
                          <w:sz w:val="24"/>
                          <w:szCs w:val="24"/>
                        </w:rPr>
                      </w:pPr>
                      <w:r>
                        <w:rPr>
                          <w:sz w:val="24"/>
                          <w:szCs w:val="24"/>
                        </w:rPr>
                        <w:t>E</w:t>
                      </w:r>
                      <w:r w:rsidR="00764F8F" w:rsidRPr="00764F8F">
                        <w:rPr>
                          <w:sz w:val="24"/>
                          <w:szCs w:val="24"/>
                        </w:rPr>
                        <w:t>l Papa Francisco reflexiona sobre el tema de la elección</w:t>
                      </w:r>
                      <w:r>
                        <w:rPr>
                          <w:sz w:val="24"/>
                          <w:szCs w:val="24"/>
                        </w:rPr>
                        <w:t>:</w:t>
                      </w:r>
                    </w:p>
                    <w:p w:rsidR="00764F8F" w:rsidRDefault="00764F8F" w:rsidP="00764F8F">
                      <w:pPr>
                        <w:pStyle w:val="Prrafodelista"/>
                        <w:jc w:val="both"/>
                        <w:rPr>
                          <w:sz w:val="24"/>
                          <w:szCs w:val="24"/>
                        </w:rPr>
                      </w:pPr>
                      <w:r w:rsidRPr="00764F8F">
                        <w:rPr>
                          <w:sz w:val="24"/>
                          <w:szCs w:val="24"/>
                        </w:rPr>
                        <w:t xml:space="preserve">“En la raíz de toda vocación cristiana se encuentra este movimiento fundamental de la experiencia de fe: creer quiere decir renunciar a uno mismo, salir de la comodidad y rigidez del propio yo para centrar nuestra vida en Jesucristo; abandonar, como Abrahán, la propia tierra poniéndose en camino con confianza, sabiendo que Dios indicará el camino hacia la tierra nueva. Esta «salida» no hay que entenderla como un desprecio de la propia vida, del propio modo sentir las cosas, de la propia humanidad; todo lo contrario, quien emprende el camino siguiendo a Cristo encuentra vida en abundancia, poniéndose del todo a disposición de Dios y de su reino. Dice Jesús: «El que por mí deja casa, hermanos o hermanas, padre o madre, hijos o tierras, recibirá cien veces más, y heredará la vida eterna» (Mt 19,29) (…) La Virgen María, modelo de toda vocación, no tuvo miedo a decir su «fiat» a la llamada del Señor. Ella nos acompaña y nos guía. Con la audacia generosa de la fe, María cantó la alegría de salir de sí misma y confiar a Dios sus proyectos de vida. A Ella nos dirigimos para estar plenamente disponibles al designio que Dios tiene para cada uno de nosotros, para que crezca en nosotros el deseo de salir e ir, con solicitud, al encuentro con los demás (cf. Lc 1,39). Que la Virgen Madre nos proteja e interceda por todos nosotros”. (Francisco, Mensaje para la 52 Jornada mundial de oración por las vocaciones, </w:t>
                      </w:r>
                      <w:r>
                        <w:rPr>
                          <w:sz w:val="24"/>
                          <w:szCs w:val="24"/>
                        </w:rPr>
                        <w:t>2015)</w:t>
                      </w:r>
                    </w:p>
                    <w:p w:rsidR="00CA2AE2" w:rsidRPr="00A24EC4" w:rsidRDefault="00CA2AE2" w:rsidP="004E2B9B">
                      <w:pPr>
                        <w:pStyle w:val="Prrafodelista"/>
                        <w:numPr>
                          <w:ilvl w:val="0"/>
                          <w:numId w:val="45"/>
                        </w:numPr>
                        <w:jc w:val="both"/>
                        <w:rPr>
                          <w:sz w:val="24"/>
                          <w:szCs w:val="28"/>
                        </w:rPr>
                      </w:pPr>
                      <w:r>
                        <w:rPr>
                          <w:sz w:val="24"/>
                          <w:szCs w:val="28"/>
                        </w:rPr>
                        <w:t>¿</w:t>
                      </w:r>
                      <w:r w:rsidR="00764F8F" w:rsidRPr="00764F8F">
                        <w:rPr>
                          <w:sz w:val="24"/>
                          <w:szCs w:val="28"/>
                        </w:rPr>
                        <w:t>Cuál ha sido nuestra experiencia más significativa de fe con Cristo?</w:t>
                      </w:r>
                    </w:p>
                    <w:p w:rsidR="00CA2AE2" w:rsidRPr="0043325A" w:rsidRDefault="00CA2AE2" w:rsidP="00764F8F">
                      <w:pPr>
                        <w:pStyle w:val="Prrafodelista"/>
                        <w:numPr>
                          <w:ilvl w:val="0"/>
                          <w:numId w:val="44"/>
                        </w:numPr>
                        <w:rPr>
                          <w:b/>
                          <w:sz w:val="28"/>
                          <w:szCs w:val="28"/>
                        </w:rPr>
                      </w:pPr>
                      <w:r w:rsidRPr="0043325A">
                        <w:rPr>
                          <w:b/>
                          <w:sz w:val="28"/>
                          <w:szCs w:val="28"/>
                        </w:rPr>
                        <w:t>Sugerencia de signo.</w:t>
                      </w:r>
                    </w:p>
                    <w:p w:rsidR="00CA2AE2" w:rsidRPr="00A24EC4" w:rsidRDefault="004E2B9B" w:rsidP="004E2B9B">
                      <w:pPr>
                        <w:pStyle w:val="Prrafodelista"/>
                        <w:rPr>
                          <w:sz w:val="24"/>
                          <w:szCs w:val="28"/>
                        </w:rPr>
                      </w:pPr>
                      <w:r>
                        <w:rPr>
                          <w:sz w:val="24"/>
                          <w:szCs w:val="28"/>
                        </w:rPr>
                        <w:t>E</w:t>
                      </w:r>
                      <w:r w:rsidRPr="004E2B9B">
                        <w:rPr>
                          <w:sz w:val="24"/>
                          <w:szCs w:val="28"/>
                        </w:rPr>
                        <w:t>ntrega</w:t>
                      </w:r>
                      <w:r>
                        <w:rPr>
                          <w:sz w:val="24"/>
                          <w:szCs w:val="28"/>
                        </w:rPr>
                        <w:t>n</w:t>
                      </w:r>
                      <w:r w:rsidRPr="004E2B9B">
                        <w:rPr>
                          <w:sz w:val="24"/>
                          <w:szCs w:val="28"/>
                        </w:rPr>
                        <w:t>do a cada joven un corazón</w:t>
                      </w:r>
                      <w:r>
                        <w:rPr>
                          <w:sz w:val="24"/>
                          <w:szCs w:val="28"/>
                        </w:rPr>
                        <w:t>, s</w:t>
                      </w:r>
                      <w:r w:rsidRPr="004E2B9B">
                        <w:rPr>
                          <w:sz w:val="24"/>
                          <w:szCs w:val="28"/>
                        </w:rPr>
                        <w:t>e invita a mostrar su disponibilidad de discernir su vocación</w:t>
                      </w:r>
                      <w:r>
                        <w:rPr>
                          <w:sz w:val="24"/>
                          <w:szCs w:val="28"/>
                        </w:rPr>
                        <w:t>.</w:t>
                      </w:r>
                    </w:p>
                    <w:p w:rsidR="00CA2AE2" w:rsidRPr="0043325A" w:rsidRDefault="00CA2AE2" w:rsidP="00764F8F">
                      <w:pPr>
                        <w:pStyle w:val="Prrafodelista"/>
                        <w:numPr>
                          <w:ilvl w:val="0"/>
                          <w:numId w:val="44"/>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rPr>
          <w:sz w:val="24"/>
        </w:rPr>
      </w:pPr>
      <w:r>
        <w:rPr>
          <w:noProof/>
          <w:lang w:val="es-CL" w:eastAsia="es-CL"/>
        </w:rPr>
        <w:lastRenderedPageBreak/>
        <mc:AlternateContent>
          <mc:Choice Requires="wps">
            <w:drawing>
              <wp:anchor distT="0" distB="0" distL="114300" distR="114300" simplePos="0" relativeHeight="251822080" behindDoc="1" locked="0" layoutInCell="0" allowOverlap="1" wp14:anchorId="587D4B5B" wp14:editId="59C0BDB2">
                <wp:simplePos x="0" y="0"/>
                <wp:positionH relativeFrom="margin">
                  <wp:align>left</wp:align>
                </wp:positionH>
                <wp:positionV relativeFrom="margin">
                  <wp:posOffset>-156844</wp:posOffset>
                </wp:positionV>
                <wp:extent cx="5943600" cy="8639175"/>
                <wp:effectExtent l="0" t="0" r="38100" b="66675"/>
                <wp:wrapTopAndBottom/>
                <wp:docPr id="171"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401A55"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 xml:space="preserve">Quinto </w:t>
                            </w:r>
                            <w:r w:rsidR="00CA2AE2" w:rsidRPr="0043325A">
                              <w:rPr>
                                <w:rFonts w:ascii="Century Gothic" w:hAnsi="Century Gothic"/>
                                <w:b/>
                                <w:color w:val="1F497D" w:themeColor="text2"/>
                                <w:sz w:val="36"/>
                                <w:szCs w:val="28"/>
                                <w:bdr w:val="single" w:sz="4" w:space="0" w:color="auto"/>
                              </w:rPr>
                              <w:t>día</w:t>
                            </w:r>
                            <w:r w:rsidR="00CA2AE2" w:rsidRPr="0043325A">
                              <w:rPr>
                                <w:rFonts w:ascii="Century Gothic" w:hAnsi="Century Gothic"/>
                                <w:b/>
                                <w:color w:val="1F497D" w:themeColor="text2"/>
                                <w:sz w:val="36"/>
                                <w:szCs w:val="28"/>
                              </w:rPr>
                              <w:t xml:space="preserve"> </w:t>
                            </w:r>
                          </w:p>
                          <w:p w:rsidR="00401A55" w:rsidRDefault="00401A55"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M</w:t>
                            </w:r>
                            <w:r w:rsidRPr="00401A55">
                              <w:rPr>
                                <w:rFonts w:ascii="Century Gothic" w:hAnsi="Century Gothic"/>
                                <w:b/>
                                <w:color w:val="1F497D" w:themeColor="text2"/>
                                <w:sz w:val="28"/>
                                <w:szCs w:val="28"/>
                              </w:rPr>
                              <w:t xml:space="preserve">aría nos invita a proclamar a </w:t>
                            </w:r>
                            <w:r>
                              <w:rPr>
                                <w:rFonts w:ascii="Century Gothic" w:hAnsi="Century Gothic"/>
                                <w:b/>
                                <w:color w:val="1F497D" w:themeColor="text2"/>
                                <w:sz w:val="28"/>
                                <w:szCs w:val="28"/>
                              </w:rPr>
                              <w:t>C</w:t>
                            </w:r>
                            <w:r w:rsidRPr="00401A55">
                              <w:rPr>
                                <w:rFonts w:ascii="Century Gothic" w:hAnsi="Century Gothic"/>
                                <w:b/>
                                <w:color w:val="1F497D" w:themeColor="text2"/>
                                <w:sz w:val="28"/>
                                <w:szCs w:val="28"/>
                              </w:rPr>
                              <w:t xml:space="preserve">risto </w:t>
                            </w:r>
                          </w:p>
                          <w:p w:rsidR="00CA2AE2" w:rsidRPr="0043325A" w:rsidRDefault="00401A55" w:rsidP="00DC522C">
                            <w:pPr>
                              <w:jc w:val="right"/>
                              <w:rPr>
                                <w:rFonts w:ascii="Century Gothic" w:hAnsi="Century Gothic"/>
                                <w:b/>
                                <w:color w:val="1F497D" w:themeColor="text2"/>
                                <w:sz w:val="28"/>
                                <w:szCs w:val="28"/>
                              </w:rPr>
                            </w:pPr>
                            <w:r w:rsidRPr="00401A55">
                              <w:rPr>
                                <w:rFonts w:ascii="Century Gothic" w:hAnsi="Century Gothic"/>
                                <w:b/>
                                <w:color w:val="1F497D" w:themeColor="text2"/>
                                <w:sz w:val="28"/>
                                <w:szCs w:val="28"/>
                              </w:rPr>
                              <w:t>como camino, verdad y vida para los jóvenes y los pobres</w:t>
                            </w:r>
                          </w:p>
                          <w:p w:rsidR="00CA2AE2" w:rsidRDefault="00CA2AE2" w:rsidP="00DC522C">
                            <w:pPr>
                              <w:rPr>
                                <w:sz w:val="28"/>
                                <w:szCs w:val="28"/>
                              </w:rPr>
                            </w:pPr>
                          </w:p>
                          <w:p w:rsidR="00CA2AE2" w:rsidRPr="00387159" w:rsidRDefault="00CA2AE2" w:rsidP="00401A55">
                            <w:pPr>
                              <w:pStyle w:val="Prrafodelista"/>
                              <w:numPr>
                                <w:ilvl w:val="0"/>
                                <w:numId w:val="46"/>
                              </w:numPr>
                              <w:rPr>
                                <w:b/>
                                <w:sz w:val="28"/>
                                <w:szCs w:val="28"/>
                              </w:rPr>
                            </w:pPr>
                            <w:r w:rsidRPr="00387159">
                              <w:rPr>
                                <w:b/>
                                <w:sz w:val="28"/>
                                <w:szCs w:val="28"/>
                              </w:rPr>
                              <w:t>Motivación.</w:t>
                            </w:r>
                          </w:p>
                          <w:p w:rsidR="00CA2AE2" w:rsidRDefault="00401A55" w:rsidP="00DC522C">
                            <w:pPr>
                              <w:pStyle w:val="Prrafodelista"/>
                              <w:rPr>
                                <w:sz w:val="28"/>
                                <w:szCs w:val="28"/>
                              </w:rPr>
                            </w:pPr>
                            <w:r w:rsidRPr="00401A55">
                              <w:rPr>
                                <w:sz w:val="24"/>
                                <w:szCs w:val="24"/>
                              </w:rPr>
                              <w:t>El sí de María ha abierto en la historia de la humanidad un camino de salvación, como expresará San Pablo: “al llegar la plenitud de los tiempos, envió Dios a su Hijo, nacido de mujer, nacido bajo la ley, para rescatar a los que se hallaban bajo la ley, y para que recibiéramos la filiación adoptiva” (Gal 4,4-5). Esta nueva Alianza de Dios con la humanidad, tiene como eje a Jesucristo quien enseñaba a sus discípulos que él es el Camino, la Verdad y la Vida (Jn 14, 6); esta palabra se hace actual en medio de tantos caminos que se presentan hoy para encontrar la felicidad y donde el Señor vuelve a decir que Él es el único camino.</w:t>
                            </w:r>
                          </w:p>
                          <w:p w:rsidR="00CA2AE2" w:rsidRDefault="00CA2AE2" w:rsidP="00DC522C">
                            <w:pPr>
                              <w:pStyle w:val="Prrafodelista"/>
                              <w:rPr>
                                <w:sz w:val="28"/>
                                <w:szCs w:val="28"/>
                              </w:rPr>
                            </w:pPr>
                          </w:p>
                          <w:p w:rsidR="00CA2AE2" w:rsidRPr="004B29E0" w:rsidRDefault="00CA2AE2" w:rsidP="00401A55">
                            <w:pPr>
                              <w:pStyle w:val="Prrafodelista"/>
                              <w:numPr>
                                <w:ilvl w:val="0"/>
                                <w:numId w:val="46"/>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401A55" w:rsidRDefault="00401A55" w:rsidP="00DC522C">
                            <w:pPr>
                              <w:pStyle w:val="Prrafodelista"/>
                              <w:rPr>
                                <w:sz w:val="24"/>
                                <w:szCs w:val="28"/>
                              </w:rPr>
                            </w:pPr>
                            <w:r>
                              <w:rPr>
                                <w:sz w:val="24"/>
                                <w:szCs w:val="28"/>
                              </w:rPr>
                              <w:t>R</w:t>
                            </w:r>
                            <w:r w:rsidR="00CA2AE2" w:rsidRPr="00401A55">
                              <w:rPr>
                                <w:sz w:val="24"/>
                                <w:szCs w:val="28"/>
                              </w:rPr>
                              <w:t>ezamos juntos: ¡Oh María…! (Ver el anexo)</w:t>
                            </w:r>
                          </w:p>
                          <w:p w:rsidR="00CA2AE2" w:rsidRDefault="00CA2AE2" w:rsidP="00DC522C">
                            <w:pPr>
                              <w:pStyle w:val="Prrafodelista"/>
                              <w:rPr>
                                <w:sz w:val="28"/>
                                <w:szCs w:val="28"/>
                              </w:rPr>
                            </w:pPr>
                          </w:p>
                          <w:p w:rsidR="00CA2AE2" w:rsidRPr="00387159" w:rsidRDefault="00CA2AE2" w:rsidP="00401A55">
                            <w:pPr>
                              <w:pStyle w:val="Prrafodelista"/>
                              <w:numPr>
                                <w:ilvl w:val="0"/>
                                <w:numId w:val="46"/>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00401A55" w:rsidRPr="00401A55">
                              <w:rPr>
                                <w:b/>
                                <w:sz w:val="28"/>
                                <w:szCs w:val="28"/>
                              </w:rPr>
                              <w:t>Jn 14,1-7</w:t>
                            </w:r>
                            <w:r w:rsidRPr="0043325A">
                              <w:rPr>
                                <w:b/>
                                <w:sz w:val="28"/>
                                <w:szCs w:val="28"/>
                              </w:rPr>
                              <w:t>)</w:t>
                            </w:r>
                          </w:p>
                          <w:p w:rsidR="00CA2AE2" w:rsidRDefault="00401A55" w:rsidP="00DC522C">
                            <w:pPr>
                              <w:ind w:left="720"/>
                              <w:rPr>
                                <w:sz w:val="28"/>
                                <w:szCs w:val="28"/>
                              </w:rPr>
                            </w:pPr>
                            <w:r>
                              <w:rPr>
                                <w:sz w:val="24"/>
                                <w:szCs w:val="28"/>
                              </w:rPr>
                              <w:t xml:space="preserve">En </w:t>
                            </w:r>
                            <w:r w:rsidRPr="00401A55">
                              <w:rPr>
                                <w:sz w:val="24"/>
                                <w:szCs w:val="28"/>
                              </w:rPr>
                              <w:t xml:space="preserve">este día </w:t>
                            </w:r>
                            <w:r>
                              <w:rPr>
                                <w:sz w:val="24"/>
                                <w:szCs w:val="28"/>
                              </w:rPr>
                              <w:t xml:space="preserve">se </w:t>
                            </w:r>
                            <w:r w:rsidRPr="00401A55">
                              <w:rPr>
                                <w:sz w:val="24"/>
                                <w:szCs w:val="28"/>
                              </w:rPr>
                              <w:t xml:space="preserve">nos presenta a Jesucristo, como </w:t>
                            </w:r>
                            <w:r>
                              <w:rPr>
                                <w:sz w:val="24"/>
                                <w:szCs w:val="28"/>
                              </w:rPr>
                              <w:t>camino, como Verdad y como Vida</w:t>
                            </w:r>
                            <w:r w:rsidR="00CA2AE2" w:rsidRPr="00401A55">
                              <w:rPr>
                                <w:sz w:val="24"/>
                                <w:szCs w:val="28"/>
                              </w:rPr>
                              <w:t>. Escuchemos:</w:t>
                            </w:r>
                          </w:p>
                          <w:p w:rsidR="00CA2AE2" w:rsidRDefault="00CA2AE2" w:rsidP="00DC522C">
                            <w:pPr>
                              <w:ind w:left="720"/>
                              <w:rPr>
                                <w:sz w:val="28"/>
                                <w:szCs w:val="28"/>
                              </w:rPr>
                            </w:pPr>
                          </w:p>
                          <w:p w:rsidR="00401A55" w:rsidRPr="00401A55" w:rsidRDefault="00401A55" w:rsidP="00401A55">
                            <w:pPr>
                              <w:ind w:left="1440"/>
                              <w:jc w:val="both"/>
                              <w:rPr>
                                <w:rFonts w:asciiTheme="majorHAnsi" w:hAnsiTheme="majorHAnsi"/>
                                <w:i/>
                                <w:sz w:val="28"/>
                                <w:szCs w:val="28"/>
                              </w:rPr>
                            </w:pPr>
                            <w:r w:rsidRPr="00401A55">
                              <w:rPr>
                                <w:rFonts w:asciiTheme="majorHAnsi" w:hAnsiTheme="majorHAnsi"/>
                                <w:i/>
                                <w:sz w:val="28"/>
                                <w:szCs w:val="28"/>
                              </w:rPr>
                              <w:t>Jesús dijo a sus discípulos: "No se inquieten. Crean en Dios y crean también en mí. En la Casa de mi Padre hay muchas habitaciones; si no fuera así, se lo habría dicho a ustedes. Yo voy a prepararles un lugar. Y cuando haya ido y les haya preparado un lugar, volveré otra vez para llevarlos conmigo, a fin de que donde yo esté, estén también ustedes. Ya conocen el camino del lugar adonde voy".</w:t>
                            </w:r>
                          </w:p>
                          <w:p w:rsidR="00401A55" w:rsidRPr="00401A55" w:rsidRDefault="00401A55" w:rsidP="00401A55">
                            <w:pPr>
                              <w:ind w:left="1440"/>
                              <w:jc w:val="both"/>
                              <w:rPr>
                                <w:rFonts w:asciiTheme="majorHAnsi" w:hAnsiTheme="majorHAnsi"/>
                                <w:i/>
                                <w:sz w:val="28"/>
                                <w:szCs w:val="28"/>
                              </w:rPr>
                            </w:pPr>
                            <w:r w:rsidRPr="00401A55">
                              <w:rPr>
                                <w:rFonts w:asciiTheme="majorHAnsi" w:hAnsiTheme="majorHAnsi"/>
                                <w:i/>
                                <w:sz w:val="28"/>
                                <w:szCs w:val="28"/>
                              </w:rPr>
                              <w:t>Tomás le dijo: "Señor, no sabemos adónde vas. ¿Cómo vamos a conocer el camino?".</w:t>
                            </w:r>
                          </w:p>
                          <w:p w:rsidR="00CA2AE2" w:rsidRPr="00A24EC4" w:rsidRDefault="00401A55" w:rsidP="00401A55">
                            <w:pPr>
                              <w:ind w:left="1440"/>
                              <w:jc w:val="both"/>
                              <w:rPr>
                                <w:rFonts w:asciiTheme="majorHAnsi" w:hAnsiTheme="majorHAnsi"/>
                                <w:i/>
                                <w:sz w:val="28"/>
                                <w:szCs w:val="28"/>
                              </w:rPr>
                            </w:pPr>
                            <w:r w:rsidRPr="00401A55">
                              <w:rPr>
                                <w:rFonts w:asciiTheme="majorHAnsi" w:hAnsiTheme="majorHAnsi"/>
                                <w:i/>
                                <w:sz w:val="28"/>
                                <w:szCs w:val="28"/>
                              </w:rPr>
                              <w:t>Jesús le respondió: "Yo soy el Camino, la Verdad y la Vida. Nadie va al Padre, sino por mí."</w:t>
                            </w:r>
                            <w:r w:rsidR="00CA2AE2"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401A55" w:rsidRPr="003A20FF" w:rsidRDefault="00401A55" w:rsidP="00401A55">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401A55" w:rsidRPr="00A24EC4" w:rsidRDefault="00401A55" w:rsidP="00401A55">
                            <w:pPr>
                              <w:pStyle w:val="Prrafodelista"/>
                              <w:numPr>
                                <w:ilvl w:val="0"/>
                                <w:numId w:val="2"/>
                              </w:numPr>
                              <w:rPr>
                                <w:sz w:val="24"/>
                                <w:szCs w:val="28"/>
                              </w:rPr>
                            </w:pPr>
                            <w:r>
                              <w:rPr>
                                <w:sz w:val="24"/>
                                <w:szCs w:val="28"/>
                              </w:rPr>
                              <w:t>¿A</w:t>
                            </w:r>
                            <w:r w:rsidRPr="00401A55">
                              <w:rPr>
                                <w:sz w:val="24"/>
                                <w:szCs w:val="28"/>
                              </w:rPr>
                              <w:t xml:space="preserve"> dónde nos quiere llevar Jesucristo? ¿por qué Él es el Camino?</w:t>
                            </w:r>
                          </w:p>
                          <w:p w:rsidR="00401A55" w:rsidRPr="00A24EC4" w:rsidRDefault="00401A55" w:rsidP="00401A55">
                            <w:pPr>
                              <w:ind w:left="720"/>
                              <w:rPr>
                                <w:sz w:val="24"/>
                                <w:szCs w:val="28"/>
                              </w:rPr>
                            </w:pPr>
                            <w:r w:rsidRPr="00A24EC4">
                              <w:rPr>
                                <w:sz w:val="24"/>
                                <w:szCs w:val="28"/>
                              </w:rPr>
                              <w:t xml:space="preserve">   </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D4B5B" id="_x0000_s1074" style="position:absolute;margin-left:0;margin-top:-12.35pt;width:468pt;height:680.25pt;z-index:-251494400;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kfw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LUa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5enWd2a8gHmDfobhwr2Mxwa435S0sGuK6j/&#10;sWNOUKLea2jx1Wg6jcsRL9PZYgwXN9RshxqmOUAVNECu8HgV0kLdWSfrBjyl2dDmEua8kjiBcQck&#10;VhBNvMA+S3OQdm9cmMM7Wj3+Q2x+AQAA//8DAFBLAwQUAAYACAAAACEACqEWGt8AAAAJAQAADwAA&#10;AGRycy9kb3ducmV2LnhtbEyPwU7DMBBE70j9B2srcWsdktKGEKdCSCAuPZC24urGSxIRr6PYTcPf&#10;sz2V486MZt/k28l2YsTBt44UPCwjEEiVMy3VCg77t0UKwgdNRneOUMEvetgWs7tcZ8Zd6BPHMtSC&#10;S8hnWkETQp9J6asGrfZL1yOx9+0GqwOfQy3NoC9cbjsZR9FaWt0Sf2h0j68NVj/l2Soo7bEf0/ed&#10;/7KHVfxhjrsxrYJS9/Pp5RlEwCncwnDFZ3QomOnkzmS86BTwkKBgEa82INh+StasnDiXJI8pyCKX&#10;/xcUfwAAAP//AwBQSwECLQAUAAYACAAAACEAtoM4kv4AAADhAQAAEwAAAAAAAAAAAAAAAAAAAAAA&#10;W0NvbnRlbnRfVHlwZXNdLnhtbFBLAQItABQABgAIAAAAIQA4/SH/1gAAAJQBAAALAAAAAAAAAAAA&#10;AAAAAC8BAABfcmVscy8ucmVsc1BLAQItABQABgAIAAAAIQCZhkfw4QIAAGkGAAAOAAAAAAAAAAAA&#10;AAAAAC4CAABkcnMvZTJvRG9jLnhtbFBLAQItABQABgAIAAAAIQAKoRYa3wAAAAkBAAAPAAAAAAAA&#10;AAAAAAAAADsFAABkcnMvZG93bnJldi54bWxQSwUGAAAAAAQABADzAAAARwYAAAAA&#10;" o:allowincell="f" fillcolor="white [3201]" strokecolor="#92cddc [1944]" strokeweight="1pt">
                <v:fill color2="#b6dde8 [1304]" rotate="t" focus="100%" type="gradient"/>
                <v:shadow on="t" color="#205867 [1608]" opacity=".5" offset="1pt"/>
                <v:textbox>
                  <w:txbxContent>
                    <w:p w:rsidR="00CA2AE2" w:rsidRPr="0043325A" w:rsidRDefault="00401A55" w:rsidP="00DC522C">
                      <w:pPr>
                        <w:rPr>
                          <w:rFonts w:ascii="Century Gothic" w:hAnsi="Century Gothic"/>
                          <w:b/>
                          <w:color w:val="1F497D" w:themeColor="text2"/>
                          <w:sz w:val="36"/>
                          <w:szCs w:val="28"/>
                        </w:rPr>
                      </w:pPr>
                      <w:r>
                        <w:rPr>
                          <w:rFonts w:ascii="Century Gothic" w:hAnsi="Century Gothic"/>
                          <w:b/>
                          <w:color w:val="1F497D" w:themeColor="text2"/>
                          <w:sz w:val="36"/>
                          <w:szCs w:val="28"/>
                          <w:bdr w:val="single" w:sz="4" w:space="0" w:color="auto"/>
                        </w:rPr>
                        <w:t xml:space="preserve">Quinto </w:t>
                      </w:r>
                      <w:r w:rsidR="00CA2AE2" w:rsidRPr="0043325A">
                        <w:rPr>
                          <w:rFonts w:ascii="Century Gothic" w:hAnsi="Century Gothic"/>
                          <w:b/>
                          <w:color w:val="1F497D" w:themeColor="text2"/>
                          <w:sz w:val="36"/>
                          <w:szCs w:val="28"/>
                          <w:bdr w:val="single" w:sz="4" w:space="0" w:color="auto"/>
                        </w:rPr>
                        <w:t>día</w:t>
                      </w:r>
                      <w:r w:rsidR="00CA2AE2" w:rsidRPr="0043325A">
                        <w:rPr>
                          <w:rFonts w:ascii="Century Gothic" w:hAnsi="Century Gothic"/>
                          <w:b/>
                          <w:color w:val="1F497D" w:themeColor="text2"/>
                          <w:sz w:val="36"/>
                          <w:szCs w:val="28"/>
                        </w:rPr>
                        <w:t xml:space="preserve"> </w:t>
                      </w:r>
                    </w:p>
                    <w:p w:rsidR="00401A55" w:rsidRDefault="00401A55" w:rsidP="00DC522C">
                      <w:pPr>
                        <w:jc w:val="right"/>
                        <w:rPr>
                          <w:rFonts w:ascii="Century Gothic" w:hAnsi="Century Gothic"/>
                          <w:b/>
                          <w:color w:val="1F497D" w:themeColor="text2"/>
                          <w:sz w:val="28"/>
                          <w:szCs w:val="28"/>
                        </w:rPr>
                      </w:pPr>
                      <w:r>
                        <w:rPr>
                          <w:rFonts w:ascii="Century Gothic" w:hAnsi="Century Gothic"/>
                          <w:b/>
                          <w:color w:val="1F497D" w:themeColor="text2"/>
                          <w:sz w:val="28"/>
                          <w:szCs w:val="28"/>
                        </w:rPr>
                        <w:t>M</w:t>
                      </w:r>
                      <w:r w:rsidRPr="00401A55">
                        <w:rPr>
                          <w:rFonts w:ascii="Century Gothic" w:hAnsi="Century Gothic"/>
                          <w:b/>
                          <w:color w:val="1F497D" w:themeColor="text2"/>
                          <w:sz w:val="28"/>
                          <w:szCs w:val="28"/>
                        </w:rPr>
                        <w:t xml:space="preserve">aría nos invita a proclamar a </w:t>
                      </w:r>
                      <w:r>
                        <w:rPr>
                          <w:rFonts w:ascii="Century Gothic" w:hAnsi="Century Gothic"/>
                          <w:b/>
                          <w:color w:val="1F497D" w:themeColor="text2"/>
                          <w:sz w:val="28"/>
                          <w:szCs w:val="28"/>
                        </w:rPr>
                        <w:t>C</w:t>
                      </w:r>
                      <w:r w:rsidRPr="00401A55">
                        <w:rPr>
                          <w:rFonts w:ascii="Century Gothic" w:hAnsi="Century Gothic"/>
                          <w:b/>
                          <w:color w:val="1F497D" w:themeColor="text2"/>
                          <w:sz w:val="28"/>
                          <w:szCs w:val="28"/>
                        </w:rPr>
                        <w:t xml:space="preserve">risto </w:t>
                      </w:r>
                    </w:p>
                    <w:p w:rsidR="00CA2AE2" w:rsidRPr="0043325A" w:rsidRDefault="00401A55" w:rsidP="00DC522C">
                      <w:pPr>
                        <w:jc w:val="right"/>
                        <w:rPr>
                          <w:rFonts w:ascii="Century Gothic" w:hAnsi="Century Gothic"/>
                          <w:b/>
                          <w:color w:val="1F497D" w:themeColor="text2"/>
                          <w:sz w:val="28"/>
                          <w:szCs w:val="28"/>
                        </w:rPr>
                      </w:pPr>
                      <w:r w:rsidRPr="00401A55">
                        <w:rPr>
                          <w:rFonts w:ascii="Century Gothic" w:hAnsi="Century Gothic"/>
                          <w:b/>
                          <w:color w:val="1F497D" w:themeColor="text2"/>
                          <w:sz w:val="28"/>
                          <w:szCs w:val="28"/>
                        </w:rPr>
                        <w:t>como camino, verdad y vida para los jóvenes y los pobres</w:t>
                      </w:r>
                    </w:p>
                    <w:p w:rsidR="00CA2AE2" w:rsidRDefault="00CA2AE2" w:rsidP="00DC522C">
                      <w:pPr>
                        <w:rPr>
                          <w:sz w:val="28"/>
                          <w:szCs w:val="28"/>
                        </w:rPr>
                      </w:pPr>
                    </w:p>
                    <w:p w:rsidR="00CA2AE2" w:rsidRPr="00387159" w:rsidRDefault="00CA2AE2" w:rsidP="00401A55">
                      <w:pPr>
                        <w:pStyle w:val="Prrafodelista"/>
                        <w:numPr>
                          <w:ilvl w:val="0"/>
                          <w:numId w:val="46"/>
                        </w:numPr>
                        <w:rPr>
                          <w:b/>
                          <w:sz w:val="28"/>
                          <w:szCs w:val="28"/>
                        </w:rPr>
                      </w:pPr>
                      <w:r w:rsidRPr="00387159">
                        <w:rPr>
                          <w:b/>
                          <w:sz w:val="28"/>
                          <w:szCs w:val="28"/>
                        </w:rPr>
                        <w:t>Motivación.</w:t>
                      </w:r>
                    </w:p>
                    <w:p w:rsidR="00CA2AE2" w:rsidRDefault="00401A55" w:rsidP="00DC522C">
                      <w:pPr>
                        <w:pStyle w:val="Prrafodelista"/>
                        <w:rPr>
                          <w:sz w:val="28"/>
                          <w:szCs w:val="28"/>
                        </w:rPr>
                      </w:pPr>
                      <w:r w:rsidRPr="00401A55">
                        <w:rPr>
                          <w:sz w:val="24"/>
                          <w:szCs w:val="24"/>
                        </w:rPr>
                        <w:t>El sí de María ha abierto en la historia de la humanidad un camino de salvación, como expresará San Pablo: “al llegar la plenitud de los tiempos, envió Dios a su Hijo, nacido de mujer, nacido bajo la ley, para rescatar a los que se hallaban bajo la ley, y para que recibiéramos la filiación adoptiva” (Gal 4,4-5). Esta nueva Alianza de Dios con la humanidad, tiene como eje a Jesucristo quien enseñaba a sus discípulos que él es el Camino, la Verdad y la Vida (Jn 14, 6); esta palabra se hace actual en medio de tantos caminos que se presentan hoy para encontrar la felicidad y donde el Señor vuelve a decir que Él es el único camino.</w:t>
                      </w:r>
                    </w:p>
                    <w:p w:rsidR="00CA2AE2" w:rsidRDefault="00CA2AE2" w:rsidP="00DC522C">
                      <w:pPr>
                        <w:pStyle w:val="Prrafodelista"/>
                        <w:rPr>
                          <w:sz w:val="28"/>
                          <w:szCs w:val="28"/>
                        </w:rPr>
                      </w:pPr>
                    </w:p>
                    <w:p w:rsidR="00CA2AE2" w:rsidRPr="004B29E0" w:rsidRDefault="00CA2AE2" w:rsidP="00401A55">
                      <w:pPr>
                        <w:pStyle w:val="Prrafodelista"/>
                        <w:numPr>
                          <w:ilvl w:val="0"/>
                          <w:numId w:val="46"/>
                        </w:numPr>
                        <w:rPr>
                          <w:sz w:val="28"/>
                          <w:szCs w:val="28"/>
                        </w:rPr>
                      </w:pPr>
                      <w:r>
                        <w:rPr>
                          <w:b/>
                          <w:sz w:val="28"/>
                          <w:szCs w:val="28"/>
                        </w:rPr>
                        <w:t>Oración</w:t>
                      </w:r>
                      <w:r w:rsidRPr="00387159">
                        <w:rPr>
                          <w:b/>
                          <w:sz w:val="28"/>
                          <w:szCs w:val="28"/>
                        </w:rPr>
                        <w:t>.</w:t>
                      </w:r>
                      <w:r>
                        <w:rPr>
                          <w:sz w:val="28"/>
                          <w:szCs w:val="28"/>
                        </w:rPr>
                        <w:t xml:space="preserve"> (o canto)</w:t>
                      </w:r>
                      <w:r w:rsidRPr="004B29E0">
                        <w:rPr>
                          <w:sz w:val="28"/>
                          <w:szCs w:val="28"/>
                        </w:rPr>
                        <w:t xml:space="preserve">  </w:t>
                      </w:r>
                    </w:p>
                    <w:p w:rsidR="00CA2AE2" w:rsidRPr="00401A55" w:rsidRDefault="00401A55" w:rsidP="00DC522C">
                      <w:pPr>
                        <w:pStyle w:val="Prrafodelista"/>
                        <w:rPr>
                          <w:sz w:val="24"/>
                          <w:szCs w:val="28"/>
                        </w:rPr>
                      </w:pPr>
                      <w:r>
                        <w:rPr>
                          <w:sz w:val="24"/>
                          <w:szCs w:val="28"/>
                        </w:rPr>
                        <w:t>R</w:t>
                      </w:r>
                      <w:r w:rsidR="00CA2AE2" w:rsidRPr="00401A55">
                        <w:rPr>
                          <w:sz w:val="24"/>
                          <w:szCs w:val="28"/>
                        </w:rPr>
                        <w:t>ezamos juntos: ¡Oh María…! (Ver el anexo)</w:t>
                      </w:r>
                    </w:p>
                    <w:p w:rsidR="00CA2AE2" w:rsidRDefault="00CA2AE2" w:rsidP="00DC522C">
                      <w:pPr>
                        <w:pStyle w:val="Prrafodelista"/>
                        <w:rPr>
                          <w:sz w:val="28"/>
                          <w:szCs w:val="28"/>
                        </w:rPr>
                      </w:pPr>
                    </w:p>
                    <w:p w:rsidR="00CA2AE2" w:rsidRPr="00387159" w:rsidRDefault="00CA2AE2" w:rsidP="00401A55">
                      <w:pPr>
                        <w:pStyle w:val="Prrafodelista"/>
                        <w:numPr>
                          <w:ilvl w:val="0"/>
                          <w:numId w:val="46"/>
                        </w:numPr>
                        <w:rPr>
                          <w:b/>
                          <w:sz w:val="28"/>
                          <w:szCs w:val="28"/>
                        </w:rPr>
                      </w:pPr>
                      <w:r>
                        <w:rPr>
                          <w:b/>
                          <w:sz w:val="28"/>
                          <w:szCs w:val="28"/>
                        </w:rPr>
                        <w:t>L</w:t>
                      </w:r>
                      <w:r w:rsidRPr="00A24EC4">
                        <w:rPr>
                          <w:b/>
                          <w:sz w:val="28"/>
                          <w:szCs w:val="28"/>
                        </w:rPr>
                        <w:t xml:space="preserve">a </w:t>
                      </w:r>
                      <w:r>
                        <w:rPr>
                          <w:b/>
                          <w:sz w:val="28"/>
                          <w:szCs w:val="28"/>
                        </w:rPr>
                        <w:t>P</w:t>
                      </w:r>
                      <w:r w:rsidRPr="00A24EC4">
                        <w:rPr>
                          <w:b/>
                          <w:sz w:val="28"/>
                          <w:szCs w:val="28"/>
                        </w:rPr>
                        <w:t xml:space="preserve">alabra de </w:t>
                      </w:r>
                      <w:r>
                        <w:rPr>
                          <w:b/>
                          <w:sz w:val="28"/>
                          <w:szCs w:val="28"/>
                        </w:rPr>
                        <w:t>D</w:t>
                      </w:r>
                      <w:r w:rsidRPr="00A24EC4">
                        <w:rPr>
                          <w:b/>
                          <w:sz w:val="28"/>
                          <w:szCs w:val="28"/>
                        </w:rPr>
                        <w:t>ios nos ilumina la vida</w:t>
                      </w:r>
                      <w:r w:rsidRPr="00387159">
                        <w:rPr>
                          <w:b/>
                          <w:sz w:val="28"/>
                          <w:szCs w:val="28"/>
                        </w:rPr>
                        <w:t>.</w:t>
                      </w:r>
                      <w:r>
                        <w:rPr>
                          <w:b/>
                          <w:sz w:val="28"/>
                          <w:szCs w:val="28"/>
                        </w:rPr>
                        <w:t xml:space="preserve"> (</w:t>
                      </w:r>
                      <w:r w:rsidR="00401A55" w:rsidRPr="00401A55">
                        <w:rPr>
                          <w:b/>
                          <w:sz w:val="28"/>
                          <w:szCs w:val="28"/>
                        </w:rPr>
                        <w:t>Jn 14,1-7</w:t>
                      </w:r>
                      <w:r w:rsidRPr="0043325A">
                        <w:rPr>
                          <w:b/>
                          <w:sz w:val="28"/>
                          <w:szCs w:val="28"/>
                        </w:rPr>
                        <w:t>)</w:t>
                      </w:r>
                    </w:p>
                    <w:p w:rsidR="00CA2AE2" w:rsidRDefault="00401A55" w:rsidP="00DC522C">
                      <w:pPr>
                        <w:ind w:left="720"/>
                        <w:rPr>
                          <w:sz w:val="28"/>
                          <w:szCs w:val="28"/>
                        </w:rPr>
                      </w:pPr>
                      <w:r>
                        <w:rPr>
                          <w:sz w:val="24"/>
                          <w:szCs w:val="28"/>
                        </w:rPr>
                        <w:t xml:space="preserve">En </w:t>
                      </w:r>
                      <w:r w:rsidRPr="00401A55">
                        <w:rPr>
                          <w:sz w:val="24"/>
                          <w:szCs w:val="28"/>
                        </w:rPr>
                        <w:t xml:space="preserve">este día </w:t>
                      </w:r>
                      <w:r>
                        <w:rPr>
                          <w:sz w:val="24"/>
                          <w:szCs w:val="28"/>
                        </w:rPr>
                        <w:t xml:space="preserve">se </w:t>
                      </w:r>
                      <w:r w:rsidRPr="00401A55">
                        <w:rPr>
                          <w:sz w:val="24"/>
                          <w:szCs w:val="28"/>
                        </w:rPr>
                        <w:t xml:space="preserve">nos presenta a Jesucristo, como </w:t>
                      </w:r>
                      <w:r>
                        <w:rPr>
                          <w:sz w:val="24"/>
                          <w:szCs w:val="28"/>
                        </w:rPr>
                        <w:t>camino, como Verdad y como Vida</w:t>
                      </w:r>
                      <w:r w:rsidR="00CA2AE2" w:rsidRPr="00401A55">
                        <w:rPr>
                          <w:sz w:val="24"/>
                          <w:szCs w:val="28"/>
                        </w:rPr>
                        <w:t>. Escuchemos:</w:t>
                      </w:r>
                    </w:p>
                    <w:p w:rsidR="00CA2AE2" w:rsidRDefault="00CA2AE2" w:rsidP="00DC522C">
                      <w:pPr>
                        <w:ind w:left="720"/>
                        <w:rPr>
                          <w:sz w:val="28"/>
                          <w:szCs w:val="28"/>
                        </w:rPr>
                      </w:pPr>
                    </w:p>
                    <w:p w:rsidR="00401A55" w:rsidRPr="00401A55" w:rsidRDefault="00401A55" w:rsidP="00401A55">
                      <w:pPr>
                        <w:ind w:left="1440"/>
                        <w:jc w:val="both"/>
                        <w:rPr>
                          <w:rFonts w:asciiTheme="majorHAnsi" w:hAnsiTheme="majorHAnsi"/>
                          <w:i/>
                          <w:sz w:val="28"/>
                          <w:szCs w:val="28"/>
                        </w:rPr>
                      </w:pPr>
                      <w:r w:rsidRPr="00401A55">
                        <w:rPr>
                          <w:rFonts w:asciiTheme="majorHAnsi" w:hAnsiTheme="majorHAnsi"/>
                          <w:i/>
                          <w:sz w:val="28"/>
                          <w:szCs w:val="28"/>
                        </w:rPr>
                        <w:t>Jesús dijo a sus discípulos: "No se inquieten. Crean en Dios y crean también en mí. En la Casa de mi Padre hay muchas habitaciones; si no fuera así, se lo habría dicho a ustedes. Yo voy a prepararles un lugar. Y cuando haya ido y les haya preparado un lugar, volveré otra vez para llevarlos conmigo, a fin de que donde yo esté, estén también ustedes. Ya conocen el camino del lugar adonde voy".</w:t>
                      </w:r>
                    </w:p>
                    <w:p w:rsidR="00401A55" w:rsidRPr="00401A55" w:rsidRDefault="00401A55" w:rsidP="00401A55">
                      <w:pPr>
                        <w:ind w:left="1440"/>
                        <w:jc w:val="both"/>
                        <w:rPr>
                          <w:rFonts w:asciiTheme="majorHAnsi" w:hAnsiTheme="majorHAnsi"/>
                          <w:i/>
                          <w:sz w:val="28"/>
                          <w:szCs w:val="28"/>
                        </w:rPr>
                      </w:pPr>
                      <w:r w:rsidRPr="00401A55">
                        <w:rPr>
                          <w:rFonts w:asciiTheme="majorHAnsi" w:hAnsiTheme="majorHAnsi"/>
                          <w:i/>
                          <w:sz w:val="28"/>
                          <w:szCs w:val="28"/>
                        </w:rPr>
                        <w:t>Tomás le dijo: "Señor, no sabemos adónde vas. ¿Cómo vamos a conocer el camino?".</w:t>
                      </w:r>
                    </w:p>
                    <w:p w:rsidR="00CA2AE2" w:rsidRPr="00A24EC4" w:rsidRDefault="00401A55" w:rsidP="00401A55">
                      <w:pPr>
                        <w:ind w:left="1440"/>
                        <w:jc w:val="both"/>
                        <w:rPr>
                          <w:rFonts w:asciiTheme="majorHAnsi" w:hAnsiTheme="majorHAnsi"/>
                          <w:i/>
                          <w:sz w:val="28"/>
                          <w:szCs w:val="28"/>
                        </w:rPr>
                      </w:pPr>
                      <w:r w:rsidRPr="00401A55">
                        <w:rPr>
                          <w:rFonts w:asciiTheme="majorHAnsi" w:hAnsiTheme="majorHAnsi"/>
                          <w:i/>
                          <w:sz w:val="28"/>
                          <w:szCs w:val="28"/>
                        </w:rPr>
                        <w:t>Jesús le respondió: "Yo soy el Camino, la Verdad y la Vida. Nadie va al Padre, sino por mí."</w:t>
                      </w:r>
                      <w:r w:rsidR="00CA2AE2" w:rsidRPr="00A24EC4">
                        <w:rPr>
                          <w:rFonts w:asciiTheme="majorHAnsi" w:hAnsiTheme="majorHAnsi"/>
                          <w:i/>
                          <w:sz w:val="28"/>
                          <w:szCs w:val="28"/>
                        </w:rPr>
                        <w:t xml:space="preserve"> </w:t>
                      </w:r>
                    </w:p>
                    <w:p w:rsidR="00CA2AE2" w:rsidRPr="0043325A" w:rsidRDefault="00CA2AE2" w:rsidP="00DC522C">
                      <w:pPr>
                        <w:ind w:left="1440"/>
                        <w:jc w:val="right"/>
                        <w:rPr>
                          <w:rFonts w:asciiTheme="majorHAnsi" w:hAnsiTheme="majorHAnsi"/>
                          <w:i/>
                          <w:sz w:val="28"/>
                          <w:szCs w:val="28"/>
                        </w:rPr>
                      </w:pPr>
                      <w:r w:rsidRPr="00A24EC4">
                        <w:rPr>
                          <w:rFonts w:asciiTheme="majorHAnsi" w:hAnsiTheme="majorHAnsi"/>
                          <w:i/>
                          <w:sz w:val="28"/>
                          <w:szCs w:val="28"/>
                        </w:rPr>
                        <w:t>Palabra de Dios</w:t>
                      </w:r>
                    </w:p>
                    <w:p w:rsidR="00401A55" w:rsidRPr="003A20FF" w:rsidRDefault="00401A55" w:rsidP="00401A55">
                      <w:pPr>
                        <w:pStyle w:val="Prrafodelista"/>
                        <w:rPr>
                          <w:b/>
                          <w:sz w:val="28"/>
                          <w:szCs w:val="28"/>
                        </w:rPr>
                      </w:pPr>
                      <w:r w:rsidRPr="003A20FF">
                        <w:rPr>
                          <w:b/>
                          <w:sz w:val="28"/>
                          <w:szCs w:val="28"/>
                        </w:rPr>
                        <w:t xml:space="preserve">Para </w:t>
                      </w:r>
                      <w:r>
                        <w:rPr>
                          <w:b/>
                          <w:sz w:val="28"/>
                          <w:szCs w:val="28"/>
                        </w:rPr>
                        <w:t>interiorizar</w:t>
                      </w:r>
                      <w:r w:rsidRPr="003A20FF">
                        <w:rPr>
                          <w:b/>
                          <w:sz w:val="28"/>
                          <w:szCs w:val="28"/>
                        </w:rPr>
                        <w:t>:</w:t>
                      </w:r>
                    </w:p>
                    <w:p w:rsidR="00401A55" w:rsidRPr="00A24EC4" w:rsidRDefault="00401A55" w:rsidP="00401A55">
                      <w:pPr>
                        <w:pStyle w:val="Prrafodelista"/>
                        <w:numPr>
                          <w:ilvl w:val="0"/>
                          <w:numId w:val="2"/>
                        </w:numPr>
                        <w:rPr>
                          <w:sz w:val="24"/>
                          <w:szCs w:val="28"/>
                        </w:rPr>
                      </w:pPr>
                      <w:r>
                        <w:rPr>
                          <w:sz w:val="24"/>
                          <w:szCs w:val="28"/>
                        </w:rPr>
                        <w:t>¿A</w:t>
                      </w:r>
                      <w:r w:rsidRPr="00401A55">
                        <w:rPr>
                          <w:sz w:val="24"/>
                          <w:szCs w:val="28"/>
                        </w:rPr>
                        <w:t xml:space="preserve"> dónde nos quiere llevar Jesucristo? ¿por qué Él es el Camino?</w:t>
                      </w:r>
                    </w:p>
                    <w:p w:rsidR="00401A55" w:rsidRPr="00A24EC4" w:rsidRDefault="00401A55" w:rsidP="00401A55">
                      <w:pPr>
                        <w:ind w:left="720"/>
                        <w:rPr>
                          <w:sz w:val="24"/>
                          <w:szCs w:val="28"/>
                        </w:rPr>
                      </w:pPr>
                      <w:r w:rsidRPr="00A24EC4">
                        <w:rPr>
                          <w:sz w:val="24"/>
                          <w:szCs w:val="28"/>
                        </w:rPr>
                        <w:t xml:space="preserve">   </w:t>
                      </w:r>
                    </w:p>
                    <w:p w:rsidR="00CA2AE2" w:rsidRDefault="00CA2AE2" w:rsidP="00DC522C">
                      <w:pPr>
                        <w:ind w:left="1440"/>
                        <w:jc w:val="both"/>
                        <w:rPr>
                          <w:rFonts w:asciiTheme="majorHAnsi" w:hAnsiTheme="majorHAnsi"/>
                          <w:i/>
                          <w:sz w:val="28"/>
                          <w:szCs w:val="28"/>
                        </w:rPr>
                      </w:pPr>
                    </w:p>
                    <w:p w:rsidR="00CA2AE2" w:rsidRDefault="00CA2AE2" w:rsidP="00DC522C">
                      <w:pPr>
                        <w:jc w:val="right"/>
                      </w:pPr>
                    </w:p>
                  </w:txbxContent>
                </v:textbox>
                <w10:wrap type="topAndBottom" anchorx="margin" anchory="margin"/>
              </v:rect>
            </w:pict>
          </mc:Fallback>
        </mc:AlternateContent>
      </w:r>
    </w:p>
    <w:p w:rsidR="00DC522C" w:rsidRDefault="00DC522C" w:rsidP="00DC522C">
      <w:pPr>
        <w:rPr>
          <w:sz w:val="28"/>
          <w:szCs w:val="28"/>
        </w:rPr>
      </w:pPr>
      <w:r>
        <w:rPr>
          <w:noProof/>
          <w:lang w:val="es-CL" w:eastAsia="es-CL"/>
        </w:rPr>
        <w:lastRenderedPageBreak/>
        <mc:AlternateContent>
          <mc:Choice Requires="wps">
            <w:drawing>
              <wp:anchor distT="0" distB="0" distL="114300" distR="114300" simplePos="0" relativeHeight="251823104" behindDoc="1" locked="0" layoutInCell="0" allowOverlap="1" wp14:anchorId="523A351F" wp14:editId="1E14CFD7">
                <wp:simplePos x="0" y="0"/>
                <wp:positionH relativeFrom="margin">
                  <wp:posOffset>0</wp:posOffset>
                </wp:positionH>
                <wp:positionV relativeFrom="margin">
                  <wp:posOffset>-123825</wp:posOffset>
                </wp:positionV>
                <wp:extent cx="5943600" cy="8639175"/>
                <wp:effectExtent l="0" t="0" r="38100" b="66675"/>
                <wp:wrapTopAndBottom/>
                <wp:docPr id="172" name="Rectangle 5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639175"/>
                        </a:xfrm>
                        <a:prstGeom prst="rect">
                          <a:avLst/>
                        </a:prstGeom>
                        <a:gradFill rotWithShape="1">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CA2AE2" w:rsidRPr="0043325A" w:rsidRDefault="00CA2AE2" w:rsidP="00401A55">
                            <w:pPr>
                              <w:pStyle w:val="Prrafodelista"/>
                              <w:numPr>
                                <w:ilvl w:val="0"/>
                                <w:numId w:val="46"/>
                              </w:numPr>
                              <w:spacing w:after="0"/>
                              <w:rPr>
                                <w:b/>
                                <w:sz w:val="28"/>
                                <w:szCs w:val="28"/>
                              </w:rPr>
                            </w:pPr>
                            <w:r w:rsidRPr="0043325A">
                              <w:rPr>
                                <w:b/>
                                <w:sz w:val="28"/>
                                <w:szCs w:val="28"/>
                              </w:rPr>
                              <w:t>Oremos juntos.</w:t>
                            </w:r>
                          </w:p>
                          <w:p w:rsidR="00CA2AE2" w:rsidRPr="00A24EC4" w:rsidRDefault="00401A55" w:rsidP="00401A55">
                            <w:pPr>
                              <w:jc w:val="both"/>
                              <w:rPr>
                                <w:sz w:val="24"/>
                                <w:szCs w:val="28"/>
                              </w:rPr>
                            </w:pPr>
                            <w:r w:rsidRPr="00401A55">
                              <w:rPr>
                                <w:sz w:val="24"/>
                                <w:szCs w:val="28"/>
                              </w:rPr>
                              <w:t xml:space="preserve">Oremos por los jóvenes que constantemente están en búsquedas de caminos que les lleve a la plenitud de vida, para que puedan conocer a Cristo como el verdadero Camino que </w:t>
                            </w:r>
                            <w:r>
                              <w:rPr>
                                <w:sz w:val="24"/>
                                <w:szCs w:val="28"/>
                              </w:rPr>
                              <w:t>conduce a la Verdad y a la Vida:</w:t>
                            </w:r>
                          </w:p>
                          <w:p w:rsidR="00401A55" w:rsidRPr="00401A55" w:rsidRDefault="00401A55" w:rsidP="00401A55">
                            <w:pPr>
                              <w:pStyle w:val="Prrafodelista"/>
                              <w:numPr>
                                <w:ilvl w:val="0"/>
                                <w:numId w:val="3"/>
                              </w:numPr>
                              <w:jc w:val="both"/>
                              <w:rPr>
                                <w:sz w:val="24"/>
                                <w:szCs w:val="28"/>
                              </w:rPr>
                            </w:pPr>
                            <w:r w:rsidRPr="00401A55">
                              <w:rPr>
                                <w:sz w:val="24"/>
                                <w:szCs w:val="28"/>
                              </w:rPr>
                              <w:t>Oremos por el Papa, los obispos, sacerdotes, religiosas para que anuncien a Cristo que es camino, verdad y vida, especialmente para los jóvenes y los más pobres</w:t>
                            </w:r>
                            <w:r>
                              <w:rPr>
                                <w:sz w:val="24"/>
                                <w:szCs w:val="28"/>
                              </w:rPr>
                              <w:t xml:space="preserve"> que necesitan de Buenas Nuevas</w:t>
                            </w:r>
                            <w:r w:rsidRPr="00401A55">
                              <w:rPr>
                                <w:sz w:val="24"/>
                                <w:szCs w:val="28"/>
                              </w:rPr>
                              <w:t>…  Escúchanos…</w:t>
                            </w:r>
                          </w:p>
                          <w:p w:rsidR="00401A55" w:rsidRPr="00401A55" w:rsidRDefault="00401A55" w:rsidP="00401A55">
                            <w:pPr>
                              <w:pStyle w:val="Prrafodelista"/>
                              <w:numPr>
                                <w:ilvl w:val="0"/>
                                <w:numId w:val="3"/>
                              </w:numPr>
                              <w:jc w:val="both"/>
                              <w:rPr>
                                <w:sz w:val="24"/>
                                <w:szCs w:val="28"/>
                              </w:rPr>
                            </w:pPr>
                            <w:r w:rsidRPr="00401A55">
                              <w:rPr>
                                <w:sz w:val="24"/>
                                <w:szCs w:val="28"/>
                              </w:rPr>
                              <w:t>Por los jóvenes de nuestro país, especialmente por aquellos que confiesan la fe cristiana, para que con su testimonio anuncien a Cristo co</w:t>
                            </w:r>
                            <w:r>
                              <w:rPr>
                                <w:sz w:val="24"/>
                                <w:szCs w:val="28"/>
                              </w:rPr>
                              <w:t>mo horizonte y proyecto de vida</w:t>
                            </w:r>
                            <w:r w:rsidRPr="00401A55">
                              <w:rPr>
                                <w:sz w:val="24"/>
                                <w:szCs w:val="28"/>
                              </w:rPr>
                              <w:t>…  Escúchanos…</w:t>
                            </w:r>
                          </w:p>
                          <w:p w:rsidR="00401A55" w:rsidRPr="00401A55" w:rsidRDefault="00401A55" w:rsidP="00401A55">
                            <w:pPr>
                              <w:pStyle w:val="Prrafodelista"/>
                              <w:numPr>
                                <w:ilvl w:val="0"/>
                                <w:numId w:val="3"/>
                              </w:numPr>
                              <w:jc w:val="both"/>
                              <w:rPr>
                                <w:sz w:val="24"/>
                                <w:szCs w:val="28"/>
                              </w:rPr>
                            </w:pPr>
                            <w:r w:rsidRPr="00401A55">
                              <w:rPr>
                                <w:sz w:val="24"/>
                                <w:szCs w:val="28"/>
                              </w:rPr>
                              <w:t xml:space="preserve">Por los jóvenes que sufren, para que encuentren en Cristo la esperanza de nuevos caminos </w:t>
                            </w:r>
                            <w:r>
                              <w:rPr>
                                <w:sz w:val="24"/>
                                <w:szCs w:val="28"/>
                              </w:rPr>
                              <w:t>y crezcan en la dignidad de Hijos de Dios</w:t>
                            </w:r>
                            <w:r w:rsidRPr="00401A55">
                              <w:rPr>
                                <w:sz w:val="24"/>
                                <w:szCs w:val="28"/>
                              </w:rPr>
                              <w:t>…  Escúchanos…</w:t>
                            </w:r>
                          </w:p>
                          <w:p w:rsidR="00CA2AE2" w:rsidRPr="00A24EC4" w:rsidRDefault="00401A55" w:rsidP="00401A55">
                            <w:pPr>
                              <w:pStyle w:val="Prrafodelista"/>
                              <w:numPr>
                                <w:ilvl w:val="0"/>
                                <w:numId w:val="3"/>
                              </w:numPr>
                              <w:jc w:val="both"/>
                              <w:rPr>
                                <w:sz w:val="24"/>
                                <w:szCs w:val="28"/>
                              </w:rPr>
                            </w:pPr>
                            <w:r w:rsidRPr="00401A55">
                              <w:rPr>
                                <w:sz w:val="24"/>
                                <w:szCs w:val="28"/>
                              </w:rPr>
                              <w:t>Por los jóvenes que nos reunimos hoy, para que renovemos nuestro amor a Cristo, verdadero camino de vida plena…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43325A" w:rsidRDefault="00CA2AE2" w:rsidP="00401A55">
                            <w:pPr>
                              <w:pStyle w:val="Prrafodelista"/>
                              <w:numPr>
                                <w:ilvl w:val="0"/>
                                <w:numId w:val="46"/>
                              </w:numPr>
                              <w:rPr>
                                <w:b/>
                                <w:sz w:val="28"/>
                                <w:szCs w:val="28"/>
                              </w:rPr>
                            </w:pPr>
                            <w:r>
                              <w:rPr>
                                <w:b/>
                                <w:sz w:val="28"/>
                                <w:szCs w:val="28"/>
                              </w:rPr>
                              <w:t>L</w:t>
                            </w:r>
                            <w:r w:rsidRPr="00A24EC4">
                              <w:rPr>
                                <w:b/>
                                <w:sz w:val="28"/>
                                <w:szCs w:val="28"/>
                              </w:rPr>
                              <w:t>a palabra de nuestros pastores</w:t>
                            </w:r>
                          </w:p>
                          <w:p w:rsidR="00401A55" w:rsidRPr="00401A55" w:rsidRDefault="00401A55" w:rsidP="00401A55">
                            <w:pPr>
                              <w:pStyle w:val="Prrafodelista"/>
                              <w:jc w:val="both"/>
                              <w:rPr>
                                <w:sz w:val="24"/>
                                <w:szCs w:val="24"/>
                              </w:rPr>
                            </w:pPr>
                            <w:r w:rsidRPr="00401A55">
                              <w:rPr>
                                <w:sz w:val="24"/>
                                <w:szCs w:val="24"/>
                              </w:rPr>
                              <w:t xml:space="preserve">En la V Conferencia del Episcopado latinoamericano </w:t>
                            </w:r>
                            <w:r>
                              <w:rPr>
                                <w:sz w:val="24"/>
                                <w:szCs w:val="24"/>
                              </w:rPr>
                              <w:t xml:space="preserve">se </w:t>
                            </w:r>
                            <w:r w:rsidRPr="00401A55">
                              <w:rPr>
                                <w:sz w:val="24"/>
                                <w:szCs w:val="24"/>
                              </w:rPr>
                              <w:t>señal</w:t>
                            </w:r>
                            <w:r>
                              <w:rPr>
                                <w:sz w:val="24"/>
                                <w:szCs w:val="24"/>
                              </w:rPr>
                              <w:t>ó q</w:t>
                            </w:r>
                            <w:r w:rsidRPr="00401A55">
                              <w:rPr>
                                <w:sz w:val="24"/>
                                <w:szCs w:val="24"/>
                              </w:rPr>
                              <w:t>ue:</w:t>
                            </w:r>
                          </w:p>
                          <w:p w:rsidR="00CA2AE2" w:rsidRPr="00A24EC4" w:rsidRDefault="00401A55" w:rsidP="00401A55">
                            <w:pPr>
                              <w:pStyle w:val="Prrafodelista"/>
                              <w:jc w:val="both"/>
                              <w:rPr>
                                <w:sz w:val="24"/>
                                <w:szCs w:val="24"/>
                              </w:rPr>
                            </w:pPr>
                            <w:r w:rsidRPr="00401A55">
                              <w:rPr>
                                <w:sz w:val="24"/>
                                <w:szCs w:val="24"/>
                              </w:rPr>
                              <w:t>“La admiración por la persona de Jesús, su llamada y su mirada de amor buscan suscitar una respuesta consciente y libre desde lo más íntimo del corazón del discípulo, una adhesión de toda su persona al saber que Cristo lo llama por su nombre (cf. Jn 10, 3). Es un “sí” que compromete radicalmente la libertad del discípulo a entregarse a Jesucristo, Camino, Verdad y Vida (cf. Jn 14, 6). Es una respuesta de amor a quien lo amó primero “hasta el extremo” (cf. Jn 13, 1). En este amor de Jesús madura la respuesta del discípulo: “Te seguiré adondequiera que vayas” (Lc 9, 57). El Espíritu Santo, que el Padre nos regala, nos identifica con Jesús-Camino, abriéndonos a su misterio de salvación para que seamos hijos suyos y hermanos unos de otros; nos identifica con Jesús-Verdad, enseñándonos a renunciar a nuestras mentiras y propias ambiciones, y nos identifica con Jesús-Vida, permitiéndonos abrazar su plan de amor y entregarnos para que otros “tengan vida en Él”. Para configurarse verdaderamente con el Maestro, es necesario asumir la centralidad del Mandamiento del amor, que Él quiso llamar suyo y nuevo: “Ámense los unos a los otros, como yo los he amado” (Jn 15, 12) (…)</w:t>
                            </w:r>
                            <w:r>
                              <w:rPr>
                                <w:sz w:val="24"/>
                                <w:szCs w:val="24"/>
                              </w:rPr>
                              <w:t xml:space="preserve"> </w:t>
                            </w:r>
                            <w:r w:rsidRPr="00401A55">
                              <w:rPr>
                                <w:sz w:val="24"/>
                                <w:szCs w:val="24"/>
                              </w:rPr>
                              <w:t>(Aparecida, n.136-138. 141)</w:t>
                            </w:r>
                          </w:p>
                          <w:p w:rsidR="00CA2AE2" w:rsidRPr="00A24EC4" w:rsidRDefault="00401A55" w:rsidP="00401A55">
                            <w:pPr>
                              <w:pStyle w:val="Prrafodelista"/>
                              <w:numPr>
                                <w:ilvl w:val="0"/>
                                <w:numId w:val="2"/>
                              </w:numPr>
                              <w:rPr>
                                <w:sz w:val="24"/>
                                <w:szCs w:val="28"/>
                              </w:rPr>
                            </w:pPr>
                            <w:r w:rsidRPr="00401A55">
                              <w:rPr>
                                <w:sz w:val="24"/>
                                <w:szCs w:val="28"/>
                              </w:rPr>
                              <w:t>con respecto a la experiencia de Cristo-camino ¿cómo ha sido nuestro seguimiento con Jesús?</w:t>
                            </w:r>
                          </w:p>
                          <w:p w:rsidR="00CA2AE2" w:rsidRPr="00A24EC4" w:rsidRDefault="00CA2AE2" w:rsidP="00DC522C">
                            <w:pPr>
                              <w:rPr>
                                <w:sz w:val="24"/>
                                <w:szCs w:val="28"/>
                              </w:rPr>
                            </w:pPr>
                          </w:p>
                          <w:p w:rsidR="00CA2AE2" w:rsidRPr="0043325A" w:rsidRDefault="00CA2AE2" w:rsidP="00401A55">
                            <w:pPr>
                              <w:pStyle w:val="Prrafodelista"/>
                              <w:numPr>
                                <w:ilvl w:val="0"/>
                                <w:numId w:val="46"/>
                              </w:numPr>
                              <w:rPr>
                                <w:b/>
                                <w:sz w:val="28"/>
                                <w:szCs w:val="28"/>
                              </w:rPr>
                            </w:pPr>
                            <w:r w:rsidRPr="0043325A">
                              <w:rPr>
                                <w:b/>
                                <w:sz w:val="28"/>
                                <w:szCs w:val="28"/>
                              </w:rPr>
                              <w:t>Sugerencia de signo.</w:t>
                            </w:r>
                          </w:p>
                          <w:p w:rsidR="00CA2AE2" w:rsidRPr="00A24EC4" w:rsidRDefault="00401A55" w:rsidP="00DC522C">
                            <w:pPr>
                              <w:pStyle w:val="Prrafodelista"/>
                              <w:rPr>
                                <w:sz w:val="24"/>
                                <w:szCs w:val="28"/>
                              </w:rPr>
                            </w:pPr>
                            <w:r w:rsidRPr="00401A55">
                              <w:rPr>
                                <w:sz w:val="24"/>
                                <w:szCs w:val="28"/>
                              </w:rPr>
                              <w:t>Se representa a Jesús como Camino a través de un sendero marcado con velas o flores</w:t>
                            </w:r>
                            <w:r>
                              <w:rPr>
                                <w:sz w:val="24"/>
                                <w:szCs w:val="28"/>
                              </w:rPr>
                              <w:t>;</w:t>
                            </w:r>
                            <w:r w:rsidRPr="00401A55">
                              <w:rPr>
                                <w:sz w:val="24"/>
                                <w:szCs w:val="28"/>
                              </w:rPr>
                              <w:t xml:space="preserve"> se sitúa la Biblia </w:t>
                            </w:r>
                            <w:r>
                              <w:rPr>
                                <w:sz w:val="24"/>
                                <w:szCs w:val="28"/>
                              </w:rPr>
                              <w:t xml:space="preserve">y </w:t>
                            </w:r>
                            <w:r w:rsidRPr="00401A55">
                              <w:rPr>
                                <w:sz w:val="24"/>
                                <w:szCs w:val="28"/>
                              </w:rPr>
                              <w:t xml:space="preserve">una imagen de Cristo </w:t>
                            </w:r>
                            <w:r>
                              <w:rPr>
                                <w:sz w:val="24"/>
                                <w:szCs w:val="28"/>
                              </w:rPr>
                              <w:t>(</w:t>
                            </w:r>
                            <w:r w:rsidRPr="00401A55">
                              <w:rPr>
                                <w:sz w:val="24"/>
                                <w:szCs w:val="28"/>
                              </w:rPr>
                              <w:t>analogía al camino de fe</w:t>
                            </w:r>
                            <w:r>
                              <w:rPr>
                                <w:sz w:val="24"/>
                                <w:szCs w:val="28"/>
                              </w:rPr>
                              <w:t>)</w:t>
                            </w:r>
                            <w:r w:rsidRPr="00401A55">
                              <w:rPr>
                                <w:sz w:val="24"/>
                                <w:szCs w:val="28"/>
                              </w:rPr>
                              <w:t>.</w:t>
                            </w:r>
                          </w:p>
                          <w:p w:rsidR="00CA2AE2" w:rsidRPr="0043325A" w:rsidRDefault="00CA2AE2" w:rsidP="00401A55">
                            <w:pPr>
                              <w:pStyle w:val="Prrafodelista"/>
                              <w:numPr>
                                <w:ilvl w:val="0"/>
                                <w:numId w:val="46"/>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A351F" id="_x0000_s1075" style="position:absolute;margin-left:0;margin-top:-9.75pt;width:468pt;height:680.25pt;z-index:-25149337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Naa4QIAAGkGAAAOAAAAZHJzL2Uyb0RvYy54bWysVdtu1DAQfUfiHyy/02TvFzVbVS1FSAUq&#10;CuLZ6ziJhWMb27vZ8vWMx7tpaIuEEPsQ2TPjM2eue35xaBXZC+el0QUdneWUCM1NKXVd0K9fbt4s&#10;KfGB6ZIpo0VBH4SnF5vXr847uxZj0xhVCkcARPt1ZwvahGDXWeZ5I1rmz4wVGpSVcS0LcHV1VjrW&#10;AXqrsnGez7POuNI6w4X3IL1OSrpB/KoSPHyqKi8CUQUFbgG/Dr/b+M0252xdO2YbyY802D+waJnU&#10;4LSHumaBkZ2Tz6BayZ3xpgpn3LSZqSrJBcYA0YzyJ9HcN8wKjAWS422fJv//YPnH/Z0jsoTaLcaU&#10;aNZCkT5D2piulSCzfBRT1Fm/Bst7e+dikN7eGv7dE22uGrATl86ZrhGsBGJon/32IF48PCXb7oMp&#10;AZ/tgsFsHSrXRkDIAzlgUR76oohDIByEs9V0Ms+hdhx0y/lkNVrMIqeMrU/PrfPhnTAtiYeCOqCP&#10;8Gx/60MyPZkca1TeSKWIM+GbDA2mOTJHpYc36UCsgYByFGNDiivlyJ5BK6mQrNWuhZCSbJTHX+oo&#10;kEPfJTmKgG0PgdxrP3RyfBtFvVl6zTgXOsyQxNDb9GVnkKnE4UWHIKxP8SmpCRQPEoxQkGDPmRKx&#10;E47phbHAPEVWSpMONOMFoCNLo2Sv/EvKPTeAG+Snj+QZZT900soAm0LJFrogBnnMdGy7t7rEOQ5M&#10;qnQGKKUjT4E74FhSswOI+6bsSCljo4yXkxXsp1LCQpgs83m+WlDCVA2bjAdHn/THi43wp/LMHhkO&#10;Yz2SZso2LNW3N3wWfc8W+2UQCE5XHKg0mOGwPeAET1enWd2a8gHmDfobhwr2Mxwa435S0sGuK6j/&#10;sWNOUKLea2jx1Wg6jcsRL9PZYgwXN9RshxqmOUAVNECu8HgV0kLdWSfrBjyl2dDmEua8kjiBcQck&#10;VhBNvMA+S3OQdm9cmMM7Wj3+Q2x+AQAA//8DAFBLAwQUAAYACAAAACEAROhmaN4AAAAJAQAADwAA&#10;AGRycy9kb3ducmV2LnhtbEyPwW7CMBBE75X6D9YicQMnQFEIcVBVqagXDk1BvZp4SSLidRSbkP59&#10;t6dy3JnR7JtsN9pWDNj7xpGCeB6BQCqdaahScPx6nyUgfNBkdOsIFfygh13+/JTp1Lg7feJQhEpw&#10;CflUK6hD6FIpfVmj1X7uOiT2Lq63OvDZV9L0+s7ltpWLKFpLqxviD7Xu8K3G8lrcrILCnroh2R/8&#10;tz2uFh/mdBiSMig1nYyvWxABx/Afhj98Roecmc7uRsaLVgEPCQpm8eYFBNub5ZqVM+eWqzgCmWfy&#10;cUH+CwAA//8DAFBLAQItABQABgAIAAAAIQC2gziS/gAAAOEBAAATAAAAAAAAAAAAAAAAAAAAAABb&#10;Q29udGVudF9UeXBlc10ueG1sUEsBAi0AFAAGAAgAAAAhADj9If/WAAAAlAEAAAsAAAAAAAAAAAAA&#10;AAAALwEAAF9yZWxzLy5yZWxzUEsBAi0AFAAGAAgAAAAhAIAE1prhAgAAaQYAAA4AAAAAAAAAAAAA&#10;AAAALgIAAGRycy9lMm9Eb2MueG1sUEsBAi0AFAAGAAgAAAAhAEToZmjeAAAACQEAAA8AAAAAAAAA&#10;AAAAAAAAOwUAAGRycy9kb3ducmV2LnhtbFBLBQYAAAAABAAEAPMAAABGBgAAAAA=&#10;" o:allowincell="f" fillcolor="white [3201]" strokecolor="#92cddc [1944]" strokeweight="1pt">
                <v:fill color2="#b6dde8 [1304]" rotate="t" focus="100%" type="gradient"/>
                <v:shadow on="t" color="#205867 [1608]" opacity=".5" offset="1pt"/>
                <v:textbox>
                  <w:txbxContent>
                    <w:p w:rsidR="00CA2AE2" w:rsidRPr="0043325A" w:rsidRDefault="00CA2AE2" w:rsidP="00401A55">
                      <w:pPr>
                        <w:pStyle w:val="Prrafodelista"/>
                        <w:numPr>
                          <w:ilvl w:val="0"/>
                          <w:numId w:val="46"/>
                        </w:numPr>
                        <w:spacing w:after="0"/>
                        <w:rPr>
                          <w:b/>
                          <w:sz w:val="28"/>
                          <w:szCs w:val="28"/>
                        </w:rPr>
                      </w:pPr>
                      <w:r w:rsidRPr="0043325A">
                        <w:rPr>
                          <w:b/>
                          <w:sz w:val="28"/>
                          <w:szCs w:val="28"/>
                        </w:rPr>
                        <w:t>Oremos juntos.</w:t>
                      </w:r>
                    </w:p>
                    <w:p w:rsidR="00CA2AE2" w:rsidRPr="00A24EC4" w:rsidRDefault="00401A55" w:rsidP="00401A55">
                      <w:pPr>
                        <w:jc w:val="both"/>
                        <w:rPr>
                          <w:sz w:val="24"/>
                          <w:szCs w:val="28"/>
                        </w:rPr>
                      </w:pPr>
                      <w:r w:rsidRPr="00401A55">
                        <w:rPr>
                          <w:sz w:val="24"/>
                          <w:szCs w:val="28"/>
                        </w:rPr>
                        <w:t xml:space="preserve">Oremos por los jóvenes que constantemente están en búsquedas de caminos que les lleve a la plenitud de vida, para que puedan conocer a Cristo como el verdadero Camino que </w:t>
                      </w:r>
                      <w:r>
                        <w:rPr>
                          <w:sz w:val="24"/>
                          <w:szCs w:val="28"/>
                        </w:rPr>
                        <w:t>conduce a la Verdad y a la Vida:</w:t>
                      </w:r>
                    </w:p>
                    <w:p w:rsidR="00401A55" w:rsidRPr="00401A55" w:rsidRDefault="00401A55" w:rsidP="00401A55">
                      <w:pPr>
                        <w:pStyle w:val="Prrafodelista"/>
                        <w:numPr>
                          <w:ilvl w:val="0"/>
                          <w:numId w:val="3"/>
                        </w:numPr>
                        <w:jc w:val="both"/>
                        <w:rPr>
                          <w:sz w:val="24"/>
                          <w:szCs w:val="28"/>
                        </w:rPr>
                      </w:pPr>
                      <w:r w:rsidRPr="00401A55">
                        <w:rPr>
                          <w:sz w:val="24"/>
                          <w:szCs w:val="28"/>
                        </w:rPr>
                        <w:t>Oremos por el Papa, los obispos, sacerdotes, religiosas para que anuncien a Cristo que es camino, verdad y vida, especialmente para los jóvenes y los más pobres</w:t>
                      </w:r>
                      <w:r>
                        <w:rPr>
                          <w:sz w:val="24"/>
                          <w:szCs w:val="28"/>
                        </w:rPr>
                        <w:t xml:space="preserve"> que necesitan de Buenas Nuevas</w:t>
                      </w:r>
                      <w:r w:rsidRPr="00401A55">
                        <w:rPr>
                          <w:sz w:val="24"/>
                          <w:szCs w:val="28"/>
                        </w:rPr>
                        <w:t>…  Escúchanos…</w:t>
                      </w:r>
                    </w:p>
                    <w:p w:rsidR="00401A55" w:rsidRPr="00401A55" w:rsidRDefault="00401A55" w:rsidP="00401A55">
                      <w:pPr>
                        <w:pStyle w:val="Prrafodelista"/>
                        <w:numPr>
                          <w:ilvl w:val="0"/>
                          <w:numId w:val="3"/>
                        </w:numPr>
                        <w:jc w:val="both"/>
                        <w:rPr>
                          <w:sz w:val="24"/>
                          <w:szCs w:val="28"/>
                        </w:rPr>
                      </w:pPr>
                      <w:r w:rsidRPr="00401A55">
                        <w:rPr>
                          <w:sz w:val="24"/>
                          <w:szCs w:val="28"/>
                        </w:rPr>
                        <w:t>Por los jóvenes de nuestro país, especialmente por aquellos que confiesan la fe cristiana, para que con su testimonio anuncien a Cristo co</w:t>
                      </w:r>
                      <w:r>
                        <w:rPr>
                          <w:sz w:val="24"/>
                          <w:szCs w:val="28"/>
                        </w:rPr>
                        <w:t>mo horizonte y proyecto de vida</w:t>
                      </w:r>
                      <w:r w:rsidRPr="00401A55">
                        <w:rPr>
                          <w:sz w:val="24"/>
                          <w:szCs w:val="28"/>
                        </w:rPr>
                        <w:t>…  Escúchanos…</w:t>
                      </w:r>
                    </w:p>
                    <w:p w:rsidR="00401A55" w:rsidRPr="00401A55" w:rsidRDefault="00401A55" w:rsidP="00401A55">
                      <w:pPr>
                        <w:pStyle w:val="Prrafodelista"/>
                        <w:numPr>
                          <w:ilvl w:val="0"/>
                          <w:numId w:val="3"/>
                        </w:numPr>
                        <w:jc w:val="both"/>
                        <w:rPr>
                          <w:sz w:val="24"/>
                          <w:szCs w:val="28"/>
                        </w:rPr>
                      </w:pPr>
                      <w:r w:rsidRPr="00401A55">
                        <w:rPr>
                          <w:sz w:val="24"/>
                          <w:szCs w:val="28"/>
                        </w:rPr>
                        <w:t xml:space="preserve">Por los jóvenes que sufren, para que encuentren en Cristo la esperanza de nuevos caminos </w:t>
                      </w:r>
                      <w:r>
                        <w:rPr>
                          <w:sz w:val="24"/>
                          <w:szCs w:val="28"/>
                        </w:rPr>
                        <w:t>y crezcan en la dignidad de Hijos de Dios</w:t>
                      </w:r>
                      <w:r w:rsidRPr="00401A55">
                        <w:rPr>
                          <w:sz w:val="24"/>
                          <w:szCs w:val="28"/>
                        </w:rPr>
                        <w:t>…  Escúchanos…</w:t>
                      </w:r>
                    </w:p>
                    <w:p w:rsidR="00CA2AE2" w:rsidRPr="00A24EC4" w:rsidRDefault="00401A55" w:rsidP="00401A55">
                      <w:pPr>
                        <w:pStyle w:val="Prrafodelista"/>
                        <w:numPr>
                          <w:ilvl w:val="0"/>
                          <w:numId w:val="3"/>
                        </w:numPr>
                        <w:jc w:val="both"/>
                        <w:rPr>
                          <w:sz w:val="24"/>
                          <w:szCs w:val="28"/>
                        </w:rPr>
                      </w:pPr>
                      <w:r w:rsidRPr="00401A55">
                        <w:rPr>
                          <w:sz w:val="24"/>
                          <w:szCs w:val="28"/>
                        </w:rPr>
                        <w:t>Por los jóvenes que nos reunimos hoy, para que renovemos nuestro amor a Cristo, verdadero camino de vida plena…  Escúchanos…</w:t>
                      </w:r>
                    </w:p>
                    <w:p w:rsidR="00CA2AE2" w:rsidRPr="00A24EC4" w:rsidRDefault="00CA2AE2" w:rsidP="00DC522C">
                      <w:pPr>
                        <w:pStyle w:val="Prrafodelista"/>
                        <w:rPr>
                          <w:i/>
                          <w:sz w:val="24"/>
                          <w:szCs w:val="28"/>
                        </w:rPr>
                      </w:pPr>
                      <w:r w:rsidRPr="00A24EC4">
                        <w:rPr>
                          <w:i/>
                          <w:sz w:val="24"/>
                          <w:szCs w:val="28"/>
                        </w:rPr>
                        <w:t>(Se pueden agregar más… y finalizar con un canto)</w:t>
                      </w:r>
                    </w:p>
                    <w:p w:rsidR="00CA2AE2" w:rsidRPr="0043325A" w:rsidRDefault="00CA2AE2" w:rsidP="00401A55">
                      <w:pPr>
                        <w:pStyle w:val="Prrafodelista"/>
                        <w:numPr>
                          <w:ilvl w:val="0"/>
                          <w:numId w:val="46"/>
                        </w:numPr>
                        <w:rPr>
                          <w:b/>
                          <w:sz w:val="28"/>
                          <w:szCs w:val="28"/>
                        </w:rPr>
                      </w:pPr>
                      <w:r>
                        <w:rPr>
                          <w:b/>
                          <w:sz w:val="28"/>
                          <w:szCs w:val="28"/>
                        </w:rPr>
                        <w:t>L</w:t>
                      </w:r>
                      <w:r w:rsidRPr="00A24EC4">
                        <w:rPr>
                          <w:b/>
                          <w:sz w:val="28"/>
                          <w:szCs w:val="28"/>
                        </w:rPr>
                        <w:t>a palabra de nuestros pastores</w:t>
                      </w:r>
                    </w:p>
                    <w:p w:rsidR="00401A55" w:rsidRPr="00401A55" w:rsidRDefault="00401A55" w:rsidP="00401A55">
                      <w:pPr>
                        <w:pStyle w:val="Prrafodelista"/>
                        <w:jc w:val="both"/>
                        <w:rPr>
                          <w:sz w:val="24"/>
                          <w:szCs w:val="24"/>
                        </w:rPr>
                      </w:pPr>
                      <w:r w:rsidRPr="00401A55">
                        <w:rPr>
                          <w:sz w:val="24"/>
                          <w:szCs w:val="24"/>
                        </w:rPr>
                        <w:t xml:space="preserve">En la V Conferencia del Episcopado latinoamericano </w:t>
                      </w:r>
                      <w:r>
                        <w:rPr>
                          <w:sz w:val="24"/>
                          <w:szCs w:val="24"/>
                        </w:rPr>
                        <w:t xml:space="preserve">se </w:t>
                      </w:r>
                      <w:r w:rsidRPr="00401A55">
                        <w:rPr>
                          <w:sz w:val="24"/>
                          <w:szCs w:val="24"/>
                        </w:rPr>
                        <w:t>señal</w:t>
                      </w:r>
                      <w:r>
                        <w:rPr>
                          <w:sz w:val="24"/>
                          <w:szCs w:val="24"/>
                        </w:rPr>
                        <w:t>ó q</w:t>
                      </w:r>
                      <w:r w:rsidRPr="00401A55">
                        <w:rPr>
                          <w:sz w:val="24"/>
                          <w:szCs w:val="24"/>
                        </w:rPr>
                        <w:t>ue:</w:t>
                      </w:r>
                    </w:p>
                    <w:p w:rsidR="00CA2AE2" w:rsidRPr="00A24EC4" w:rsidRDefault="00401A55" w:rsidP="00401A55">
                      <w:pPr>
                        <w:pStyle w:val="Prrafodelista"/>
                        <w:jc w:val="both"/>
                        <w:rPr>
                          <w:sz w:val="24"/>
                          <w:szCs w:val="24"/>
                        </w:rPr>
                      </w:pPr>
                      <w:r w:rsidRPr="00401A55">
                        <w:rPr>
                          <w:sz w:val="24"/>
                          <w:szCs w:val="24"/>
                        </w:rPr>
                        <w:t>“La admiración por la persona de Jesús, su llamada y su mirada de amor buscan suscitar una respuesta consciente y libre desde lo más íntimo del corazón del discípulo, una adhesión de toda su persona al saber que Cristo lo llama por su nombre (cf. Jn 10, 3). Es un “sí” que compromete radicalmente la libertad del discípulo a entregarse a Jesucristo, Camino, Verdad y Vida (cf. Jn 14, 6). Es una respuesta de amor a quien lo amó primero “hasta el extremo” (cf. Jn 13, 1). En este amor de Jesús madura la respuesta del discípulo: “Te seguiré adondequiera que vayas” (Lc 9, 57). El Espíritu Santo, que el Padre nos regala, nos identifica con Jesús-Camino, abriéndonos a su misterio de salvación para que seamos hijos suyos y hermanos unos de otros; nos identifica con Jesús-Verdad, enseñándonos a renunciar a nuestras mentiras y propias ambiciones, y nos identifica con Jesús-Vida, permitiéndonos abrazar su plan de amor y entregarnos para que otros “tengan vida en Él”. Para configurarse verdaderamente con el Maestro, es necesario asumir la centralidad del Mandamiento del amor, que Él quiso llamar suyo y nuevo: “Ámense los unos a los otros, como yo los he amado” (Jn 15, 12) (…)</w:t>
                      </w:r>
                      <w:r>
                        <w:rPr>
                          <w:sz w:val="24"/>
                          <w:szCs w:val="24"/>
                        </w:rPr>
                        <w:t xml:space="preserve"> </w:t>
                      </w:r>
                      <w:r w:rsidRPr="00401A55">
                        <w:rPr>
                          <w:sz w:val="24"/>
                          <w:szCs w:val="24"/>
                        </w:rPr>
                        <w:t>(Aparecida, n.136-138. 141)</w:t>
                      </w:r>
                    </w:p>
                    <w:p w:rsidR="00CA2AE2" w:rsidRPr="00A24EC4" w:rsidRDefault="00401A55" w:rsidP="00401A55">
                      <w:pPr>
                        <w:pStyle w:val="Prrafodelista"/>
                        <w:numPr>
                          <w:ilvl w:val="0"/>
                          <w:numId w:val="2"/>
                        </w:numPr>
                        <w:rPr>
                          <w:sz w:val="24"/>
                          <w:szCs w:val="28"/>
                        </w:rPr>
                      </w:pPr>
                      <w:r w:rsidRPr="00401A55">
                        <w:rPr>
                          <w:sz w:val="24"/>
                          <w:szCs w:val="28"/>
                        </w:rPr>
                        <w:t>con respecto a la experiencia de Cristo-camino ¿cómo ha sido nuestro seguimiento con Jesús?</w:t>
                      </w:r>
                    </w:p>
                    <w:p w:rsidR="00CA2AE2" w:rsidRPr="00A24EC4" w:rsidRDefault="00CA2AE2" w:rsidP="00DC522C">
                      <w:pPr>
                        <w:rPr>
                          <w:sz w:val="24"/>
                          <w:szCs w:val="28"/>
                        </w:rPr>
                      </w:pPr>
                    </w:p>
                    <w:p w:rsidR="00CA2AE2" w:rsidRPr="0043325A" w:rsidRDefault="00CA2AE2" w:rsidP="00401A55">
                      <w:pPr>
                        <w:pStyle w:val="Prrafodelista"/>
                        <w:numPr>
                          <w:ilvl w:val="0"/>
                          <w:numId w:val="46"/>
                        </w:numPr>
                        <w:rPr>
                          <w:b/>
                          <w:sz w:val="28"/>
                          <w:szCs w:val="28"/>
                        </w:rPr>
                      </w:pPr>
                      <w:r w:rsidRPr="0043325A">
                        <w:rPr>
                          <w:b/>
                          <w:sz w:val="28"/>
                          <w:szCs w:val="28"/>
                        </w:rPr>
                        <w:t>Sugerencia de signo.</w:t>
                      </w:r>
                    </w:p>
                    <w:p w:rsidR="00CA2AE2" w:rsidRPr="00A24EC4" w:rsidRDefault="00401A55" w:rsidP="00DC522C">
                      <w:pPr>
                        <w:pStyle w:val="Prrafodelista"/>
                        <w:rPr>
                          <w:sz w:val="24"/>
                          <w:szCs w:val="28"/>
                        </w:rPr>
                      </w:pPr>
                      <w:r w:rsidRPr="00401A55">
                        <w:rPr>
                          <w:sz w:val="24"/>
                          <w:szCs w:val="28"/>
                        </w:rPr>
                        <w:t>Se representa a Jesús como Camino a través de un sendero marcado con velas o flores</w:t>
                      </w:r>
                      <w:r>
                        <w:rPr>
                          <w:sz w:val="24"/>
                          <w:szCs w:val="28"/>
                        </w:rPr>
                        <w:t>;</w:t>
                      </w:r>
                      <w:r w:rsidRPr="00401A55">
                        <w:rPr>
                          <w:sz w:val="24"/>
                          <w:szCs w:val="28"/>
                        </w:rPr>
                        <w:t xml:space="preserve"> se sitúa la Biblia </w:t>
                      </w:r>
                      <w:r>
                        <w:rPr>
                          <w:sz w:val="24"/>
                          <w:szCs w:val="28"/>
                        </w:rPr>
                        <w:t xml:space="preserve">y </w:t>
                      </w:r>
                      <w:r w:rsidRPr="00401A55">
                        <w:rPr>
                          <w:sz w:val="24"/>
                          <w:szCs w:val="28"/>
                        </w:rPr>
                        <w:t xml:space="preserve">una imagen de Cristo </w:t>
                      </w:r>
                      <w:r>
                        <w:rPr>
                          <w:sz w:val="24"/>
                          <w:szCs w:val="28"/>
                        </w:rPr>
                        <w:t>(</w:t>
                      </w:r>
                      <w:r w:rsidRPr="00401A55">
                        <w:rPr>
                          <w:sz w:val="24"/>
                          <w:szCs w:val="28"/>
                        </w:rPr>
                        <w:t>analogía al camino de fe</w:t>
                      </w:r>
                      <w:r>
                        <w:rPr>
                          <w:sz w:val="24"/>
                          <w:szCs w:val="28"/>
                        </w:rPr>
                        <w:t>)</w:t>
                      </w:r>
                      <w:r w:rsidRPr="00401A55">
                        <w:rPr>
                          <w:sz w:val="24"/>
                          <w:szCs w:val="28"/>
                        </w:rPr>
                        <w:t>.</w:t>
                      </w:r>
                    </w:p>
                    <w:p w:rsidR="00CA2AE2" w:rsidRPr="0043325A" w:rsidRDefault="00CA2AE2" w:rsidP="00401A55">
                      <w:pPr>
                        <w:pStyle w:val="Prrafodelista"/>
                        <w:numPr>
                          <w:ilvl w:val="0"/>
                          <w:numId w:val="46"/>
                        </w:numPr>
                        <w:rPr>
                          <w:b/>
                          <w:sz w:val="28"/>
                          <w:szCs w:val="28"/>
                        </w:rPr>
                      </w:pPr>
                      <w:r w:rsidRPr="0043325A">
                        <w:rPr>
                          <w:b/>
                          <w:sz w:val="28"/>
                          <w:szCs w:val="28"/>
                        </w:rPr>
                        <w:t xml:space="preserve">Oración Final del Mes </w:t>
                      </w:r>
                      <w:r>
                        <w:rPr>
                          <w:b/>
                          <w:sz w:val="28"/>
                          <w:szCs w:val="28"/>
                        </w:rPr>
                        <w:t xml:space="preserve">y/o canto </w:t>
                      </w:r>
                      <w:r w:rsidRPr="0043325A">
                        <w:rPr>
                          <w:b/>
                          <w:sz w:val="28"/>
                          <w:szCs w:val="28"/>
                        </w:rPr>
                        <w:t>(Ver el anexo)</w:t>
                      </w:r>
                    </w:p>
                    <w:p w:rsidR="00CA2AE2" w:rsidRPr="00A24EC4" w:rsidRDefault="00CA2AE2" w:rsidP="00DC522C">
                      <w:pPr>
                        <w:jc w:val="right"/>
                        <w:rPr>
                          <w:lang w:val="es-CL"/>
                        </w:rPr>
                      </w:pPr>
                    </w:p>
                  </w:txbxContent>
                </v:textbox>
                <w10:wrap type="topAndBottom" anchorx="margin" anchory="margin"/>
              </v:rect>
            </w:pict>
          </mc:Fallback>
        </mc:AlternateContent>
      </w:r>
    </w:p>
    <w:p w:rsidR="00DC522C" w:rsidRDefault="00DC522C" w:rsidP="00DC522C">
      <w:pPr>
        <w:spacing w:after="200" w:line="276" w:lineRule="auto"/>
        <w:rPr>
          <w:sz w:val="28"/>
          <w:szCs w:val="28"/>
        </w:rPr>
      </w:pPr>
    </w:p>
    <w:p w:rsidR="002D4D5E" w:rsidRDefault="002D4D5E" w:rsidP="002D4D5E">
      <w:pPr>
        <w:rPr>
          <w:sz w:val="28"/>
          <w:szCs w:val="28"/>
        </w:rPr>
      </w:pPr>
    </w:p>
    <w:p w:rsidR="002D4D5E" w:rsidRDefault="002D4D5E" w:rsidP="002D4D5E">
      <w:pPr>
        <w:rPr>
          <w:sz w:val="28"/>
          <w:szCs w:val="28"/>
        </w:rPr>
      </w:pPr>
    </w:p>
    <w:p w:rsidR="002D4D5E" w:rsidRDefault="002D4D5E" w:rsidP="002D4D5E">
      <w:pPr>
        <w:rPr>
          <w:sz w:val="28"/>
          <w:szCs w:val="28"/>
        </w:rPr>
      </w:pPr>
    </w:p>
    <w:p w:rsidR="002D4D5E" w:rsidRPr="0007388B" w:rsidRDefault="002D4D5E" w:rsidP="002D4D5E">
      <w:pPr>
        <w:rPr>
          <w:rFonts w:ascii="Nirmala UI" w:hAnsi="Nirmala UI" w:cs="Nirmala UI"/>
          <w:b/>
          <w:color w:val="31849B" w:themeColor="accent5" w:themeShade="BF"/>
          <w:sz w:val="48"/>
          <w:szCs w:val="28"/>
        </w:rPr>
      </w:pPr>
    </w:p>
    <w:p w:rsidR="002D4D5E" w:rsidRPr="0007388B" w:rsidRDefault="002D4D5E" w:rsidP="002D4D5E">
      <w:pPr>
        <w:rPr>
          <w:rFonts w:ascii="Nirmala UI" w:hAnsi="Nirmala UI" w:cs="Nirmala UI"/>
          <w:b/>
          <w:color w:val="002060"/>
          <w:sz w:val="48"/>
          <w:szCs w:val="28"/>
        </w:rPr>
      </w:pPr>
      <w:r>
        <w:rPr>
          <w:rFonts w:ascii="Nirmala UI" w:hAnsi="Nirmala UI" w:cs="Nirmala UI"/>
          <w:b/>
          <w:color w:val="002060"/>
          <w:sz w:val="48"/>
          <w:szCs w:val="28"/>
        </w:rPr>
        <w:t>Anexos</w:t>
      </w:r>
    </w:p>
    <w:p w:rsidR="002D4D5E" w:rsidRDefault="002D4D5E" w:rsidP="002D4D5E">
      <w:pPr>
        <w:rPr>
          <w:rFonts w:ascii="Nirmala UI" w:hAnsi="Nirmala UI" w:cs="Nirmala UI"/>
          <w:b/>
          <w:color w:val="1F497D" w:themeColor="text2"/>
          <w:sz w:val="48"/>
          <w:szCs w:val="28"/>
        </w:rPr>
      </w:pPr>
    </w:p>
    <w:p w:rsidR="002D4D5E" w:rsidRDefault="002D4D5E" w:rsidP="002D4D5E">
      <w:pPr>
        <w:jc w:val="right"/>
        <w:rPr>
          <w:rFonts w:ascii="Nirmala UI" w:hAnsi="Nirmala UI" w:cs="Nirmala UI"/>
          <w:b/>
          <w:color w:val="1F497D" w:themeColor="text2"/>
          <w:sz w:val="28"/>
          <w:szCs w:val="28"/>
        </w:rPr>
      </w:pPr>
      <w:r w:rsidRPr="002D4D5E">
        <w:rPr>
          <w:rFonts w:ascii="Nirmala UI" w:hAnsi="Nirmala UI" w:cs="Nirmala UI"/>
          <w:b/>
          <w:color w:val="1F497D" w:themeColor="text2"/>
          <w:sz w:val="28"/>
          <w:szCs w:val="28"/>
        </w:rPr>
        <w:t xml:space="preserve">“¡Cuánto necesita de ustedes la Iglesia chilena y la Iglesia chilena, que nos ‘muevan el piso’ y nos ayuden a estar más cerca de Jesús! Eso es lo que les pedimos: que nos muevan el piso si estamos instalados y nos ayuden a estar más cerca de Jesús”. </w:t>
      </w:r>
    </w:p>
    <w:p w:rsidR="002D4D5E" w:rsidRPr="00F058D8" w:rsidRDefault="002D4D5E" w:rsidP="002D4D5E">
      <w:pPr>
        <w:jc w:val="right"/>
        <w:rPr>
          <w:rFonts w:ascii="Nirmala UI" w:hAnsi="Nirmala UI" w:cs="Nirmala UI"/>
          <w:b/>
          <w:color w:val="1F497D" w:themeColor="text2"/>
          <w:sz w:val="28"/>
          <w:szCs w:val="28"/>
        </w:rPr>
      </w:pPr>
      <w:r w:rsidRPr="00F058D8">
        <w:rPr>
          <w:rFonts w:ascii="Nirmala UI" w:hAnsi="Nirmala UI" w:cs="Nirmala UI"/>
          <w:b/>
          <w:color w:val="1F497D" w:themeColor="text2"/>
          <w:sz w:val="28"/>
          <w:szCs w:val="28"/>
        </w:rPr>
        <w:t>(Papa Francisco)</w:t>
      </w:r>
    </w:p>
    <w:p w:rsidR="002D4D5E" w:rsidRDefault="002D4D5E" w:rsidP="002D4D5E">
      <w:pPr>
        <w:rPr>
          <w:rFonts w:ascii="Nirmala UI" w:hAnsi="Nirmala UI" w:cs="Nirmala UI"/>
          <w:b/>
          <w:color w:val="1F497D" w:themeColor="text2"/>
          <w:sz w:val="48"/>
          <w:szCs w:val="28"/>
        </w:rPr>
      </w:pPr>
    </w:p>
    <w:p w:rsidR="002D4D5E" w:rsidRDefault="00A73245" w:rsidP="002D4D5E">
      <w:pPr>
        <w:rPr>
          <w:sz w:val="24"/>
        </w:rPr>
      </w:pPr>
      <w:r w:rsidRPr="00387159">
        <w:rPr>
          <w:b/>
          <w:noProof/>
          <w:color w:val="1F497D" w:themeColor="text2"/>
          <w:sz w:val="28"/>
          <w:szCs w:val="28"/>
          <w:lang w:val="es-CL" w:eastAsia="es-CL"/>
        </w:rPr>
        <w:drawing>
          <wp:anchor distT="0" distB="0" distL="114300" distR="114300" simplePos="0" relativeHeight="251825152" behindDoc="1" locked="0" layoutInCell="1" allowOverlap="1" wp14:anchorId="7DDCFBB6" wp14:editId="21B17A44">
            <wp:simplePos x="0" y="0"/>
            <wp:positionH relativeFrom="column">
              <wp:posOffset>2853055</wp:posOffset>
            </wp:positionH>
            <wp:positionV relativeFrom="paragraph">
              <wp:posOffset>8890</wp:posOffset>
            </wp:positionV>
            <wp:extent cx="3081655" cy="3256280"/>
            <wp:effectExtent l="323850" t="323850" r="328295" b="3251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 Jesús por María.jpg"/>
                    <pic:cNvPicPr/>
                  </pic:nvPicPr>
                  <pic:blipFill>
                    <a:blip r:embed="rId10" cstate="print">
                      <a:duotone>
                        <a:schemeClr val="accent5">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3081655" cy="325628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rsidR="002D4D5E" w:rsidRDefault="002D4D5E" w:rsidP="002D4D5E">
      <w:pPr>
        <w:rPr>
          <w:sz w:val="24"/>
        </w:rPr>
      </w:pPr>
    </w:p>
    <w:p w:rsidR="00DC522C" w:rsidRDefault="00DC522C" w:rsidP="00DC522C">
      <w:pPr>
        <w:rPr>
          <w:sz w:val="28"/>
          <w:szCs w:val="28"/>
        </w:rPr>
      </w:pPr>
    </w:p>
    <w:p w:rsidR="00DC522C" w:rsidRDefault="00DC522C" w:rsidP="00DC522C">
      <w:pPr>
        <w:rPr>
          <w:sz w:val="28"/>
          <w:szCs w:val="28"/>
        </w:rPr>
      </w:pPr>
    </w:p>
    <w:p w:rsidR="00DC522C" w:rsidRDefault="00DC522C" w:rsidP="00DC522C">
      <w:pPr>
        <w:rPr>
          <w:sz w:val="28"/>
          <w:szCs w:val="28"/>
        </w:rPr>
      </w:pPr>
    </w:p>
    <w:p w:rsidR="00DC522C" w:rsidRDefault="00DC522C" w:rsidP="00DC522C">
      <w:pPr>
        <w:rPr>
          <w:sz w:val="28"/>
          <w:szCs w:val="28"/>
        </w:rPr>
      </w:pPr>
    </w:p>
    <w:p w:rsidR="00DC522C" w:rsidRDefault="00DC522C" w:rsidP="00DC522C">
      <w:pPr>
        <w:rPr>
          <w:sz w:val="28"/>
          <w:szCs w:val="28"/>
        </w:rPr>
      </w:pPr>
    </w:p>
    <w:p w:rsidR="00DC522C" w:rsidRDefault="00DC522C" w:rsidP="00DC522C">
      <w:pPr>
        <w:rPr>
          <w:sz w:val="28"/>
          <w:szCs w:val="28"/>
        </w:rPr>
      </w:pPr>
    </w:p>
    <w:p w:rsidR="00DC522C" w:rsidRDefault="00DC522C" w:rsidP="00DC522C">
      <w:pPr>
        <w:rPr>
          <w:sz w:val="28"/>
          <w:szCs w:val="28"/>
        </w:rPr>
      </w:pPr>
    </w:p>
    <w:p w:rsidR="00DC522C" w:rsidRDefault="00DC522C" w:rsidP="00DC522C">
      <w:pPr>
        <w:rPr>
          <w:sz w:val="24"/>
        </w:rPr>
      </w:pPr>
    </w:p>
    <w:p w:rsidR="00DC522C" w:rsidRDefault="00DC522C" w:rsidP="00DC522C">
      <w:pPr>
        <w:rPr>
          <w:sz w:val="24"/>
        </w:rPr>
      </w:pPr>
    </w:p>
    <w:p w:rsidR="00DC522C" w:rsidRDefault="00DC522C" w:rsidP="00DC522C">
      <w:pPr>
        <w:spacing w:after="200" w:line="276" w:lineRule="auto"/>
        <w:rPr>
          <w:sz w:val="24"/>
        </w:rPr>
      </w:pPr>
      <w:r>
        <w:rPr>
          <w:sz w:val="24"/>
        </w:rPr>
        <w:br w:type="page"/>
      </w:r>
    </w:p>
    <w:p w:rsidR="006E5E8A" w:rsidRDefault="006E5E8A" w:rsidP="006E5E8A">
      <w:pPr>
        <w:rPr>
          <w:sz w:val="24"/>
        </w:rPr>
      </w:pPr>
    </w:p>
    <w:p w:rsidR="00C73009" w:rsidRDefault="00C73009" w:rsidP="007E19B0">
      <w:pPr>
        <w:pStyle w:val="Prrafodelista"/>
        <w:numPr>
          <w:ilvl w:val="0"/>
          <w:numId w:val="16"/>
        </w:numPr>
        <w:spacing w:after="120"/>
        <w:jc w:val="both"/>
        <w:rPr>
          <w:rFonts w:ascii="Calibri" w:hAnsi="Calibri"/>
          <w:b/>
          <w:sz w:val="28"/>
          <w:szCs w:val="28"/>
        </w:rPr>
        <w:sectPr w:rsidR="00C73009" w:rsidSect="00A24EC4">
          <w:headerReference w:type="even" r:id="rId13"/>
          <w:headerReference w:type="default" r:id="rId14"/>
          <w:footerReference w:type="even" r:id="rId15"/>
          <w:footerReference w:type="default" r:id="rId16"/>
          <w:pgSz w:w="12240" w:h="15840"/>
          <w:pgMar w:top="1080" w:right="1440" w:bottom="851" w:left="1440" w:header="720" w:footer="720" w:gutter="0"/>
          <w:pgNumType w:start="1"/>
          <w:cols w:space="720"/>
          <w:titlePg/>
          <w:docGrid w:linePitch="360"/>
        </w:sectPr>
      </w:pPr>
    </w:p>
    <w:p w:rsidR="006E5E8A" w:rsidRPr="00C73009" w:rsidRDefault="006E5E8A" w:rsidP="007E19B0">
      <w:pPr>
        <w:pStyle w:val="Prrafodelista"/>
        <w:numPr>
          <w:ilvl w:val="0"/>
          <w:numId w:val="16"/>
        </w:numPr>
        <w:spacing w:after="0" w:line="240" w:lineRule="auto"/>
        <w:jc w:val="both"/>
        <w:rPr>
          <w:rFonts w:ascii="Calibri" w:hAnsi="Calibri"/>
          <w:b/>
          <w:sz w:val="26"/>
          <w:szCs w:val="26"/>
        </w:rPr>
      </w:pPr>
      <w:r w:rsidRPr="00C73009">
        <w:rPr>
          <w:rFonts w:ascii="Calibri" w:hAnsi="Calibri"/>
          <w:b/>
          <w:sz w:val="26"/>
          <w:szCs w:val="26"/>
        </w:rPr>
        <w:t xml:space="preserve">Oración inicial </w:t>
      </w:r>
    </w:p>
    <w:p w:rsidR="006E5E8A" w:rsidRPr="00C73009" w:rsidRDefault="006E5E8A" w:rsidP="00C73009">
      <w:pPr>
        <w:rPr>
          <w:rFonts w:ascii="Calibri" w:hAnsi="Calibri"/>
          <w:i/>
          <w:sz w:val="26"/>
          <w:szCs w:val="26"/>
        </w:rPr>
      </w:pPr>
      <w:r w:rsidRPr="00C73009">
        <w:rPr>
          <w:rFonts w:ascii="Calibri" w:hAnsi="Calibri"/>
          <w:i/>
          <w:sz w:val="26"/>
          <w:szCs w:val="26"/>
        </w:rPr>
        <w:t xml:space="preserve">¡Oh María!, durante el bello mes a Ti consagrado, todo resuena con tu nombre y alabanza. Tu santuario resplandece con nuevo brillo, y nuestras manos te han elevado un trono de gracia y de amor, desde donde presides nuestras fiestas y escuchas nuestras oraciones y votos. </w:t>
      </w:r>
    </w:p>
    <w:p w:rsidR="006E5E8A" w:rsidRPr="00C73009" w:rsidRDefault="006E5E8A" w:rsidP="00C73009">
      <w:pPr>
        <w:rPr>
          <w:rFonts w:ascii="Calibri" w:hAnsi="Calibri"/>
          <w:i/>
          <w:sz w:val="26"/>
          <w:szCs w:val="26"/>
        </w:rPr>
      </w:pPr>
      <w:r w:rsidRPr="00C73009">
        <w:rPr>
          <w:rFonts w:ascii="Calibri" w:hAnsi="Calibri"/>
          <w:i/>
          <w:sz w:val="26"/>
          <w:szCs w:val="26"/>
        </w:rPr>
        <w:t>Para honrarte, hemos esparcido frescas flores a tus pies, y adornado tu frente con guirnaldas y coronas. Mas, ¡oh María!, no te das por satisfecha con estos homenajes. Hay flores cuya frescura y lozanía jamás pasan y coronas que no se marchitan. Éstas son las que Tú esperas de tus hijos, porque el más hermoso adorno de una madre es la piedad de sus hijos, y la más bella corona que pueden depositar a sus pies, es la de sus virtudes.</w:t>
      </w:r>
    </w:p>
    <w:p w:rsidR="006E5E8A" w:rsidRPr="00C73009" w:rsidRDefault="006E5E8A" w:rsidP="00C73009">
      <w:pPr>
        <w:rPr>
          <w:rFonts w:ascii="Calibri" w:hAnsi="Calibri"/>
          <w:sz w:val="26"/>
          <w:szCs w:val="26"/>
        </w:rPr>
      </w:pPr>
      <w:r w:rsidRPr="00C73009">
        <w:rPr>
          <w:rFonts w:ascii="Calibri" w:hAnsi="Calibri"/>
          <w:i/>
          <w:sz w:val="26"/>
          <w:szCs w:val="26"/>
        </w:rPr>
        <w:t>Sí, los lirios que Tú nos pides son la inocencia de nuestros corazones. Nos esforzaremos, pues, durante el curso de este mes consagrado a tu gloria, ¡Oh Virgen Santa!, en conservar nuestras almas puras y sin manchas, y en separar de nuestros pensamientos, deseos y miradas, aun la sombra misma del mal</w:t>
      </w:r>
      <w:r w:rsidRPr="00C73009">
        <w:rPr>
          <w:rFonts w:ascii="Calibri" w:hAnsi="Calibri"/>
          <w:sz w:val="26"/>
          <w:szCs w:val="26"/>
        </w:rPr>
        <w:t>.</w:t>
      </w:r>
    </w:p>
    <w:p w:rsidR="006E5E8A" w:rsidRPr="00C73009" w:rsidRDefault="006E5E8A" w:rsidP="00C73009">
      <w:pPr>
        <w:rPr>
          <w:rFonts w:ascii="Calibri" w:hAnsi="Calibri"/>
          <w:i/>
          <w:sz w:val="26"/>
          <w:szCs w:val="26"/>
        </w:rPr>
      </w:pPr>
      <w:r w:rsidRPr="00C73009">
        <w:rPr>
          <w:rFonts w:ascii="Calibri" w:hAnsi="Calibri"/>
          <w:i/>
          <w:sz w:val="26"/>
          <w:szCs w:val="26"/>
        </w:rPr>
        <w:t>La rosa, cuyo brillo agrada a tus ojos, es la caridad, el amor a Dios y a nuestros hermanos. Nos amaremos, pues, los unos a los otros, como hijos de una misma familia, cuya Madre eres, viviendo todos en la dulzura de una concordia fraternal.</w:t>
      </w:r>
    </w:p>
    <w:p w:rsidR="006E5E8A" w:rsidRPr="00C73009" w:rsidRDefault="006E5E8A" w:rsidP="00C73009">
      <w:pPr>
        <w:rPr>
          <w:rFonts w:ascii="Calibri" w:hAnsi="Calibri"/>
          <w:i/>
          <w:sz w:val="26"/>
          <w:szCs w:val="26"/>
        </w:rPr>
      </w:pPr>
      <w:r w:rsidRPr="00C73009">
        <w:rPr>
          <w:rFonts w:ascii="Calibri" w:hAnsi="Calibri"/>
          <w:i/>
          <w:sz w:val="26"/>
          <w:szCs w:val="26"/>
        </w:rPr>
        <w:t xml:space="preserve">En este mes bendito, procuraremos cultivar en nuestros corazones la humildad, modesta flor que te es tan querida, y con tu auxilio llegaremos a ser </w:t>
      </w:r>
      <w:r w:rsidRPr="00C73009">
        <w:rPr>
          <w:rFonts w:ascii="Calibri" w:hAnsi="Calibri"/>
          <w:i/>
          <w:sz w:val="26"/>
          <w:szCs w:val="26"/>
        </w:rPr>
        <w:t>puros, humildes, caritativos, pacientes y esperanzados.</w:t>
      </w:r>
    </w:p>
    <w:p w:rsidR="006E5E8A" w:rsidRPr="00C73009" w:rsidRDefault="006E5E8A" w:rsidP="00C73009">
      <w:pPr>
        <w:rPr>
          <w:rFonts w:ascii="Calibri" w:hAnsi="Calibri"/>
          <w:sz w:val="26"/>
          <w:szCs w:val="26"/>
        </w:rPr>
      </w:pPr>
      <w:r w:rsidRPr="00C73009">
        <w:rPr>
          <w:rFonts w:ascii="Calibri" w:hAnsi="Calibri"/>
          <w:i/>
          <w:sz w:val="26"/>
          <w:szCs w:val="26"/>
        </w:rPr>
        <w:t>¡Oh María!, haz producir en el fondo de nuestros corazones todas estas amables virtudes; que ellas broten, florezcan y den al fin frutos de gracia, para poder ser algún día dignos hijos de la más Santa y la mejor de las Madres, Amén</w:t>
      </w:r>
      <w:r w:rsidRPr="00C73009">
        <w:rPr>
          <w:rFonts w:ascii="Calibri" w:hAnsi="Calibri"/>
          <w:sz w:val="26"/>
          <w:szCs w:val="26"/>
        </w:rPr>
        <w:t>.</w:t>
      </w:r>
    </w:p>
    <w:p w:rsidR="006E5E8A" w:rsidRPr="00C73009" w:rsidRDefault="006E5E8A" w:rsidP="00C73009">
      <w:pPr>
        <w:rPr>
          <w:rFonts w:ascii="Calibri" w:hAnsi="Calibri"/>
          <w:b/>
          <w:sz w:val="26"/>
          <w:szCs w:val="26"/>
        </w:rPr>
      </w:pPr>
    </w:p>
    <w:p w:rsidR="006E5E8A" w:rsidRPr="00C73009" w:rsidRDefault="006E5E8A" w:rsidP="007E19B0">
      <w:pPr>
        <w:pStyle w:val="Prrafodelista"/>
        <w:numPr>
          <w:ilvl w:val="0"/>
          <w:numId w:val="16"/>
        </w:numPr>
        <w:spacing w:after="0"/>
        <w:rPr>
          <w:rFonts w:ascii="Calibri" w:hAnsi="Calibri"/>
          <w:b/>
          <w:sz w:val="26"/>
          <w:szCs w:val="26"/>
        </w:rPr>
      </w:pPr>
      <w:r w:rsidRPr="00C73009">
        <w:rPr>
          <w:rFonts w:ascii="Calibri" w:hAnsi="Calibri"/>
          <w:b/>
          <w:sz w:val="26"/>
          <w:szCs w:val="26"/>
        </w:rPr>
        <w:t>Oración final del Mes de María</w:t>
      </w:r>
    </w:p>
    <w:p w:rsidR="006E5E8A" w:rsidRPr="00C73009" w:rsidRDefault="006E5E8A" w:rsidP="00C73009">
      <w:pPr>
        <w:rPr>
          <w:rFonts w:ascii="Calibri" w:hAnsi="Calibri"/>
          <w:i/>
          <w:sz w:val="26"/>
          <w:szCs w:val="26"/>
        </w:rPr>
      </w:pPr>
      <w:r w:rsidRPr="00C73009">
        <w:rPr>
          <w:rFonts w:ascii="Calibri" w:hAnsi="Calibri"/>
          <w:i/>
          <w:sz w:val="26"/>
          <w:szCs w:val="26"/>
        </w:rPr>
        <w:t>¡Oh María, Madre de Jesús, nuestro Salvador y nuestra buena Madre! Nosotros venimos a ofrecerte, con estos obsequios que colocamos a tus pies, nuestros corazones deseosos de serte agradable, y a solicitar de tu bondad un nuevo ardor en tu santo servicio.</w:t>
      </w:r>
    </w:p>
    <w:p w:rsidR="006E5E8A" w:rsidRPr="00C73009" w:rsidRDefault="006E5E8A" w:rsidP="00C73009">
      <w:pPr>
        <w:rPr>
          <w:rFonts w:ascii="Calibri" w:hAnsi="Calibri"/>
          <w:sz w:val="26"/>
          <w:szCs w:val="26"/>
        </w:rPr>
      </w:pPr>
      <w:r w:rsidRPr="00C73009">
        <w:rPr>
          <w:rFonts w:ascii="Calibri" w:hAnsi="Calibri"/>
          <w:i/>
          <w:sz w:val="26"/>
          <w:szCs w:val="26"/>
        </w:rPr>
        <w:t>Dígnate a presentarnos a tu Divino Hijo, que en vista de sus méritos y a nombre de su Santa Madre, dirija nuestros pasos por el sendero de la virtud. Que haga lucir con nuevo esplendor la luz de la fe sobre los infortunados pueblos que gimen por tanto tiempo en las tinieblas del error. Que vuelvan hacia Él, y cambien tantos corazones rebeldes, cuya penitencia regocijará su corazón y el tuyo. Que convierta a los enemigos de su Iglesia y que en fin, encienda por todas partes el fuego de su ardiente caridad, que nos colme de alegría en medio de las tribulaciones de esta vida y dé esperanzas para el porvenir. Amén</w:t>
      </w:r>
      <w:r w:rsidRPr="00C73009">
        <w:rPr>
          <w:rFonts w:ascii="Calibri" w:hAnsi="Calibri"/>
          <w:sz w:val="26"/>
          <w:szCs w:val="26"/>
        </w:rPr>
        <w:t>.</w:t>
      </w:r>
    </w:p>
    <w:p w:rsidR="00C73009" w:rsidRPr="00C73009" w:rsidRDefault="00C73009" w:rsidP="00C73009">
      <w:pPr>
        <w:rPr>
          <w:rFonts w:ascii="Calibri" w:hAnsi="Calibri"/>
          <w:sz w:val="26"/>
          <w:szCs w:val="26"/>
        </w:rPr>
      </w:pPr>
    </w:p>
    <w:p w:rsidR="00C73009" w:rsidRDefault="00C73009" w:rsidP="007E19B0">
      <w:pPr>
        <w:pStyle w:val="Prrafodelista"/>
        <w:numPr>
          <w:ilvl w:val="0"/>
          <w:numId w:val="16"/>
        </w:numPr>
        <w:spacing w:after="0"/>
        <w:rPr>
          <w:rFonts w:ascii="Calibri" w:hAnsi="Calibri"/>
          <w:b/>
          <w:sz w:val="26"/>
          <w:szCs w:val="26"/>
        </w:rPr>
      </w:pPr>
      <w:r>
        <w:rPr>
          <w:rFonts w:ascii="Calibri" w:hAnsi="Calibri"/>
          <w:b/>
          <w:sz w:val="26"/>
          <w:szCs w:val="26"/>
        </w:rPr>
        <w:t>Bajo tu amparo</w:t>
      </w:r>
    </w:p>
    <w:p w:rsidR="00C73009" w:rsidRPr="00C73009" w:rsidRDefault="00C73009" w:rsidP="00C73009">
      <w:pPr>
        <w:rPr>
          <w:rFonts w:ascii="Calibri" w:hAnsi="Calibri"/>
          <w:i/>
          <w:sz w:val="26"/>
          <w:szCs w:val="26"/>
        </w:rPr>
      </w:pPr>
      <w:r w:rsidRPr="00C73009">
        <w:rPr>
          <w:rFonts w:ascii="Calibri" w:hAnsi="Calibri"/>
          <w:i/>
          <w:sz w:val="26"/>
          <w:szCs w:val="26"/>
        </w:rPr>
        <w:t>Bajo tu amparo nos acogemos,</w:t>
      </w:r>
    </w:p>
    <w:p w:rsidR="00C73009" w:rsidRPr="00C73009" w:rsidRDefault="00C73009" w:rsidP="00C73009">
      <w:pPr>
        <w:rPr>
          <w:rFonts w:ascii="Calibri" w:hAnsi="Calibri"/>
          <w:i/>
          <w:sz w:val="26"/>
          <w:szCs w:val="26"/>
        </w:rPr>
      </w:pPr>
      <w:r w:rsidRPr="00C73009">
        <w:rPr>
          <w:rFonts w:ascii="Calibri" w:hAnsi="Calibri"/>
          <w:i/>
          <w:sz w:val="26"/>
          <w:szCs w:val="26"/>
        </w:rPr>
        <w:t>santa Madre de Dios;</w:t>
      </w:r>
      <w:r w:rsidR="002D4D5E">
        <w:rPr>
          <w:rFonts w:ascii="Calibri" w:hAnsi="Calibri"/>
          <w:i/>
          <w:sz w:val="26"/>
          <w:szCs w:val="26"/>
        </w:rPr>
        <w:t xml:space="preserve"> </w:t>
      </w:r>
      <w:r w:rsidRPr="00C73009">
        <w:rPr>
          <w:rFonts w:ascii="Calibri" w:hAnsi="Calibri"/>
          <w:i/>
          <w:sz w:val="26"/>
          <w:szCs w:val="26"/>
        </w:rPr>
        <w:t>no deseches las oraciones</w:t>
      </w:r>
      <w:r w:rsidR="002D4D5E">
        <w:rPr>
          <w:rFonts w:ascii="Calibri" w:hAnsi="Calibri"/>
          <w:i/>
          <w:sz w:val="26"/>
          <w:szCs w:val="26"/>
        </w:rPr>
        <w:t xml:space="preserve"> </w:t>
      </w:r>
      <w:r w:rsidRPr="00C73009">
        <w:rPr>
          <w:rFonts w:ascii="Calibri" w:hAnsi="Calibri"/>
          <w:i/>
          <w:sz w:val="26"/>
          <w:szCs w:val="26"/>
        </w:rPr>
        <w:t>que te dirigimos</w:t>
      </w:r>
    </w:p>
    <w:p w:rsidR="00C73009" w:rsidRPr="00C73009" w:rsidRDefault="00C73009" w:rsidP="00C73009">
      <w:pPr>
        <w:rPr>
          <w:rFonts w:ascii="Calibri" w:hAnsi="Calibri"/>
          <w:i/>
          <w:sz w:val="26"/>
          <w:szCs w:val="26"/>
        </w:rPr>
      </w:pPr>
      <w:r w:rsidRPr="00C73009">
        <w:rPr>
          <w:rFonts w:ascii="Calibri" w:hAnsi="Calibri"/>
          <w:i/>
          <w:sz w:val="26"/>
          <w:szCs w:val="26"/>
        </w:rPr>
        <w:t>en nuestras necesidades,</w:t>
      </w:r>
    </w:p>
    <w:p w:rsidR="00C73009" w:rsidRPr="00C73009" w:rsidRDefault="00C73009" w:rsidP="00C73009">
      <w:pPr>
        <w:rPr>
          <w:rFonts w:ascii="Calibri" w:hAnsi="Calibri"/>
          <w:i/>
          <w:sz w:val="26"/>
          <w:szCs w:val="26"/>
        </w:rPr>
      </w:pPr>
      <w:r w:rsidRPr="00C73009">
        <w:rPr>
          <w:rFonts w:ascii="Calibri" w:hAnsi="Calibri"/>
          <w:i/>
          <w:sz w:val="26"/>
          <w:szCs w:val="26"/>
        </w:rPr>
        <w:t>antes bienlíbranos de todo peligro,</w:t>
      </w:r>
    </w:p>
    <w:p w:rsidR="00CC1002" w:rsidRDefault="00C73009" w:rsidP="00C73009">
      <w:pPr>
        <w:rPr>
          <w:rFonts w:ascii="Calibri" w:hAnsi="Calibri"/>
          <w:i/>
          <w:sz w:val="26"/>
          <w:szCs w:val="26"/>
        </w:rPr>
      </w:pPr>
      <w:r w:rsidRPr="00C73009">
        <w:rPr>
          <w:rFonts w:ascii="Calibri" w:hAnsi="Calibri"/>
          <w:i/>
          <w:sz w:val="26"/>
          <w:szCs w:val="26"/>
        </w:rPr>
        <w:t>¡oh Virgen gloriosa y bendita!</w:t>
      </w:r>
      <w:r w:rsidR="002D4D5E">
        <w:rPr>
          <w:rFonts w:ascii="Calibri" w:hAnsi="Calibri"/>
          <w:i/>
          <w:sz w:val="26"/>
          <w:szCs w:val="26"/>
        </w:rPr>
        <w:t xml:space="preserve"> </w:t>
      </w:r>
      <w:r w:rsidRPr="00C73009">
        <w:rPr>
          <w:rFonts w:ascii="Calibri" w:hAnsi="Calibri"/>
          <w:i/>
          <w:sz w:val="26"/>
          <w:szCs w:val="26"/>
        </w:rPr>
        <w:t>Amén.</w:t>
      </w: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lastRenderedPageBreak/>
        <w:t>DIOS  DE  LA  VIDA (Fernando Leiva)</w:t>
      </w:r>
    </w:p>
    <w:p w:rsidR="00CC1002" w:rsidRPr="002D4D5E" w:rsidRDefault="00CC1002" w:rsidP="00CC1002">
      <w:pPr>
        <w:rPr>
          <w:rFonts w:cstheme="minorHAnsi"/>
          <w:sz w:val="26"/>
          <w:szCs w:val="26"/>
        </w:rPr>
      </w:pPr>
      <w:r w:rsidRPr="002D4D5E">
        <w:rPr>
          <w:rFonts w:cstheme="minorHAnsi"/>
          <w:sz w:val="26"/>
          <w:szCs w:val="26"/>
        </w:rPr>
        <w:t>Dios de la vida, del amor y del perdón</w:t>
      </w:r>
    </w:p>
    <w:p w:rsidR="00CC1002" w:rsidRPr="002D4D5E" w:rsidRDefault="00CC1002" w:rsidP="00CC1002">
      <w:pPr>
        <w:rPr>
          <w:rFonts w:cstheme="minorHAnsi"/>
          <w:sz w:val="26"/>
          <w:szCs w:val="26"/>
        </w:rPr>
      </w:pPr>
      <w:r w:rsidRPr="002D4D5E">
        <w:rPr>
          <w:rFonts w:cstheme="minorHAnsi"/>
          <w:sz w:val="26"/>
          <w:szCs w:val="26"/>
        </w:rPr>
        <w:t>Que me has buscado donde quieras que yo voy</w:t>
      </w:r>
    </w:p>
    <w:p w:rsidR="00CC1002" w:rsidRPr="002D4D5E" w:rsidRDefault="00CC1002" w:rsidP="00CC1002">
      <w:pPr>
        <w:rPr>
          <w:rFonts w:cstheme="minorHAnsi"/>
          <w:sz w:val="26"/>
          <w:szCs w:val="26"/>
        </w:rPr>
      </w:pPr>
      <w:r w:rsidRPr="002D4D5E">
        <w:rPr>
          <w:rFonts w:cstheme="minorHAnsi"/>
          <w:sz w:val="26"/>
          <w:szCs w:val="26"/>
        </w:rPr>
        <w:t>Me has encontrado masticando algún dolor</w:t>
      </w:r>
    </w:p>
    <w:p w:rsidR="00CC1002" w:rsidRPr="002D4D5E" w:rsidRDefault="00CC1002" w:rsidP="00CC1002">
      <w:pPr>
        <w:rPr>
          <w:rFonts w:cstheme="minorHAnsi"/>
          <w:sz w:val="26"/>
          <w:szCs w:val="26"/>
        </w:rPr>
      </w:pPr>
      <w:r w:rsidRPr="002D4D5E">
        <w:rPr>
          <w:rFonts w:cstheme="minorHAnsi"/>
          <w:sz w:val="26"/>
          <w:szCs w:val="26"/>
        </w:rPr>
        <w:t>O en el camino confundido y sin control</w:t>
      </w:r>
    </w:p>
    <w:p w:rsidR="00CC1002" w:rsidRPr="002D4D5E" w:rsidRDefault="00CC1002" w:rsidP="00CC1002">
      <w:pPr>
        <w:rPr>
          <w:rFonts w:cstheme="minorHAnsi"/>
          <w:sz w:val="26"/>
          <w:szCs w:val="26"/>
        </w:rPr>
      </w:pPr>
      <w:r w:rsidRPr="002D4D5E">
        <w:rPr>
          <w:rFonts w:cstheme="minorHAnsi"/>
          <w:sz w:val="26"/>
          <w:szCs w:val="26"/>
        </w:rPr>
        <w:t>Hoy es un gran día hoy ser ha abierto el corazón</w:t>
      </w:r>
    </w:p>
    <w:p w:rsidR="00CC1002" w:rsidRPr="002D4D5E" w:rsidRDefault="00CC1002" w:rsidP="00CC1002">
      <w:pPr>
        <w:rPr>
          <w:rFonts w:cstheme="minorHAnsi"/>
          <w:sz w:val="26"/>
          <w:szCs w:val="26"/>
        </w:rPr>
      </w:pPr>
      <w:r w:rsidRPr="002D4D5E">
        <w:rPr>
          <w:rFonts w:cstheme="minorHAnsi"/>
          <w:sz w:val="26"/>
          <w:szCs w:val="26"/>
        </w:rPr>
        <w:t>Y se ha llenado de tu amor y tu calor</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Y cantara una voz donde te quieran escuchar</w:t>
      </w:r>
    </w:p>
    <w:p w:rsidR="00CC1002" w:rsidRPr="002D4D5E" w:rsidRDefault="00CC1002" w:rsidP="00CC1002">
      <w:pPr>
        <w:rPr>
          <w:rFonts w:cstheme="minorHAnsi"/>
          <w:sz w:val="26"/>
          <w:szCs w:val="26"/>
        </w:rPr>
      </w:pPr>
      <w:r w:rsidRPr="002D4D5E">
        <w:rPr>
          <w:rFonts w:cstheme="minorHAnsi"/>
          <w:sz w:val="26"/>
          <w:szCs w:val="26"/>
        </w:rPr>
        <w:t>Se escuchara una voz donde no exista tu verdad</w:t>
      </w:r>
    </w:p>
    <w:p w:rsidR="00CC1002" w:rsidRPr="002D4D5E" w:rsidRDefault="00CC1002" w:rsidP="00CC1002">
      <w:pPr>
        <w:rPr>
          <w:rFonts w:cstheme="minorHAnsi"/>
          <w:sz w:val="26"/>
          <w:szCs w:val="26"/>
        </w:rPr>
      </w:pPr>
      <w:r w:rsidRPr="002D4D5E">
        <w:rPr>
          <w:rFonts w:cstheme="minorHAnsi"/>
          <w:sz w:val="26"/>
          <w:szCs w:val="26"/>
        </w:rPr>
        <w:t>Y brillara el amanecer aquí en mi corazón</w:t>
      </w:r>
    </w:p>
    <w:p w:rsidR="00CC1002" w:rsidRPr="002D4D5E" w:rsidRDefault="00CC1002" w:rsidP="00CC1002">
      <w:pPr>
        <w:rPr>
          <w:rFonts w:cstheme="minorHAnsi"/>
          <w:sz w:val="26"/>
          <w:szCs w:val="26"/>
        </w:rPr>
      </w:pPr>
      <w:r w:rsidRPr="002D4D5E">
        <w:rPr>
          <w:rFonts w:cstheme="minorHAnsi"/>
          <w:sz w:val="26"/>
          <w:szCs w:val="26"/>
        </w:rPr>
        <w:t>Que hará de mi un nuevo ser guiado por tu voz</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Dios de la vida, del amor y del perdón</w:t>
      </w:r>
    </w:p>
    <w:p w:rsidR="00CC1002" w:rsidRPr="002D4D5E" w:rsidRDefault="00CC1002" w:rsidP="00CC1002">
      <w:pPr>
        <w:rPr>
          <w:rFonts w:cstheme="minorHAnsi"/>
          <w:sz w:val="26"/>
          <w:szCs w:val="26"/>
        </w:rPr>
      </w:pPr>
      <w:r w:rsidRPr="002D4D5E">
        <w:rPr>
          <w:rFonts w:cstheme="minorHAnsi"/>
          <w:sz w:val="26"/>
          <w:szCs w:val="26"/>
        </w:rPr>
        <w:t>Tu nunca me faltes dónde quiera que yo voy</w:t>
      </w:r>
    </w:p>
    <w:p w:rsidR="00CC1002" w:rsidRPr="002D4D5E" w:rsidRDefault="00CC1002" w:rsidP="00CC1002">
      <w:pPr>
        <w:rPr>
          <w:rFonts w:cstheme="minorHAnsi"/>
          <w:sz w:val="26"/>
          <w:szCs w:val="26"/>
        </w:rPr>
      </w:pPr>
      <w:r w:rsidRPr="002D4D5E">
        <w:rPr>
          <w:rFonts w:cstheme="minorHAnsi"/>
          <w:sz w:val="26"/>
          <w:szCs w:val="26"/>
        </w:rPr>
        <w:t>Llena de esperanza este pobre corazón</w:t>
      </w:r>
    </w:p>
    <w:p w:rsidR="00CC1002" w:rsidRPr="002D4D5E" w:rsidRDefault="00CC1002" w:rsidP="00CC1002">
      <w:pPr>
        <w:rPr>
          <w:rFonts w:cstheme="minorHAnsi"/>
          <w:sz w:val="26"/>
          <w:szCs w:val="26"/>
        </w:rPr>
      </w:pPr>
      <w:r w:rsidRPr="002D4D5E">
        <w:rPr>
          <w:rFonts w:cstheme="minorHAnsi"/>
          <w:sz w:val="26"/>
          <w:szCs w:val="26"/>
        </w:rPr>
        <w:t>Dame la confianza de seguirte sin temor.</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Y brillara el amanecer aquí en mi corazón</w:t>
      </w:r>
    </w:p>
    <w:p w:rsidR="00CC1002" w:rsidRPr="002D4D5E" w:rsidRDefault="00CC1002" w:rsidP="00CC1002">
      <w:pPr>
        <w:rPr>
          <w:rFonts w:cstheme="minorHAnsi"/>
          <w:sz w:val="26"/>
          <w:szCs w:val="26"/>
        </w:rPr>
      </w:pPr>
      <w:r w:rsidRPr="002D4D5E">
        <w:rPr>
          <w:rFonts w:cstheme="minorHAnsi"/>
          <w:sz w:val="26"/>
          <w:szCs w:val="26"/>
        </w:rPr>
        <w:t>Que hará de mi un nuevo ser guiado por tu voz.</w:t>
      </w:r>
    </w:p>
    <w:p w:rsidR="00CC1002" w:rsidRPr="002D4D5E" w:rsidRDefault="00CC1002" w:rsidP="00CC1002">
      <w:pPr>
        <w:rPr>
          <w:rFonts w:cstheme="minorHAnsi"/>
          <w:sz w:val="26"/>
          <w:szCs w:val="26"/>
        </w:rPr>
      </w:pPr>
      <w:r w:rsidRPr="002D4D5E">
        <w:rPr>
          <w:rFonts w:cstheme="minorHAnsi"/>
          <w:sz w:val="26"/>
          <w:szCs w:val="26"/>
        </w:rPr>
        <w:t>Dios de la vida, del amor y del perdón.</w:t>
      </w:r>
    </w:p>
    <w:p w:rsidR="00CC1002" w:rsidRPr="002D4D5E" w:rsidRDefault="00CC1002" w:rsidP="00CC1002">
      <w:pPr>
        <w:rPr>
          <w:rFonts w:cstheme="minorHAnsi"/>
          <w:sz w:val="26"/>
          <w:szCs w:val="26"/>
        </w:rPr>
      </w:pP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 xml:space="preserve">SEÑOR DE LAS ALTAS MONTAÑAS </w:t>
      </w:r>
    </w:p>
    <w:p w:rsidR="00CC1002" w:rsidRPr="002D4D5E" w:rsidRDefault="00CC1002" w:rsidP="00CC1002">
      <w:pPr>
        <w:rPr>
          <w:rFonts w:cstheme="minorHAnsi"/>
          <w:sz w:val="26"/>
          <w:szCs w:val="26"/>
        </w:rPr>
      </w:pPr>
      <w:r w:rsidRPr="002D4D5E">
        <w:rPr>
          <w:rFonts w:cstheme="minorHAnsi"/>
          <w:sz w:val="26"/>
          <w:szCs w:val="26"/>
        </w:rPr>
        <w:t>Ven Señor de las altas montañas</w:t>
      </w:r>
    </w:p>
    <w:p w:rsidR="00CC1002" w:rsidRPr="002D4D5E" w:rsidRDefault="00CC1002" w:rsidP="00CC1002">
      <w:pPr>
        <w:rPr>
          <w:rFonts w:cstheme="minorHAnsi"/>
          <w:sz w:val="26"/>
          <w:szCs w:val="26"/>
        </w:rPr>
      </w:pPr>
      <w:r w:rsidRPr="002D4D5E">
        <w:rPr>
          <w:rFonts w:cstheme="minorHAnsi"/>
          <w:sz w:val="26"/>
          <w:szCs w:val="26"/>
        </w:rPr>
        <w:t>Ven Señor de los mares profundos, ven</w:t>
      </w:r>
    </w:p>
    <w:p w:rsidR="00CC1002" w:rsidRPr="002D4D5E" w:rsidRDefault="00CC1002" w:rsidP="00CC1002">
      <w:pPr>
        <w:rPr>
          <w:rFonts w:cstheme="minorHAnsi"/>
          <w:sz w:val="26"/>
          <w:szCs w:val="26"/>
        </w:rPr>
      </w:pPr>
      <w:r w:rsidRPr="002D4D5E">
        <w:rPr>
          <w:rFonts w:cstheme="minorHAnsi"/>
          <w:sz w:val="26"/>
          <w:szCs w:val="26"/>
        </w:rPr>
        <w:t>Devuélvele el alma a tu pueblo, ven</w:t>
      </w:r>
    </w:p>
    <w:p w:rsidR="00CC1002" w:rsidRPr="002D4D5E" w:rsidRDefault="00CC1002" w:rsidP="00CC1002">
      <w:pPr>
        <w:rPr>
          <w:rFonts w:cstheme="minorHAnsi"/>
          <w:sz w:val="26"/>
          <w:szCs w:val="26"/>
        </w:rPr>
      </w:pPr>
      <w:r w:rsidRPr="002D4D5E">
        <w:rPr>
          <w:rFonts w:cstheme="minorHAnsi"/>
          <w:sz w:val="26"/>
          <w:szCs w:val="26"/>
        </w:rPr>
        <w:t>Devuelve la vida a este mundo</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Bienvenido Señor a esta tierra</w:t>
      </w:r>
    </w:p>
    <w:p w:rsidR="00CC1002" w:rsidRPr="002D4D5E" w:rsidRDefault="00CC1002" w:rsidP="00CC1002">
      <w:pPr>
        <w:rPr>
          <w:rFonts w:cstheme="minorHAnsi"/>
          <w:sz w:val="26"/>
          <w:szCs w:val="26"/>
        </w:rPr>
      </w:pPr>
      <w:r w:rsidRPr="002D4D5E">
        <w:rPr>
          <w:rFonts w:cstheme="minorHAnsi"/>
          <w:sz w:val="26"/>
          <w:szCs w:val="26"/>
        </w:rPr>
        <w:t>Que fue copia feliz del edén</w:t>
      </w:r>
    </w:p>
    <w:p w:rsidR="00CC1002" w:rsidRPr="002D4D5E" w:rsidRDefault="00CC1002" w:rsidP="00CC1002">
      <w:pPr>
        <w:rPr>
          <w:rFonts w:cstheme="minorHAnsi"/>
          <w:sz w:val="26"/>
          <w:szCs w:val="26"/>
        </w:rPr>
      </w:pPr>
      <w:r w:rsidRPr="002D4D5E">
        <w:rPr>
          <w:rFonts w:cstheme="minorHAnsi"/>
          <w:sz w:val="26"/>
          <w:szCs w:val="26"/>
        </w:rPr>
        <w:t>Hoy te abrimos las puertas por dentro</w:t>
      </w:r>
    </w:p>
    <w:p w:rsidR="00CC1002" w:rsidRPr="002D4D5E" w:rsidRDefault="00CC1002" w:rsidP="00CC1002">
      <w:pPr>
        <w:rPr>
          <w:rFonts w:cstheme="minorHAnsi"/>
          <w:sz w:val="26"/>
          <w:szCs w:val="26"/>
        </w:rPr>
      </w:pPr>
      <w:r w:rsidRPr="002D4D5E">
        <w:rPr>
          <w:rFonts w:cstheme="minorHAnsi"/>
          <w:sz w:val="26"/>
          <w:szCs w:val="26"/>
        </w:rPr>
        <w:t>Ven y alumbra en nosotros el bien</w:t>
      </w:r>
    </w:p>
    <w:p w:rsidR="00CC1002" w:rsidRPr="002D4D5E" w:rsidRDefault="00CC1002" w:rsidP="00CC1002">
      <w:pPr>
        <w:rPr>
          <w:rFonts w:cstheme="minorHAnsi"/>
          <w:sz w:val="26"/>
          <w:szCs w:val="26"/>
        </w:rPr>
      </w:pPr>
      <w:r w:rsidRPr="002D4D5E">
        <w:rPr>
          <w:rFonts w:cstheme="minorHAnsi"/>
          <w:sz w:val="26"/>
          <w:szCs w:val="26"/>
        </w:rPr>
        <w:t>Bienvenido Señor a esta casa</w:t>
      </w:r>
    </w:p>
    <w:p w:rsidR="00CC1002" w:rsidRPr="002D4D5E" w:rsidRDefault="00CC1002" w:rsidP="00CC1002">
      <w:pPr>
        <w:rPr>
          <w:rFonts w:cstheme="minorHAnsi"/>
          <w:sz w:val="26"/>
          <w:szCs w:val="26"/>
        </w:rPr>
      </w:pPr>
      <w:r w:rsidRPr="002D4D5E">
        <w:rPr>
          <w:rFonts w:cstheme="minorHAnsi"/>
          <w:sz w:val="26"/>
          <w:szCs w:val="26"/>
        </w:rPr>
        <w:t>Quédate cuanto quieras estar</w:t>
      </w:r>
    </w:p>
    <w:p w:rsidR="00CC1002" w:rsidRPr="002D4D5E" w:rsidRDefault="00CC1002" w:rsidP="00CC1002">
      <w:pPr>
        <w:rPr>
          <w:rFonts w:cstheme="minorHAnsi"/>
          <w:sz w:val="26"/>
          <w:szCs w:val="26"/>
        </w:rPr>
      </w:pPr>
      <w:r w:rsidRPr="002D4D5E">
        <w:rPr>
          <w:rFonts w:cstheme="minorHAnsi"/>
          <w:sz w:val="26"/>
          <w:szCs w:val="26"/>
        </w:rPr>
        <w:t>Y los padres, los hijos, los nietos</w:t>
      </w:r>
    </w:p>
    <w:p w:rsidR="00CC1002" w:rsidRPr="002D4D5E" w:rsidRDefault="00CC1002" w:rsidP="00CC1002">
      <w:pPr>
        <w:rPr>
          <w:rFonts w:cstheme="minorHAnsi"/>
          <w:sz w:val="26"/>
          <w:szCs w:val="26"/>
        </w:rPr>
      </w:pPr>
      <w:r w:rsidRPr="002D4D5E">
        <w:rPr>
          <w:rFonts w:cstheme="minorHAnsi"/>
          <w:sz w:val="26"/>
          <w:szCs w:val="26"/>
        </w:rPr>
        <w:t>Sentirán el calor del hogar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Nos desarma la desesperanza</w:t>
      </w:r>
    </w:p>
    <w:p w:rsidR="00CC1002" w:rsidRPr="002D4D5E" w:rsidRDefault="00CC1002" w:rsidP="00CC1002">
      <w:pPr>
        <w:rPr>
          <w:rFonts w:cstheme="minorHAnsi"/>
          <w:sz w:val="26"/>
          <w:szCs w:val="26"/>
        </w:rPr>
      </w:pPr>
      <w:r w:rsidRPr="002D4D5E">
        <w:rPr>
          <w:rFonts w:cstheme="minorHAnsi"/>
          <w:sz w:val="26"/>
          <w:szCs w:val="26"/>
        </w:rPr>
        <w:t>Nos vacía la falta de fe</w:t>
      </w:r>
    </w:p>
    <w:p w:rsidR="00CC1002" w:rsidRPr="002D4D5E" w:rsidRDefault="00CC1002" w:rsidP="00CC1002">
      <w:pPr>
        <w:rPr>
          <w:rFonts w:cstheme="minorHAnsi"/>
          <w:sz w:val="26"/>
          <w:szCs w:val="26"/>
        </w:rPr>
      </w:pPr>
      <w:r w:rsidRPr="002D4D5E">
        <w:rPr>
          <w:rFonts w:cstheme="minorHAnsi"/>
          <w:sz w:val="26"/>
          <w:szCs w:val="26"/>
        </w:rPr>
        <w:t>No hay hermano que atienda al hermano</w:t>
      </w:r>
    </w:p>
    <w:p w:rsidR="00CC1002" w:rsidRPr="002D4D5E" w:rsidRDefault="00CC1002" w:rsidP="00CC1002">
      <w:pPr>
        <w:rPr>
          <w:rFonts w:cstheme="minorHAnsi"/>
          <w:sz w:val="26"/>
          <w:szCs w:val="26"/>
        </w:rPr>
      </w:pPr>
      <w:r w:rsidRPr="002D4D5E">
        <w:rPr>
          <w:rFonts w:cstheme="minorHAnsi"/>
          <w:sz w:val="26"/>
          <w:szCs w:val="26"/>
        </w:rPr>
        <w:t>No hay la copa que apague la sed.</w:t>
      </w:r>
    </w:p>
    <w:p w:rsidR="00CC1002" w:rsidRPr="002D4D5E" w:rsidRDefault="00CC1002" w:rsidP="00CC1002">
      <w:pPr>
        <w:rPr>
          <w:rFonts w:cstheme="minorHAnsi"/>
          <w:sz w:val="26"/>
          <w:szCs w:val="26"/>
        </w:rPr>
      </w:pPr>
      <w:r w:rsidRPr="002D4D5E">
        <w:rPr>
          <w:rFonts w:cstheme="minorHAnsi"/>
          <w:sz w:val="26"/>
          <w:szCs w:val="26"/>
        </w:rPr>
        <w:t>Pero Tú que bajaste a elevarnos</w:t>
      </w:r>
    </w:p>
    <w:p w:rsidR="00CC1002" w:rsidRPr="002D4D5E" w:rsidRDefault="00CC1002" w:rsidP="00CC1002">
      <w:pPr>
        <w:rPr>
          <w:rFonts w:cstheme="minorHAnsi"/>
          <w:sz w:val="26"/>
          <w:szCs w:val="26"/>
        </w:rPr>
      </w:pPr>
      <w:r w:rsidRPr="002D4D5E">
        <w:rPr>
          <w:rFonts w:cstheme="minorHAnsi"/>
          <w:sz w:val="26"/>
          <w:szCs w:val="26"/>
        </w:rPr>
        <w:t>Abrazando la muerte y la cruz</w:t>
      </w:r>
    </w:p>
    <w:p w:rsidR="00CC1002" w:rsidRPr="002D4D5E" w:rsidRDefault="00CC1002" w:rsidP="00CC1002">
      <w:pPr>
        <w:rPr>
          <w:rFonts w:cstheme="minorHAnsi"/>
          <w:sz w:val="26"/>
          <w:szCs w:val="26"/>
        </w:rPr>
      </w:pPr>
      <w:r w:rsidRPr="002D4D5E">
        <w:rPr>
          <w:rFonts w:cstheme="minorHAnsi"/>
          <w:sz w:val="26"/>
          <w:szCs w:val="26"/>
        </w:rPr>
        <w:t>Volverás a sanar a tu gente</w:t>
      </w:r>
    </w:p>
    <w:p w:rsidR="00CC1002" w:rsidRPr="002D4D5E" w:rsidRDefault="00CC1002" w:rsidP="00CC1002">
      <w:pPr>
        <w:rPr>
          <w:rFonts w:cstheme="minorHAnsi"/>
          <w:sz w:val="26"/>
          <w:szCs w:val="26"/>
        </w:rPr>
      </w:pPr>
      <w:r w:rsidRPr="002D4D5E">
        <w:rPr>
          <w:rFonts w:cstheme="minorHAnsi"/>
          <w:sz w:val="26"/>
          <w:szCs w:val="26"/>
        </w:rPr>
        <w:t>Barrerás la maldad con tu luz</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Nos confunden los falsos reflejos</w:t>
      </w:r>
    </w:p>
    <w:p w:rsidR="00CC1002" w:rsidRPr="002D4D5E" w:rsidRDefault="00CC1002" w:rsidP="00CC1002">
      <w:pPr>
        <w:rPr>
          <w:rFonts w:cstheme="minorHAnsi"/>
          <w:sz w:val="26"/>
          <w:szCs w:val="26"/>
        </w:rPr>
      </w:pPr>
      <w:r w:rsidRPr="002D4D5E">
        <w:rPr>
          <w:rFonts w:cstheme="minorHAnsi"/>
          <w:sz w:val="26"/>
          <w:szCs w:val="26"/>
        </w:rPr>
        <w:t>Los alardes de un mundo mejor</w:t>
      </w:r>
    </w:p>
    <w:p w:rsidR="00CC1002" w:rsidRPr="002D4D5E" w:rsidRDefault="00CC1002" w:rsidP="00CC1002">
      <w:pPr>
        <w:rPr>
          <w:rFonts w:cstheme="minorHAnsi"/>
          <w:sz w:val="26"/>
          <w:szCs w:val="26"/>
        </w:rPr>
      </w:pPr>
      <w:r w:rsidRPr="002D4D5E">
        <w:rPr>
          <w:rFonts w:cstheme="minorHAnsi"/>
          <w:sz w:val="26"/>
          <w:szCs w:val="26"/>
        </w:rPr>
        <w:t>Nos consumen el cuerpo y el alma</w:t>
      </w:r>
    </w:p>
    <w:p w:rsidR="00CC1002" w:rsidRPr="002D4D5E" w:rsidRDefault="00CC1002" w:rsidP="00CC1002">
      <w:pPr>
        <w:rPr>
          <w:rFonts w:cstheme="minorHAnsi"/>
          <w:sz w:val="26"/>
          <w:szCs w:val="26"/>
        </w:rPr>
      </w:pPr>
      <w:r w:rsidRPr="002D4D5E">
        <w:rPr>
          <w:rFonts w:cstheme="minorHAnsi"/>
          <w:sz w:val="26"/>
          <w:szCs w:val="26"/>
        </w:rPr>
        <w:t>Nos congela la ausencia de amor</w:t>
      </w:r>
    </w:p>
    <w:p w:rsidR="00CC1002" w:rsidRPr="002D4D5E" w:rsidRDefault="00CC1002" w:rsidP="00CC1002">
      <w:pPr>
        <w:rPr>
          <w:rFonts w:cstheme="minorHAnsi"/>
          <w:sz w:val="26"/>
          <w:szCs w:val="26"/>
        </w:rPr>
      </w:pPr>
      <w:r w:rsidRPr="002D4D5E">
        <w:rPr>
          <w:rFonts w:cstheme="minorHAnsi"/>
          <w:sz w:val="26"/>
          <w:szCs w:val="26"/>
        </w:rPr>
        <w:t>Pero Tú bajarás de lo alto</w:t>
      </w:r>
    </w:p>
    <w:p w:rsidR="00CC1002" w:rsidRPr="002D4D5E" w:rsidRDefault="00CC1002" w:rsidP="00CC1002">
      <w:pPr>
        <w:rPr>
          <w:rFonts w:cstheme="minorHAnsi"/>
          <w:sz w:val="26"/>
          <w:szCs w:val="26"/>
        </w:rPr>
      </w:pPr>
      <w:r w:rsidRPr="002D4D5E">
        <w:rPr>
          <w:rFonts w:cstheme="minorHAnsi"/>
          <w:sz w:val="26"/>
          <w:szCs w:val="26"/>
        </w:rPr>
        <w:t>Andarás sobre el mar otra vez</w:t>
      </w:r>
    </w:p>
    <w:p w:rsidR="00CC1002" w:rsidRPr="002D4D5E" w:rsidRDefault="00CC1002" w:rsidP="00CC1002">
      <w:pPr>
        <w:rPr>
          <w:rFonts w:cstheme="minorHAnsi"/>
          <w:sz w:val="26"/>
          <w:szCs w:val="26"/>
        </w:rPr>
      </w:pPr>
      <w:r w:rsidRPr="002D4D5E">
        <w:rPr>
          <w:rFonts w:cstheme="minorHAnsi"/>
          <w:sz w:val="26"/>
          <w:szCs w:val="26"/>
        </w:rPr>
        <w:t>Resucita a este mundo que muere</w:t>
      </w:r>
    </w:p>
    <w:p w:rsidR="00CC1002" w:rsidRPr="002D4D5E" w:rsidRDefault="00CC1002" w:rsidP="00CC1002">
      <w:pPr>
        <w:rPr>
          <w:rFonts w:cstheme="minorHAnsi"/>
          <w:sz w:val="26"/>
          <w:szCs w:val="26"/>
        </w:rPr>
      </w:pPr>
      <w:r w:rsidRPr="002D4D5E">
        <w:rPr>
          <w:rFonts w:cstheme="minorHAnsi"/>
          <w:sz w:val="26"/>
          <w:szCs w:val="26"/>
        </w:rPr>
        <w:t>Como Lázaro ponlo de pie.</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SEÑOR ES MI FORTALEZA</w:t>
      </w:r>
    </w:p>
    <w:p w:rsidR="00CC1002" w:rsidRPr="002D4D5E" w:rsidRDefault="00CC1002" w:rsidP="00CC1002">
      <w:pPr>
        <w:rPr>
          <w:rFonts w:cstheme="minorHAnsi"/>
          <w:sz w:val="26"/>
          <w:szCs w:val="26"/>
        </w:rPr>
      </w:pPr>
      <w:r w:rsidRPr="002D4D5E">
        <w:rPr>
          <w:rFonts w:cstheme="minorHAnsi"/>
          <w:sz w:val="26"/>
          <w:szCs w:val="26"/>
        </w:rPr>
        <w:t>El Señor es mi fortaleza</w:t>
      </w:r>
    </w:p>
    <w:p w:rsidR="00CC1002" w:rsidRPr="002D4D5E" w:rsidRDefault="00CC1002" w:rsidP="00CC1002">
      <w:pPr>
        <w:rPr>
          <w:rFonts w:cstheme="minorHAnsi"/>
          <w:sz w:val="26"/>
          <w:szCs w:val="26"/>
        </w:rPr>
      </w:pPr>
      <w:r w:rsidRPr="002D4D5E">
        <w:rPr>
          <w:rFonts w:cstheme="minorHAnsi"/>
          <w:sz w:val="26"/>
          <w:szCs w:val="26"/>
        </w:rPr>
        <w:t>El Señor es mi canción</w:t>
      </w:r>
    </w:p>
    <w:p w:rsidR="00CC1002" w:rsidRPr="002D4D5E" w:rsidRDefault="00CC1002" w:rsidP="00CC1002">
      <w:pPr>
        <w:rPr>
          <w:rFonts w:cstheme="minorHAnsi"/>
          <w:sz w:val="26"/>
          <w:szCs w:val="26"/>
        </w:rPr>
      </w:pPr>
      <w:r w:rsidRPr="002D4D5E">
        <w:rPr>
          <w:rFonts w:cstheme="minorHAnsi"/>
          <w:sz w:val="26"/>
          <w:szCs w:val="26"/>
        </w:rPr>
        <w:t>Él nos da la salvación</w:t>
      </w:r>
    </w:p>
    <w:p w:rsidR="00CC1002" w:rsidRPr="002D4D5E" w:rsidRDefault="00CC1002" w:rsidP="00CC1002">
      <w:pPr>
        <w:rPr>
          <w:rFonts w:cstheme="minorHAnsi"/>
          <w:sz w:val="26"/>
          <w:szCs w:val="26"/>
        </w:rPr>
      </w:pPr>
      <w:r w:rsidRPr="002D4D5E">
        <w:rPr>
          <w:rFonts w:cstheme="minorHAnsi"/>
          <w:sz w:val="26"/>
          <w:szCs w:val="26"/>
        </w:rPr>
        <w:t>En Él confío y no temo más</w:t>
      </w:r>
    </w:p>
    <w:p w:rsidR="00CC1002" w:rsidRPr="002D4D5E" w:rsidRDefault="00CC1002" w:rsidP="00CC1002">
      <w:pPr>
        <w:rPr>
          <w:rFonts w:cstheme="minorHAnsi"/>
          <w:sz w:val="26"/>
          <w:szCs w:val="26"/>
        </w:rPr>
      </w:pPr>
      <w:r w:rsidRPr="002D4D5E">
        <w:rPr>
          <w:rFonts w:cstheme="minorHAnsi"/>
          <w:sz w:val="26"/>
          <w:szCs w:val="26"/>
        </w:rPr>
        <w:t>En Él confío y no temo más.</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ALABE TODO EL MUNDO</w:t>
      </w:r>
    </w:p>
    <w:p w:rsidR="00CC1002" w:rsidRPr="002D4D5E" w:rsidRDefault="00CC1002" w:rsidP="00CC1002">
      <w:pPr>
        <w:rPr>
          <w:rFonts w:cstheme="minorHAnsi"/>
          <w:sz w:val="26"/>
          <w:szCs w:val="26"/>
        </w:rPr>
      </w:pPr>
      <w:r w:rsidRPr="002D4D5E">
        <w:rPr>
          <w:rFonts w:cstheme="minorHAnsi"/>
          <w:sz w:val="26"/>
          <w:szCs w:val="26"/>
        </w:rPr>
        <w:t xml:space="preserve"> Alabe todo el mundo</w:t>
      </w:r>
    </w:p>
    <w:p w:rsidR="00CC1002" w:rsidRPr="002D4D5E" w:rsidRDefault="00CC1002" w:rsidP="00CC1002">
      <w:pPr>
        <w:rPr>
          <w:rFonts w:cstheme="minorHAnsi"/>
          <w:sz w:val="26"/>
          <w:szCs w:val="26"/>
        </w:rPr>
      </w:pPr>
      <w:r w:rsidRPr="002D4D5E">
        <w:rPr>
          <w:rFonts w:cstheme="minorHAnsi"/>
          <w:sz w:val="26"/>
          <w:szCs w:val="26"/>
        </w:rPr>
        <w:t>Alabe al Señor</w:t>
      </w:r>
    </w:p>
    <w:p w:rsidR="00CC1002" w:rsidRPr="002D4D5E" w:rsidRDefault="00CC1002" w:rsidP="00CC1002">
      <w:pPr>
        <w:rPr>
          <w:rFonts w:cstheme="minorHAnsi"/>
          <w:sz w:val="26"/>
          <w:szCs w:val="26"/>
        </w:rPr>
      </w:pPr>
      <w:r w:rsidRPr="002D4D5E">
        <w:rPr>
          <w:rFonts w:cstheme="minorHAnsi"/>
          <w:sz w:val="26"/>
          <w:szCs w:val="26"/>
        </w:rPr>
        <w:t>Alabe todo el mundo</w:t>
      </w:r>
    </w:p>
    <w:p w:rsidR="00CC1002" w:rsidRPr="002D4D5E" w:rsidRDefault="00CC1002" w:rsidP="00CC1002">
      <w:pPr>
        <w:rPr>
          <w:rFonts w:cstheme="minorHAnsi"/>
          <w:sz w:val="26"/>
          <w:szCs w:val="26"/>
        </w:rPr>
      </w:pPr>
      <w:r w:rsidRPr="002D4D5E">
        <w:rPr>
          <w:rFonts w:cstheme="minorHAnsi"/>
          <w:sz w:val="26"/>
          <w:szCs w:val="26"/>
        </w:rPr>
        <w:t>Alabe a nuestro Dios.</w:t>
      </w: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lastRenderedPageBreak/>
        <w:t>OFRENDA</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Te presentamos la vida, Señor,</w:t>
      </w:r>
    </w:p>
    <w:p w:rsidR="00CC1002" w:rsidRPr="002D4D5E" w:rsidRDefault="00CC1002" w:rsidP="00CC1002">
      <w:pPr>
        <w:rPr>
          <w:rFonts w:cstheme="minorHAnsi"/>
          <w:sz w:val="26"/>
          <w:szCs w:val="26"/>
        </w:rPr>
      </w:pPr>
      <w:r w:rsidRPr="002D4D5E">
        <w:rPr>
          <w:rFonts w:cstheme="minorHAnsi"/>
          <w:sz w:val="26"/>
          <w:szCs w:val="26"/>
        </w:rPr>
        <w:t xml:space="preserve">vida del pueblo, </w:t>
      </w:r>
    </w:p>
    <w:p w:rsidR="00CC1002" w:rsidRPr="002D4D5E" w:rsidRDefault="00CC1002" w:rsidP="00CC1002">
      <w:pPr>
        <w:rPr>
          <w:rFonts w:cstheme="minorHAnsi"/>
          <w:sz w:val="26"/>
          <w:szCs w:val="26"/>
        </w:rPr>
      </w:pPr>
      <w:r w:rsidRPr="002D4D5E">
        <w:rPr>
          <w:rFonts w:cstheme="minorHAnsi"/>
          <w:sz w:val="26"/>
          <w:szCs w:val="26"/>
        </w:rPr>
        <w:t>de fiesta y dolor:</w:t>
      </w:r>
    </w:p>
    <w:p w:rsidR="00CC1002" w:rsidRPr="002D4D5E" w:rsidRDefault="00CC1002" w:rsidP="00CC1002">
      <w:pPr>
        <w:rPr>
          <w:rFonts w:cstheme="minorHAnsi"/>
          <w:sz w:val="26"/>
          <w:szCs w:val="26"/>
        </w:rPr>
      </w:pPr>
      <w:r w:rsidRPr="002D4D5E">
        <w:rPr>
          <w:rFonts w:cstheme="minorHAnsi"/>
          <w:sz w:val="26"/>
          <w:szCs w:val="26"/>
        </w:rPr>
        <w:t xml:space="preserve">campo y desierto, </w:t>
      </w:r>
    </w:p>
    <w:p w:rsidR="00CC1002" w:rsidRPr="002D4D5E" w:rsidRDefault="00CC1002" w:rsidP="00CC1002">
      <w:pPr>
        <w:rPr>
          <w:rFonts w:cstheme="minorHAnsi"/>
          <w:sz w:val="26"/>
          <w:szCs w:val="26"/>
        </w:rPr>
      </w:pPr>
      <w:r w:rsidRPr="002D4D5E">
        <w:rPr>
          <w:rFonts w:cstheme="minorHAnsi"/>
          <w:sz w:val="26"/>
          <w:szCs w:val="26"/>
        </w:rPr>
        <w:t>vida y silencio,</w:t>
      </w:r>
    </w:p>
    <w:p w:rsidR="00CC1002" w:rsidRPr="002D4D5E" w:rsidRDefault="00CC1002" w:rsidP="00CC1002">
      <w:pPr>
        <w:rPr>
          <w:rFonts w:cstheme="minorHAnsi"/>
          <w:sz w:val="26"/>
          <w:szCs w:val="26"/>
        </w:rPr>
      </w:pPr>
      <w:r w:rsidRPr="002D4D5E">
        <w:rPr>
          <w:rFonts w:cstheme="minorHAnsi"/>
          <w:sz w:val="26"/>
          <w:szCs w:val="26"/>
        </w:rPr>
        <w:t xml:space="preserve">te presentamos, Señor, </w:t>
      </w:r>
    </w:p>
    <w:p w:rsidR="00CC1002" w:rsidRPr="002D4D5E" w:rsidRDefault="00CC1002" w:rsidP="00CC1002">
      <w:pPr>
        <w:rPr>
          <w:rFonts w:cstheme="minorHAnsi"/>
          <w:sz w:val="26"/>
          <w:szCs w:val="26"/>
        </w:rPr>
      </w:pPr>
      <w:r w:rsidRPr="002D4D5E">
        <w:rPr>
          <w:rFonts w:cstheme="minorHAnsi"/>
          <w:sz w:val="26"/>
          <w:szCs w:val="26"/>
        </w:rPr>
        <w:t xml:space="preserve">campo y desierto, </w:t>
      </w:r>
    </w:p>
    <w:p w:rsidR="00CC1002" w:rsidRPr="002D4D5E" w:rsidRDefault="00CC1002" w:rsidP="00CC1002">
      <w:pPr>
        <w:rPr>
          <w:rFonts w:cstheme="minorHAnsi"/>
          <w:sz w:val="26"/>
          <w:szCs w:val="26"/>
        </w:rPr>
      </w:pPr>
      <w:r w:rsidRPr="002D4D5E">
        <w:rPr>
          <w:rFonts w:cstheme="minorHAnsi"/>
          <w:sz w:val="26"/>
          <w:szCs w:val="26"/>
        </w:rPr>
        <w:t>vida y silencio,</w:t>
      </w:r>
    </w:p>
    <w:p w:rsidR="00CC1002" w:rsidRPr="002D4D5E" w:rsidRDefault="00CC1002" w:rsidP="00CC1002">
      <w:pPr>
        <w:rPr>
          <w:rFonts w:cstheme="minorHAnsi"/>
          <w:sz w:val="26"/>
          <w:szCs w:val="26"/>
        </w:rPr>
      </w:pPr>
      <w:r w:rsidRPr="002D4D5E">
        <w:rPr>
          <w:rFonts w:cstheme="minorHAnsi"/>
          <w:sz w:val="26"/>
          <w:szCs w:val="26"/>
        </w:rPr>
        <w:t>te presentamos, Señor.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Te presentamos la vida, Señor,</w:t>
      </w:r>
    </w:p>
    <w:p w:rsidR="00CC1002" w:rsidRPr="002D4D5E" w:rsidRDefault="00CC1002" w:rsidP="00CC1002">
      <w:pPr>
        <w:rPr>
          <w:rFonts w:cstheme="minorHAnsi"/>
          <w:sz w:val="26"/>
          <w:szCs w:val="26"/>
        </w:rPr>
      </w:pPr>
      <w:r w:rsidRPr="002D4D5E">
        <w:rPr>
          <w:rFonts w:cstheme="minorHAnsi"/>
          <w:sz w:val="26"/>
          <w:szCs w:val="26"/>
        </w:rPr>
        <w:t>el pan y el vino en tu mesa estarán:</w:t>
      </w:r>
    </w:p>
    <w:p w:rsidR="00CC1002" w:rsidRPr="002D4D5E" w:rsidRDefault="00CC1002" w:rsidP="00CC1002">
      <w:pPr>
        <w:rPr>
          <w:rFonts w:cstheme="minorHAnsi"/>
          <w:sz w:val="26"/>
          <w:szCs w:val="26"/>
        </w:rPr>
      </w:pPr>
      <w:r w:rsidRPr="002D4D5E">
        <w:rPr>
          <w:rFonts w:cstheme="minorHAnsi"/>
          <w:sz w:val="26"/>
          <w:szCs w:val="26"/>
        </w:rPr>
        <w:t xml:space="preserve">pan compartido, </w:t>
      </w:r>
    </w:p>
    <w:p w:rsidR="00CC1002" w:rsidRPr="002D4D5E" w:rsidRDefault="00CC1002" w:rsidP="00CC1002">
      <w:pPr>
        <w:rPr>
          <w:rFonts w:cstheme="minorHAnsi"/>
          <w:sz w:val="26"/>
          <w:szCs w:val="26"/>
        </w:rPr>
      </w:pPr>
      <w:r w:rsidRPr="002D4D5E">
        <w:rPr>
          <w:rFonts w:cstheme="minorHAnsi"/>
          <w:sz w:val="26"/>
          <w:szCs w:val="26"/>
        </w:rPr>
        <w:t>vino de fiesta,</w:t>
      </w:r>
    </w:p>
    <w:p w:rsidR="00CC1002" w:rsidRPr="002D4D5E" w:rsidRDefault="00CC1002" w:rsidP="00CC1002">
      <w:pPr>
        <w:rPr>
          <w:rFonts w:cstheme="minorHAnsi"/>
          <w:sz w:val="26"/>
          <w:szCs w:val="26"/>
        </w:rPr>
      </w:pPr>
      <w:r w:rsidRPr="002D4D5E">
        <w:rPr>
          <w:rFonts w:cstheme="minorHAnsi"/>
          <w:sz w:val="26"/>
          <w:szCs w:val="26"/>
        </w:rPr>
        <w:t>tu Cuerpo y Sangre serán,</w:t>
      </w:r>
    </w:p>
    <w:p w:rsidR="00CC1002" w:rsidRPr="002D4D5E" w:rsidRDefault="00CC1002" w:rsidP="00CC1002">
      <w:pPr>
        <w:rPr>
          <w:rFonts w:cstheme="minorHAnsi"/>
          <w:sz w:val="26"/>
          <w:szCs w:val="26"/>
        </w:rPr>
      </w:pPr>
      <w:r w:rsidRPr="002D4D5E">
        <w:rPr>
          <w:rFonts w:cstheme="minorHAnsi"/>
          <w:sz w:val="26"/>
          <w:szCs w:val="26"/>
        </w:rPr>
        <w:t xml:space="preserve">pan compartido, </w:t>
      </w:r>
    </w:p>
    <w:p w:rsidR="00CC1002" w:rsidRPr="002D4D5E" w:rsidRDefault="00CC1002" w:rsidP="00CC1002">
      <w:pPr>
        <w:rPr>
          <w:rFonts w:cstheme="minorHAnsi"/>
          <w:sz w:val="26"/>
          <w:szCs w:val="26"/>
        </w:rPr>
      </w:pPr>
      <w:r w:rsidRPr="002D4D5E">
        <w:rPr>
          <w:rFonts w:cstheme="minorHAnsi"/>
          <w:sz w:val="26"/>
          <w:szCs w:val="26"/>
        </w:rPr>
        <w:t>vino de fiesta,</w:t>
      </w:r>
    </w:p>
    <w:p w:rsidR="00CC1002" w:rsidRPr="002D4D5E" w:rsidRDefault="00CC1002" w:rsidP="00CC1002">
      <w:pPr>
        <w:rPr>
          <w:rFonts w:cstheme="minorHAnsi"/>
          <w:sz w:val="26"/>
          <w:szCs w:val="26"/>
        </w:rPr>
      </w:pPr>
      <w:r w:rsidRPr="002D4D5E">
        <w:rPr>
          <w:rFonts w:cstheme="minorHAnsi"/>
          <w:sz w:val="26"/>
          <w:szCs w:val="26"/>
        </w:rPr>
        <w:t>tu Cuerpo y Sangre serán.</w:t>
      </w:r>
    </w:p>
    <w:p w:rsidR="00CC1002" w:rsidRPr="002D4D5E" w:rsidRDefault="00CC1002" w:rsidP="00CC1002">
      <w:pPr>
        <w:rPr>
          <w:rFonts w:cstheme="minorHAnsi"/>
          <w:sz w:val="26"/>
          <w:szCs w:val="26"/>
        </w:rPr>
      </w:pPr>
      <w:r w:rsidRPr="002D4D5E">
        <w:rPr>
          <w:rFonts w:cstheme="minorHAnsi"/>
          <w:sz w:val="26"/>
          <w:szCs w:val="26"/>
        </w:rPr>
        <w:t xml:space="preserve">Te presentamos, Señor. </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CREO EN LAS PROMESAS</w:t>
      </w:r>
    </w:p>
    <w:p w:rsidR="00CC1002" w:rsidRPr="002D4D5E" w:rsidRDefault="00CC1002" w:rsidP="00CC1002">
      <w:pPr>
        <w:rPr>
          <w:rFonts w:cstheme="minorHAnsi"/>
          <w:sz w:val="26"/>
          <w:szCs w:val="26"/>
        </w:rPr>
      </w:pPr>
      <w:r w:rsidRPr="002D4D5E">
        <w:rPr>
          <w:rFonts w:cstheme="minorHAnsi"/>
          <w:sz w:val="26"/>
          <w:szCs w:val="26"/>
        </w:rPr>
        <w:t>Yo creo en las promesas de Dios</w:t>
      </w:r>
    </w:p>
    <w:p w:rsidR="00CC1002" w:rsidRPr="002D4D5E" w:rsidRDefault="00CC1002" w:rsidP="00CC1002">
      <w:pPr>
        <w:rPr>
          <w:rFonts w:cstheme="minorHAnsi"/>
          <w:sz w:val="26"/>
          <w:szCs w:val="26"/>
        </w:rPr>
      </w:pPr>
      <w:r w:rsidRPr="002D4D5E">
        <w:rPr>
          <w:rFonts w:cstheme="minorHAnsi"/>
          <w:sz w:val="26"/>
          <w:szCs w:val="26"/>
        </w:rPr>
        <w:t>Yo creo en las promesas de Dios</w:t>
      </w:r>
    </w:p>
    <w:p w:rsidR="00CC1002" w:rsidRPr="002D4D5E" w:rsidRDefault="00CC1002" w:rsidP="00CC1002">
      <w:pPr>
        <w:rPr>
          <w:rFonts w:cstheme="minorHAnsi"/>
          <w:sz w:val="26"/>
          <w:szCs w:val="26"/>
        </w:rPr>
      </w:pPr>
      <w:r w:rsidRPr="002D4D5E">
        <w:rPr>
          <w:rFonts w:cstheme="minorHAnsi"/>
          <w:sz w:val="26"/>
          <w:szCs w:val="26"/>
        </w:rPr>
        <w:t xml:space="preserve">Yo creo en las promesas de mi Señor </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 xml:space="preserve">Si soy fiel en lo poco </w:t>
      </w:r>
    </w:p>
    <w:p w:rsidR="00CC1002" w:rsidRPr="002D4D5E" w:rsidRDefault="00CC1002" w:rsidP="00CC1002">
      <w:pPr>
        <w:rPr>
          <w:rFonts w:cstheme="minorHAnsi"/>
          <w:sz w:val="26"/>
          <w:szCs w:val="26"/>
        </w:rPr>
      </w:pPr>
      <w:r w:rsidRPr="002D4D5E">
        <w:rPr>
          <w:rFonts w:cstheme="minorHAnsi"/>
          <w:sz w:val="26"/>
          <w:szCs w:val="26"/>
        </w:rPr>
        <w:t>El me confiará más</w:t>
      </w:r>
    </w:p>
    <w:p w:rsidR="00CC1002" w:rsidRPr="002D4D5E" w:rsidRDefault="00CC1002" w:rsidP="00CC1002">
      <w:pPr>
        <w:rPr>
          <w:rFonts w:cstheme="minorHAnsi"/>
          <w:sz w:val="26"/>
          <w:szCs w:val="26"/>
        </w:rPr>
      </w:pPr>
      <w:r w:rsidRPr="002D4D5E">
        <w:rPr>
          <w:rFonts w:cstheme="minorHAnsi"/>
          <w:sz w:val="26"/>
          <w:szCs w:val="26"/>
        </w:rPr>
        <w:t xml:space="preserve">Si soy fiel en lo poco </w:t>
      </w:r>
    </w:p>
    <w:p w:rsidR="00CC1002" w:rsidRPr="002D4D5E" w:rsidRDefault="00CC1002" w:rsidP="00CC1002">
      <w:pPr>
        <w:rPr>
          <w:rFonts w:cstheme="minorHAnsi"/>
          <w:sz w:val="26"/>
          <w:szCs w:val="26"/>
        </w:rPr>
      </w:pPr>
      <w:r w:rsidRPr="002D4D5E">
        <w:rPr>
          <w:rFonts w:cstheme="minorHAnsi"/>
          <w:sz w:val="26"/>
          <w:szCs w:val="26"/>
        </w:rPr>
        <w:t>Mis pasos guiará</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Yo creo en la misericordia de Dios </w:t>
      </w:r>
    </w:p>
    <w:p w:rsidR="00CC1002" w:rsidRPr="002D4D5E" w:rsidRDefault="00CC1002" w:rsidP="00CC1002">
      <w:pPr>
        <w:rPr>
          <w:rFonts w:cstheme="minorHAnsi"/>
          <w:sz w:val="26"/>
          <w:szCs w:val="26"/>
        </w:rPr>
      </w:pPr>
      <w:r w:rsidRPr="002D4D5E">
        <w:rPr>
          <w:rFonts w:cstheme="minorHAnsi"/>
          <w:sz w:val="26"/>
          <w:szCs w:val="26"/>
        </w:rPr>
        <w:t>Yo creo en la misericordia de Dios</w:t>
      </w:r>
    </w:p>
    <w:p w:rsidR="00CC1002" w:rsidRPr="002D4D5E" w:rsidRDefault="00CC1002" w:rsidP="00CC1002">
      <w:pPr>
        <w:rPr>
          <w:rFonts w:cstheme="minorHAnsi"/>
          <w:sz w:val="26"/>
          <w:szCs w:val="26"/>
        </w:rPr>
      </w:pPr>
      <w:r w:rsidRPr="002D4D5E">
        <w:rPr>
          <w:rFonts w:cstheme="minorHAnsi"/>
          <w:sz w:val="26"/>
          <w:szCs w:val="26"/>
        </w:rPr>
        <w:t xml:space="preserve">Yo creo en la misericordia de mi Señor </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Yo creo en el Espíritu de Dios</w:t>
      </w:r>
    </w:p>
    <w:p w:rsidR="00CC1002" w:rsidRPr="002D4D5E" w:rsidRDefault="00CC1002" w:rsidP="00CC1002">
      <w:pPr>
        <w:rPr>
          <w:rFonts w:cstheme="minorHAnsi"/>
          <w:sz w:val="26"/>
          <w:szCs w:val="26"/>
        </w:rPr>
      </w:pPr>
      <w:r w:rsidRPr="002D4D5E">
        <w:rPr>
          <w:rFonts w:cstheme="minorHAnsi"/>
          <w:sz w:val="26"/>
          <w:szCs w:val="26"/>
        </w:rPr>
        <w:t>Yo creo en el Espíritu de Dios</w:t>
      </w:r>
    </w:p>
    <w:p w:rsidR="00CC1002" w:rsidRPr="002D4D5E" w:rsidRDefault="00CC1002" w:rsidP="00CC1002">
      <w:pPr>
        <w:rPr>
          <w:rFonts w:cstheme="minorHAnsi"/>
          <w:sz w:val="26"/>
          <w:szCs w:val="26"/>
        </w:rPr>
      </w:pPr>
      <w:r w:rsidRPr="002D4D5E">
        <w:rPr>
          <w:rFonts w:cstheme="minorHAnsi"/>
          <w:sz w:val="26"/>
          <w:szCs w:val="26"/>
        </w:rPr>
        <w:t>Yo creo en el Espíritu de mi Señor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Yo creo en el amor de Dios</w:t>
      </w:r>
    </w:p>
    <w:p w:rsidR="00CC1002" w:rsidRPr="002D4D5E" w:rsidRDefault="00CC1002" w:rsidP="00CC1002">
      <w:pPr>
        <w:rPr>
          <w:rFonts w:cstheme="minorHAnsi"/>
          <w:sz w:val="26"/>
          <w:szCs w:val="26"/>
        </w:rPr>
      </w:pPr>
      <w:r w:rsidRPr="002D4D5E">
        <w:rPr>
          <w:rFonts w:cstheme="minorHAnsi"/>
          <w:sz w:val="26"/>
          <w:szCs w:val="26"/>
        </w:rPr>
        <w:t>Yo creo en el amor de Dios</w:t>
      </w:r>
    </w:p>
    <w:p w:rsidR="00CC1002" w:rsidRPr="002D4D5E" w:rsidRDefault="00CC1002" w:rsidP="00CC1002">
      <w:pPr>
        <w:rPr>
          <w:rFonts w:cstheme="minorHAnsi"/>
          <w:sz w:val="26"/>
          <w:szCs w:val="26"/>
        </w:rPr>
      </w:pPr>
      <w:r w:rsidRPr="002D4D5E">
        <w:rPr>
          <w:rFonts w:cstheme="minorHAnsi"/>
          <w:sz w:val="26"/>
          <w:szCs w:val="26"/>
        </w:rPr>
        <w:t>Yo creo en el amor de mi Señor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MARGARITAS</w:t>
      </w:r>
    </w:p>
    <w:p w:rsidR="00CC1002" w:rsidRPr="002D4D5E" w:rsidRDefault="00CC1002" w:rsidP="00CC1002">
      <w:pPr>
        <w:rPr>
          <w:rFonts w:cstheme="minorHAnsi"/>
          <w:sz w:val="26"/>
          <w:szCs w:val="26"/>
        </w:rPr>
      </w:pPr>
      <w:r w:rsidRPr="002D4D5E">
        <w:rPr>
          <w:rFonts w:cstheme="minorHAnsi"/>
          <w:sz w:val="26"/>
          <w:szCs w:val="26"/>
        </w:rPr>
        <w:t>Margaritas comenzaron a salir</w:t>
      </w:r>
    </w:p>
    <w:p w:rsidR="00CC1002" w:rsidRPr="002D4D5E" w:rsidRDefault="00CC1002" w:rsidP="00CC1002">
      <w:pPr>
        <w:rPr>
          <w:rFonts w:cstheme="minorHAnsi"/>
          <w:sz w:val="26"/>
          <w:szCs w:val="26"/>
        </w:rPr>
      </w:pPr>
      <w:r w:rsidRPr="002D4D5E">
        <w:rPr>
          <w:rFonts w:cstheme="minorHAnsi"/>
          <w:sz w:val="26"/>
          <w:szCs w:val="26"/>
        </w:rPr>
        <w:t>y me anunciaron lo que está por venir</w:t>
      </w:r>
    </w:p>
    <w:p w:rsidR="00CC1002" w:rsidRPr="002D4D5E" w:rsidRDefault="00CC1002" w:rsidP="00CC1002">
      <w:pPr>
        <w:rPr>
          <w:rFonts w:cstheme="minorHAnsi"/>
          <w:sz w:val="26"/>
          <w:szCs w:val="26"/>
        </w:rPr>
      </w:pPr>
      <w:r w:rsidRPr="002D4D5E">
        <w:rPr>
          <w:rFonts w:cstheme="minorHAnsi"/>
          <w:sz w:val="26"/>
          <w:szCs w:val="26"/>
        </w:rPr>
        <w:t>como una linda primavera de color</w:t>
      </w:r>
    </w:p>
    <w:p w:rsidR="00CC1002" w:rsidRPr="002D4D5E" w:rsidRDefault="00CC1002" w:rsidP="00CC1002">
      <w:pPr>
        <w:rPr>
          <w:rFonts w:cstheme="minorHAnsi"/>
          <w:sz w:val="26"/>
          <w:szCs w:val="26"/>
        </w:rPr>
      </w:pPr>
      <w:r w:rsidRPr="002D4D5E">
        <w:rPr>
          <w:rFonts w:cstheme="minorHAnsi"/>
          <w:sz w:val="26"/>
          <w:szCs w:val="26"/>
        </w:rPr>
        <w:t>llegan los tiempos</w:t>
      </w:r>
    </w:p>
    <w:p w:rsidR="00CC1002" w:rsidRPr="002D4D5E" w:rsidRDefault="00CC1002" w:rsidP="00CC1002">
      <w:pPr>
        <w:rPr>
          <w:rFonts w:cstheme="minorHAnsi"/>
          <w:sz w:val="26"/>
          <w:szCs w:val="26"/>
        </w:rPr>
      </w:pPr>
      <w:r w:rsidRPr="002D4D5E">
        <w:rPr>
          <w:rFonts w:cstheme="minorHAnsi"/>
          <w:sz w:val="26"/>
          <w:szCs w:val="26"/>
        </w:rPr>
        <w:t>que el Señor nos anunció.</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Serán los tiempos de la hermandad</w:t>
      </w:r>
    </w:p>
    <w:p w:rsidR="00CC1002" w:rsidRPr="002D4D5E" w:rsidRDefault="00CC1002" w:rsidP="00CC1002">
      <w:pPr>
        <w:rPr>
          <w:rFonts w:cstheme="minorHAnsi"/>
          <w:sz w:val="26"/>
          <w:szCs w:val="26"/>
        </w:rPr>
      </w:pPr>
      <w:r w:rsidRPr="002D4D5E">
        <w:rPr>
          <w:rFonts w:cstheme="minorHAnsi"/>
          <w:sz w:val="26"/>
          <w:szCs w:val="26"/>
        </w:rPr>
        <w:t>serán los tiempos de la tranquilidad</w:t>
      </w:r>
    </w:p>
    <w:p w:rsidR="00CC1002" w:rsidRPr="002D4D5E" w:rsidRDefault="00CC1002" w:rsidP="00CC1002">
      <w:pPr>
        <w:rPr>
          <w:rFonts w:cstheme="minorHAnsi"/>
          <w:sz w:val="26"/>
          <w:szCs w:val="26"/>
        </w:rPr>
      </w:pPr>
      <w:r w:rsidRPr="002D4D5E">
        <w:rPr>
          <w:rFonts w:cstheme="minorHAnsi"/>
          <w:sz w:val="26"/>
          <w:szCs w:val="26"/>
        </w:rPr>
        <w:t>serán los tiempos de la felicidad</w:t>
      </w:r>
    </w:p>
    <w:p w:rsidR="00CC1002" w:rsidRPr="002D4D5E" w:rsidRDefault="00CC1002" w:rsidP="00CC1002">
      <w:pPr>
        <w:rPr>
          <w:rFonts w:cstheme="minorHAnsi"/>
          <w:sz w:val="26"/>
          <w:szCs w:val="26"/>
        </w:rPr>
      </w:pPr>
      <w:r w:rsidRPr="002D4D5E">
        <w:rPr>
          <w:rFonts w:cstheme="minorHAnsi"/>
          <w:sz w:val="26"/>
          <w:szCs w:val="26"/>
        </w:rPr>
        <w:t>y florecerán como margaritas.</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Margaritas comenzaron a salir</w:t>
      </w:r>
    </w:p>
    <w:p w:rsidR="00CC1002" w:rsidRPr="002D4D5E" w:rsidRDefault="00CC1002" w:rsidP="00CC1002">
      <w:pPr>
        <w:rPr>
          <w:rFonts w:cstheme="minorHAnsi"/>
          <w:sz w:val="26"/>
          <w:szCs w:val="26"/>
        </w:rPr>
      </w:pPr>
      <w:r w:rsidRPr="002D4D5E">
        <w:rPr>
          <w:rFonts w:cstheme="minorHAnsi"/>
          <w:sz w:val="26"/>
          <w:szCs w:val="26"/>
        </w:rPr>
        <w:t>y me anunciaron lo que está por venir</w:t>
      </w:r>
    </w:p>
    <w:p w:rsidR="00CC1002" w:rsidRPr="002D4D5E" w:rsidRDefault="00CC1002" w:rsidP="00CC1002">
      <w:pPr>
        <w:rPr>
          <w:rFonts w:cstheme="minorHAnsi"/>
          <w:sz w:val="26"/>
          <w:szCs w:val="26"/>
        </w:rPr>
      </w:pPr>
      <w:r w:rsidRPr="002D4D5E">
        <w:rPr>
          <w:rFonts w:cstheme="minorHAnsi"/>
          <w:sz w:val="26"/>
          <w:szCs w:val="26"/>
        </w:rPr>
        <w:t>como una linda primavera de color</w:t>
      </w:r>
    </w:p>
    <w:p w:rsidR="00CC1002" w:rsidRPr="002D4D5E" w:rsidRDefault="00CC1002" w:rsidP="00CC1002">
      <w:pPr>
        <w:rPr>
          <w:rFonts w:cstheme="minorHAnsi"/>
          <w:sz w:val="26"/>
          <w:szCs w:val="26"/>
        </w:rPr>
      </w:pPr>
      <w:r w:rsidRPr="002D4D5E">
        <w:rPr>
          <w:rFonts w:cstheme="minorHAnsi"/>
          <w:sz w:val="26"/>
          <w:szCs w:val="26"/>
        </w:rPr>
        <w:t>llegan los tiempos</w:t>
      </w:r>
    </w:p>
    <w:p w:rsidR="00CC1002" w:rsidRPr="002D4D5E" w:rsidRDefault="00CC1002" w:rsidP="00CC1002">
      <w:pPr>
        <w:rPr>
          <w:rFonts w:cstheme="minorHAnsi"/>
          <w:sz w:val="26"/>
          <w:szCs w:val="26"/>
        </w:rPr>
      </w:pPr>
      <w:r w:rsidRPr="002D4D5E">
        <w:rPr>
          <w:rFonts w:cstheme="minorHAnsi"/>
          <w:sz w:val="26"/>
          <w:szCs w:val="26"/>
        </w:rPr>
        <w:t>que el Señor nos anunció.</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Serán los tiempos de la hermandad</w:t>
      </w:r>
    </w:p>
    <w:p w:rsidR="00CC1002" w:rsidRPr="002D4D5E" w:rsidRDefault="00CC1002" w:rsidP="00CC1002">
      <w:pPr>
        <w:rPr>
          <w:rFonts w:cstheme="minorHAnsi"/>
          <w:sz w:val="26"/>
          <w:szCs w:val="26"/>
        </w:rPr>
      </w:pPr>
      <w:r w:rsidRPr="002D4D5E">
        <w:rPr>
          <w:rFonts w:cstheme="minorHAnsi"/>
          <w:sz w:val="26"/>
          <w:szCs w:val="26"/>
        </w:rPr>
        <w:t>serán los tiempos de la tranquilidad</w:t>
      </w:r>
    </w:p>
    <w:p w:rsidR="00CC1002" w:rsidRPr="002D4D5E" w:rsidRDefault="00CC1002" w:rsidP="00CC1002">
      <w:pPr>
        <w:rPr>
          <w:rFonts w:cstheme="minorHAnsi"/>
          <w:sz w:val="26"/>
          <w:szCs w:val="26"/>
        </w:rPr>
      </w:pPr>
      <w:r w:rsidRPr="002D4D5E">
        <w:rPr>
          <w:rFonts w:cstheme="minorHAnsi"/>
          <w:sz w:val="26"/>
          <w:szCs w:val="26"/>
        </w:rPr>
        <w:t>serán los tiempos de la felicidad</w:t>
      </w:r>
    </w:p>
    <w:p w:rsidR="00CC1002" w:rsidRPr="002D4D5E" w:rsidRDefault="00CC1002" w:rsidP="00CC1002">
      <w:pPr>
        <w:rPr>
          <w:rFonts w:cstheme="minorHAnsi"/>
          <w:sz w:val="26"/>
          <w:szCs w:val="26"/>
        </w:rPr>
      </w:pPr>
      <w:r w:rsidRPr="002D4D5E">
        <w:rPr>
          <w:rFonts w:cstheme="minorHAnsi"/>
          <w:sz w:val="26"/>
          <w:szCs w:val="26"/>
        </w:rPr>
        <w:t>y florecerán como margaritas.</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SIERVO POR AMOR.</w:t>
      </w:r>
    </w:p>
    <w:p w:rsidR="00CC1002" w:rsidRPr="002D4D5E" w:rsidRDefault="00CC1002" w:rsidP="00CC1002">
      <w:pPr>
        <w:rPr>
          <w:rFonts w:cstheme="minorHAnsi"/>
          <w:sz w:val="26"/>
          <w:szCs w:val="26"/>
        </w:rPr>
      </w:pPr>
      <w:r w:rsidRPr="002D4D5E">
        <w:rPr>
          <w:rFonts w:cstheme="minorHAnsi"/>
          <w:sz w:val="26"/>
          <w:szCs w:val="26"/>
        </w:rPr>
        <w:t>Una noche de sudores</w:t>
      </w:r>
    </w:p>
    <w:p w:rsidR="00CC1002" w:rsidRPr="002D4D5E" w:rsidRDefault="00CC1002" w:rsidP="00CC1002">
      <w:pPr>
        <w:rPr>
          <w:rFonts w:cstheme="minorHAnsi"/>
          <w:sz w:val="26"/>
          <w:szCs w:val="26"/>
        </w:rPr>
      </w:pPr>
      <w:r w:rsidRPr="002D4D5E">
        <w:rPr>
          <w:rFonts w:cstheme="minorHAnsi"/>
          <w:sz w:val="26"/>
          <w:szCs w:val="26"/>
        </w:rPr>
        <w:t>Y la barca en alta mar</w:t>
      </w:r>
    </w:p>
    <w:p w:rsidR="00CC1002" w:rsidRPr="002D4D5E" w:rsidRDefault="00CC1002" w:rsidP="00CC1002">
      <w:pPr>
        <w:rPr>
          <w:rFonts w:cstheme="minorHAnsi"/>
          <w:sz w:val="26"/>
          <w:szCs w:val="26"/>
        </w:rPr>
      </w:pPr>
      <w:r w:rsidRPr="002D4D5E">
        <w:rPr>
          <w:rFonts w:cstheme="minorHAnsi"/>
          <w:sz w:val="26"/>
          <w:szCs w:val="26"/>
        </w:rPr>
        <w:t>Con el primer rayo de sol</w:t>
      </w:r>
    </w:p>
    <w:p w:rsidR="00CC1002" w:rsidRPr="002D4D5E" w:rsidRDefault="00CC1002" w:rsidP="00CC1002">
      <w:pPr>
        <w:rPr>
          <w:rFonts w:cstheme="minorHAnsi"/>
          <w:sz w:val="26"/>
          <w:szCs w:val="26"/>
        </w:rPr>
      </w:pPr>
      <w:r w:rsidRPr="002D4D5E">
        <w:rPr>
          <w:rFonts w:cstheme="minorHAnsi"/>
          <w:sz w:val="26"/>
          <w:szCs w:val="26"/>
        </w:rPr>
        <w:t>En tus redes nada hay.</w:t>
      </w:r>
    </w:p>
    <w:p w:rsidR="00CC1002" w:rsidRPr="002D4D5E" w:rsidRDefault="00CC1002" w:rsidP="00CC1002">
      <w:pPr>
        <w:rPr>
          <w:rFonts w:cstheme="minorHAnsi"/>
          <w:sz w:val="26"/>
          <w:szCs w:val="26"/>
        </w:rPr>
      </w:pPr>
      <w:r w:rsidRPr="002D4D5E">
        <w:rPr>
          <w:rFonts w:cstheme="minorHAnsi"/>
          <w:sz w:val="26"/>
          <w:szCs w:val="26"/>
        </w:rPr>
        <w:t>Y la voz que dentro de habla</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Otro mar te mostrará</w:t>
      </w:r>
    </w:p>
    <w:p w:rsidR="00CC1002" w:rsidRPr="002D4D5E" w:rsidRDefault="00CC1002" w:rsidP="00CC1002">
      <w:pPr>
        <w:rPr>
          <w:rFonts w:cstheme="minorHAnsi"/>
          <w:sz w:val="26"/>
          <w:szCs w:val="26"/>
        </w:rPr>
      </w:pPr>
      <w:r w:rsidRPr="002D4D5E">
        <w:rPr>
          <w:rFonts w:cstheme="minorHAnsi"/>
          <w:sz w:val="26"/>
          <w:szCs w:val="26"/>
        </w:rPr>
        <w:t>Y al corazón de cada hombre</w:t>
      </w:r>
    </w:p>
    <w:p w:rsidR="00CC1002" w:rsidRPr="002D4D5E" w:rsidRDefault="00CC1002" w:rsidP="00CC1002">
      <w:pPr>
        <w:rPr>
          <w:rFonts w:cstheme="minorHAnsi"/>
          <w:sz w:val="26"/>
          <w:szCs w:val="26"/>
        </w:rPr>
      </w:pPr>
      <w:r w:rsidRPr="002D4D5E">
        <w:rPr>
          <w:rFonts w:cstheme="minorHAnsi"/>
          <w:sz w:val="26"/>
          <w:szCs w:val="26"/>
        </w:rPr>
        <w:t>Tus redes arrojarás.</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Ofrece, tu vida</w:t>
      </w:r>
    </w:p>
    <w:p w:rsidR="00CC1002" w:rsidRPr="002D4D5E" w:rsidRDefault="00CC1002" w:rsidP="00CC1002">
      <w:pPr>
        <w:rPr>
          <w:rFonts w:cstheme="minorHAnsi"/>
          <w:sz w:val="26"/>
          <w:szCs w:val="26"/>
        </w:rPr>
      </w:pPr>
      <w:r w:rsidRPr="002D4D5E">
        <w:rPr>
          <w:rFonts w:cstheme="minorHAnsi"/>
          <w:sz w:val="26"/>
          <w:szCs w:val="26"/>
        </w:rPr>
        <w:lastRenderedPageBreak/>
        <w:t>Como María al pie de la cruz, y serás</w:t>
      </w:r>
    </w:p>
    <w:p w:rsidR="00CC1002" w:rsidRPr="002D4D5E" w:rsidRDefault="00CC1002" w:rsidP="00CC1002">
      <w:pPr>
        <w:rPr>
          <w:rFonts w:cstheme="minorHAnsi"/>
          <w:sz w:val="26"/>
          <w:szCs w:val="26"/>
        </w:rPr>
      </w:pPr>
      <w:r w:rsidRPr="002D4D5E">
        <w:rPr>
          <w:rFonts w:cstheme="minorHAnsi"/>
          <w:sz w:val="26"/>
          <w:szCs w:val="26"/>
        </w:rPr>
        <w:t>Siervo de cada hombre</w:t>
      </w:r>
    </w:p>
    <w:p w:rsidR="00CC1002" w:rsidRPr="002D4D5E" w:rsidRDefault="00CC1002" w:rsidP="00CC1002">
      <w:pPr>
        <w:rPr>
          <w:rFonts w:cstheme="minorHAnsi"/>
          <w:sz w:val="26"/>
          <w:szCs w:val="26"/>
        </w:rPr>
      </w:pPr>
      <w:r w:rsidRPr="002D4D5E">
        <w:rPr>
          <w:rFonts w:cstheme="minorHAnsi"/>
          <w:sz w:val="26"/>
          <w:szCs w:val="26"/>
        </w:rPr>
        <w:t>Siervo por amor</w:t>
      </w:r>
    </w:p>
    <w:p w:rsidR="00CC1002" w:rsidRPr="002D4D5E" w:rsidRDefault="00CC1002" w:rsidP="00CC1002">
      <w:pPr>
        <w:rPr>
          <w:rFonts w:cstheme="minorHAnsi"/>
          <w:sz w:val="26"/>
          <w:szCs w:val="26"/>
        </w:rPr>
      </w:pPr>
      <w:r w:rsidRPr="002D4D5E">
        <w:rPr>
          <w:rFonts w:cstheme="minorHAnsi"/>
          <w:sz w:val="26"/>
          <w:szCs w:val="26"/>
        </w:rPr>
        <w:t>Sacerdote de la humanidad.</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“Ven y sígueme”</w:t>
      </w:r>
    </w:p>
    <w:p w:rsidR="00CC1002" w:rsidRPr="002D4D5E" w:rsidRDefault="00CC1002" w:rsidP="00CC1002">
      <w:pPr>
        <w:rPr>
          <w:rFonts w:cstheme="minorHAnsi"/>
          <w:sz w:val="26"/>
          <w:szCs w:val="26"/>
        </w:rPr>
      </w:pPr>
      <w:r w:rsidRPr="002D4D5E">
        <w:rPr>
          <w:rFonts w:cstheme="minorHAnsi"/>
          <w:sz w:val="26"/>
          <w:szCs w:val="26"/>
        </w:rPr>
        <w:t>Es la voz que hoy te llama</w:t>
      </w:r>
    </w:p>
    <w:p w:rsidR="00CC1002" w:rsidRPr="002D4D5E" w:rsidRDefault="00CC1002" w:rsidP="00CC1002">
      <w:pPr>
        <w:rPr>
          <w:rFonts w:cstheme="minorHAnsi"/>
          <w:sz w:val="26"/>
          <w:szCs w:val="26"/>
        </w:rPr>
      </w:pPr>
      <w:r w:rsidRPr="002D4D5E">
        <w:rPr>
          <w:rFonts w:cstheme="minorHAnsi"/>
          <w:sz w:val="26"/>
          <w:szCs w:val="26"/>
        </w:rPr>
        <w:t>Es la voz que no se apaga</w:t>
      </w:r>
    </w:p>
    <w:p w:rsidR="00CC1002" w:rsidRPr="002D4D5E" w:rsidRDefault="00CC1002" w:rsidP="00CC1002">
      <w:pPr>
        <w:rPr>
          <w:rFonts w:cstheme="minorHAnsi"/>
          <w:sz w:val="26"/>
          <w:szCs w:val="26"/>
        </w:rPr>
      </w:pPr>
      <w:r w:rsidRPr="002D4D5E">
        <w:rPr>
          <w:rFonts w:cstheme="minorHAnsi"/>
          <w:sz w:val="26"/>
          <w:szCs w:val="26"/>
        </w:rPr>
        <w:t>Es Jesucristo el que pasa.</w:t>
      </w:r>
    </w:p>
    <w:p w:rsidR="00CC1002" w:rsidRPr="002D4D5E" w:rsidRDefault="00CC1002" w:rsidP="00CC1002">
      <w:pPr>
        <w:rPr>
          <w:rFonts w:cstheme="minorHAnsi"/>
          <w:sz w:val="26"/>
          <w:szCs w:val="26"/>
        </w:rPr>
      </w:pPr>
      <w:r w:rsidRPr="002D4D5E">
        <w:rPr>
          <w:rFonts w:cstheme="minorHAnsi"/>
          <w:sz w:val="26"/>
          <w:szCs w:val="26"/>
        </w:rPr>
        <w:t>“No temas sube a mi barca”</w:t>
      </w:r>
    </w:p>
    <w:p w:rsidR="00CC1002" w:rsidRPr="002D4D5E" w:rsidRDefault="00CC1002" w:rsidP="00CC1002">
      <w:pPr>
        <w:rPr>
          <w:rFonts w:cstheme="minorHAnsi"/>
          <w:sz w:val="26"/>
          <w:szCs w:val="26"/>
        </w:rPr>
      </w:pPr>
      <w:r w:rsidRPr="002D4D5E">
        <w:rPr>
          <w:rFonts w:cstheme="minorHAnsi"/>
          <w:sz w:val="26"/>
          <w:szCs w:val="26"/>
        </w:rPr>
        <w:t>deja tus redes en la playa</w:t>
      </w:r>
    </w:p>
    <w:p w:rsidR="00CC1002" w:rsidRPr="002D4D5E" w:rsidRDefault="00CC1002" w:rsidP="00CC1002">
      <w:pPr>
        <w:rPr>
          <w:rFonts w:cstheme="minorHAnsi"/>
          <w:sz w:val="26"/>
          <w:szCs w:val="26"/>
        </w:rPr>
      </w:pPr>
      <w:r w:rsidRPr="002D4D5E">
        <w:rPr>
          <w:rFonts w:cstheme="minorHAnsi"/>
          <w:sz w:val="26"/>
          <w:szCs w:val="26"/>
        </w:rPr>
        <w:t>en la ribera de las almas,</w:t>
      </w:r>
    </w:p>
    <w:p w:rsidR="00CC1002" w:rsidRPr="002D4D5E" w:rsidRDefault="00CC1002" w:rsidP="00CC1002">
      <w:pPr>
        <w:rPr>
          <w:rFonts w:cstheme="minorHAnsi"/>
          <w:sz w:val="26"/>
          <w:szCs w:val="26"/>
        </w:rPr>
      </w:pPr>
      <w:r w:rsidRPr="002D4D5E">
        <w:rPr>
          <w:rFonts w:cstheme="minorHAnsi"/>
          <w:sz w:val="26"/>
          <w:szCs w:val="26"/>
        </w:rPr>
        <w:t>un nuevo mar te mostrará.</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Ofrece, tu vida</w:t>
      </w:r>
    </w:p>
    <w:p w:rsidR="00CC1002" w:rsidRPr="002D4D5E" w:rsidRDefault="00CC1002" w:rsidP="00CC1002">
      <w:pPr>
        <w:rPr>
          <w:rFonts w:cstheme="minorHAnsi"/>
          <w:sz w:val="26"/>
          <w:szCs w:val="26"/>
        </w:rPr>
      </w:pPr>
      <w:r w:rsidRPr="002D4D5E">
        <w:rPr>
          <w:rFonts w:cstheme="minorHAnsi"/>
          <w:sz w:val="26"/>
          <w:szCs w:val="26"/>
        </w:rPr>
        <w:t>Como María al pie de la cruz, y serás</w:t>
      </w:r>
    </w:p>
    <w:p w:rsidR="00CC1002" w:rsidRPr="002D4D5E" w:rsidRDefault="00CC1002" w:rsidP="00CC1002">
      <w:pPr>
        <w:rPr>
          <w:rFonts w:cstheme="minorHAnsi"/>
          <w:sz w:val="26"/>
          <w:szCs w:val="26"/>
        </w:rPr>
      </w:pPr>
      <w:r w:rsidRPr="002D4D5E">
        <w:rPr>
          <w:rFonts w:cstheme="minorHAnsi"/>
          <w:sz w:val="26"/>
          <w:szCs w:val="26"/>
        </w:rPr>
        <w:t>Siervo de cada hombre</w:t>
      </w:r>
    </w:p>
    <w:p w:rsidR="00CC1002" w:rsidRPr="002D4D5E" w:rsidRDefault="00CC1002" w:rsidP="00CC1002">
      <w:pPr>
        <w:rPr>
          <w:rFonts w:cstheme="minorHAnsi"/>
          <w:sz w:val="26"/>
          <w:szCs w:val="26"/>
        </w:rPr>
      </w:pPr>
      <w:r w:rsidRPr="002D4D5E">
        <w:rPr>
          <w:rFonts w:cstheme="minorHAnsi"/>
          <w:sz w:val="26"/>
          <w:szCs w:val="26"/>
        </w:rPr>
        <w:t>Siervo por amor</w:t>
      </w:r>
    </w:p>
    <w:p w:rsidR="00CC1002" w:rsidRPr="002D4D5E" w:rsidRDefault="00CC1002" w:rsidP="00CC1002">
      <w:pPr>
        <w:rPr>
          <w:rFonts w:cstheme="minorHAnsi"/>
          <w:sz w:val="26"/>
          <w:szCs w:val="26"/>
        </w:rPr>
      </w:pPr>
      <w:r w:rsidRPr="002D4D5E">
        <w:rPr>
          <w:rFonts w:cstheme="minorHAnsi"/>
          <w:sz w:val="26"/>
          <w:szCs w:val="26"/>
        </w:rPr>
        <w:t>Sacerdote de la humanidad.</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Avanzabas en silencio</w:t>
      </w:r>
    </w:p>
    <w:p w:rsidR="00CC1002" w:rsidRPr="002D4D5E" w:rsidRDefault="00CC1002" w:rsidP="00CC1002">
      <w:pPr>
        <w:rPr>
          <w:rFonts w:cstheme="minorHAnsi"/>
          <w:sz w:val="26"/>
          <w:szCs w:val="26"/>
        </w:rPr>
      </w:pPr>
      <w:r w:rsidRPr="002D4D5E">
        <w:rPr>
          <w:rFonts w:cstheme="minorHAnsi"/>
          <w:sz w:val="26"/>
          <w:szCs w:val="26"/>
        </w:rPr>
        <w:t>Entre lágrimas y surcos</w:t>
      </w:r>
    </w:p>
    <w:p w:rsidR="00CC1002" w:rsidRPr="002D4D5E" w:rsidRDefault="00CC1002" w:rsidP="00CC1002">
      <w:pPr>
        <w:rPr>
          <w:rFonts w:cstheme="minorHAnsi"/>
          <w:sz w:val="26"/>
          <w:szCs w:val="26"/>
        </w:rPr>
      </w:pPr>
      <w:r w:rsidRPr="002D4D5E">
        <w:rPr>
          <w:rFonts w:cstheme="minorHAnsi"/>
          <w:sz w:val="26"/>
          <w:szCs w:val="26"/>
        </w:rPr>
        <w:t>Esperando que en la tierra</w:t>
      </w:r>
    </w:p>
    <w:p w:rsidR="00CC1002" w:rsidRPr="002D4D5E" w:rsidRDefault="00CC1002" w:rsidP="00CC1002">
      <w:pPr>
        <w:rPr>
          <w:rFonts w:cstheme="minorHAnsi"/>
          <w:sz w:val="26"/>
          <w:szCs w:val="26"/>
        </w:rPr>
      </w:pPr>
      <w:r w:rsidRPr="002D4D5E">
        <w:rPr>
          <w:rFonts w:cstheme="minorHAnsi"/>
          <w:sz w:val="26"/>
          <w:szCs w:val="26"/>
        </w:rPr>
        <w:t>Tu semilla se haga fruto</w:t>
      </w:r>
    </w:p>
    <w:p w:rsidR="00CC1002" w:rsidRPr="002D4D5E" w:rsidRDefault="00CC1002" w:rsidP="00CC1002">
      <w:pPr>
        <w:rPr>
          <w:rFonts w:cstheme="minorHAnsi"/>
          <w:sz w:val="26"/>
          <w:szCs w:val="26"/>
        </w:rPr>
      </w:pPr>
      <w:r w:rsidRPr="002D4D5E">
        <w:rPr>
          <w:rFonts w:cstheme="minorHAnsi"/>
          <w:sz w:val="26"/>
          <w:szCs w:val="26"/>
        </w:rPr>
        <w:t>Hoy tu casa es una fiesta</w:t>
      </w:r>
    </w:p>
    <w:p w:rsidR="00CC1002" w:rsidRPr="002D4D5E" w:rsidRDefault="00CC1002" w:rsidP="00CC1002">
      <w:pPr>
        <w:rPr>
          <w:rFonts w:cstheme="minorHAnsi"/>
          <w:sz w:val="26"/>
          <w:szCs w:val="26"/>
        </w:rPr>
      </w:pPr>
      <w:r w:rsidRPr="002D4D5E">
        <w:rPr>
          <w:rFonts w:cstheme="minorHAnsi"/>
          <w:sz w:val="26"/>
          <w:szCs w:val="26"/>
        </w:rPr>
        <w:t>Porque el trigo ondea ya</w:t>
      </w:r>
    </w:p>
    <w:p w:rsidR="00CC1002" w:rsidRPr="002D4D5E" w:rsidRDefault="00CC1002" w:rsidP="00CC1002">
      <w:pPr>
        <w:rPr>
          <w:rFonts w:cstheme="minorHAnsi"/>
          <w:sz w:val="26"/>
          <w:szCs w:val="26"/>
        </w:rPr>
      </w:pPr>
      <w:r w:rsidRPr="002D4D5E">
        <w:rPr>
          <w:rFonts w:cstheme="minorHAnsi"/>
          <w:sz w:val="26"/>
          <w:szCs w:val="26"/>
        </w:rPr>
        <w:t>Ha madurado bajo el sol</w:t>
      </w:r>
    </w:p>
    <w:p w:rsidR="00CC1002" w:rsidRPr="002D4D5E" w:rsidRDefault="00CC1002" w:rsidP="00CC1002">
      <w:pPr>
        <w:rPr>
          <w:rFonts w:cstheme="minorHAnsi"/>
          <w:sz w:val="26"/>
          <w:szCs w:val="26"/>
        </w:rPr>
      </w:pPr>
      <w:r w:rsidRPr="002D4D5E">
        <w:rPr>
          <w:rFonts w:cstheme="minorHAnsi"/>
          <w:sz w:val="26"/>
          <w:szCs w:val="26"/>
        </w:rPr>
        <w:t>Ya lo puedes cosechar.</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DISCIPULO</w:t>
      </w:r>
    </w:p>
    <w:p w:rsidR="00CC1002" w:rsidRPr="002D4D5E" w:rsidRDefault="00CC1002" w:rsidP="00CC1002">
      <w:pPr>
        <w:rPr>
          <w:rFonts w:cstheme="minorHAnsi"/>
          <w:sz w:val="26"/>
          <w:szCs w:val="26"/>
        </w:rPr>
      </w:pPr>
      <w:r w:rsidRPr="002D4D5E">
        <w:rPr>
          <w:rFonts w:cstheme="minorHAnsi"/>
          <w:sz w:val="26"/>
          <w:szCs w:val="26"/>
        </w:rPr>
        <w:t>Sí, yo estuve allí en aquel momento,</w:t>
      </w:r>
    </w:p>
    <w:p w:rsidR="00CC1002" w:rsidRPr="002D4D5E" w:rsidRDefault="00CC1002" w:rsidP="00CC1002">
      <w:pPr>
        <w:rPr>
          <w:rFonts w:cstheme="minorHAnsi"/>
          <w:sz w:val="26"/>
          <w:szCs w:val="26"/>
        </w:rPr>
      </w:pPr>
      <w:r w:rsidRPr="002D4D5E">
        <w:rPr>
          <w:rFonts w:cstheme="minorHAnsi"/>
          <w:sz w:val="26"/>
          <w:szCs w:val="26"/>
        </w:rPr>
        <w:t>en que él salvaba al mundo en aquella cruz.</w:t>
      </w:r>
    </w:p>
    <w:p w:rsidR="00CC1002" w:rsidRPr="002D4D5E" w:rsidRDefault="00CC1002" w:rsidP="00CC1002">
      <w:pPr>
        <w:rPr>
          <w:rFonts w:cstheme="minorHAnsi"/>
          <w:sz w:val="26"/>
          <w:szCs w:val="26"/>
        </w:rPr>
      </w:pPr>
      <w:r w:rsidRPr="002D4D5E">
        <w:rPr>
          <w:rFonts w:cstheme="minorHAnsi"/>
          <w:sz w:val="26"/>
          <w:szCs w:val="26"/>
        </w:rPr>
        <w:t>Sí, yo estuve allí en aquel momento,</w:t>
      </w:r>
    </w:p>
    <w:p w:rsidR="00CC1002" w:rsidRPr="002D4D5E" w:rsidRDefault="00CC1002" w:rsidP="00CC1002">
      <w:pPr>
        <w:rPr>
          <w:rFonts w:cstheme="minorHAnsi"/>
          <w:sz w:val="26"/>
          <w:szCs w:val="26"/>
        </w:rPr>
      </w:pPr>
      <w:r w:rsidRPr="002D4D5E">
        <w:rPr>
          <w:rFonts w:cstheme="minorHAnsi"/>
          <w:sz w:val="26"/>
          <w:szCs w:val="26"/>
        </w:rPr>
        <w:t>que aun a sus enemigos perdonó.</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Sí, yo estuve allí, yo soy testigo,</w:t>
      </w:r>
    </w:p>
    <w:p w:rsidR="00CC1002" w:rsidRPr="002D4D5E" w:rsidRDefault="00CC1002" w:rsidP="00CC1002">
      <w:pPr>
        <w:rPr>
          <w:rFonts w:cstheme="minorHAnsi"/>
          <w:sz w:val="26"/>
          <w:szCs w:val="26"/>
        </w:rPr>
      </w:pPr>
      <w:r w:rsidRPr="002D4D5E">
        <w:rPr>
          <w:rFonts w:cstheme="minorHAnsi"/>
          <w:sz w:val="26"/>
          <w:szCs w:val="26"/>
        </w:rPr>
        <w:t>soy testigo de lo grande de su amor,</w:t>
      </w:r>
    </w:p>
    <w:p w:rsidR="00CC1002" w:rsidRPr="002D4D5E" w:rsidRDefault="00CC1002" w:rsidP="00CC1002">
      <w:pPr>
        <w:rPr>
          <w:rFonts w:cstheme="minorHAnsi"/>
          <w:sz w:val="26"/>
          <w:szCs w:val="26"/>
        </w:rPr>
      </w:pPr>
      <w:r w:rsidRPr="002D4D5E">
        <w:rPr>
          <w:rFonts w:cstheme="minorHAnsi"/>
          <w:sz w:val="26"/>
          <w:szCs w:val="26"/>
        </w:rPr>
        <w:t>cuando solo se quedó,</w:t>
      </w:r>
    </w:p>
    <w:p w:rsidR="00CC1002" w:rsidRPr="002D4D5E" w:rsidRDefault="00CC1002" w:rsidP="00CC1002">
      <w:pPr>
        <w:rPr>
          <w:rFonts w:cstheme="minorHAnsi"/>
          <w:sz w:val="26"/>
          <w:szCs w:val="26"/>
        </w:rPr>
      </w:pPr>
      <w:r w:rsidRPr="002D4D5E">
        <w:rPr>
          <w:rFonts w:cstheme="minorHAnsi"/>
          <w:sz w:val="26"/>
          <w:szCs w:val="26"/>
        </w:rPr>
        <w:t xml:space="preserve">como un cordero se entregó. </w:t>
      </w:r>
    </w:p>
    <w:p w:rsidR="00CC1002" w:rsidRPr="002D4D5E" w:rsidRDefault="00CC1002" w:rsidP="00CC1002">
      <w:pPr>
        <w:rPr>
          <w:rFonts w:cstheme="minorHAnsi"/>
          <w:sz w:val="26"/>
          <w:szCs w:val="26"/>
        </w:rPr>
      </w:pPr>
      <w:r w:rsidRPr="002D4D5E">
        <w:rPr>
          <w:rFonts w:cstheme="minorHAnsi"/>
          <w:sz w:val="26"/>
          <w:szCs w:val="26"/>
        </w:rPr>
        <w:t>Yo no me aparté de él ni un segundo,</w:t>
      </w:r>
    </w:p>
    <w:p w:rsidR="00CC1002" w:rsidRPr="002D4D5E" w:rsidRDefault="00CC1002" w:rsidP="00CC1002">
      <w:pPr>
        <w:rPr>
          <w:rFonts w:cstheme="minorHAnsi"/>
          <w:sz w:val="26"/>
          <w:szCs w:val="26"/>
        </w:rPr>
      </w:pPr>
      <w:r w:rsidRPr="002D4D5E">
        <w:rPr>
          <w:rFonts w:cstheme="minorHAnsi"/>
          <w:sz w:val="26"/>
          <w:szCs w:val="26"/>
        </w:rPr>
        <w:t>yo quería verlo y que él me viera ahí.</w:t>
      </w:r>
    </w:p>
    <w:p w:rsidR="00CC1002" w:rsidRPr="002D4D5E" w:rsidRDefault="00CC1002" w:rsidP="00CC1002">
      <w:pPr>
        <w:rPr>
          <w:rFonts w:cstheme="minorHAnsi"/>
          <w:sz w:val="26"/>
          <w:szCs w:val="26"/>
        </w:rPr>
      </w:pPr>
      <w:r w:rsidRPr="002D4D5E">
        <w:rPr>
          <w:rFonts w:cstheme="minorHAnsi"/>
          <w:sz w:val="26"/>
          <w:szCs w:val="26"/>
        </w:rPr>
        <w:t>Y fue entonces cuando en mí fijó sus ojos,</w:t>
      </w:r>
    </w:p>
    <w:p w:rsidR="00CC1002" w:rsidRPr="002D4D5E" w:rsidRDefault="00CC1002" w:rsidP="00CC1002">
      <w:pPr>
        <w:rPr>
          <w:rFonts w:cstheme="minorHAnsi"/>
          <w:sz w:val="26"/>
          <w:szCs w:val="26"/>
        </w:rPr>
      </w:pPr>
      <w:r w:rsidRPr="002D4D5E">
        <w:rPr>
          <w:rFonts w:cstheme="minorHAnsi"/>
          <w:sz w:val="26"/>
          <w:szCs w:val="26"/>
        </w:rPr>
        <w:t>y con lágrimas, llorando, dijo así:</w:t>
      </w:r>
    </w:p>
    <w:p w:rsidR="00CC1002" w:rsidRPr="002D4D5E" w:rsidRDefault="00CC1002" w:rsidP="00CC1002">
      <w:pPr>
        <w:rPr>
          <w:rFonts w:cstheme="minorHAnsi"/>
          <w:sz w:val="26"/>
          <w:szCs w:val="26"/>
        </w:rPr>
      </w:pPr>
      <w:r w:rsidRPr="002D4D5E">
        <w:rPr>
          <w:rFonts w:cstheme="minorHAnsi"/>
          <w:sz w:val="26"/>
          <w:szCs w:val="26"/>
        </w:rPr>
        <w:t xml:space="preserve">«Hijo,   te la doy por Madre      </w:t>
      </w:r>
    </w:p>
    <w:p w:rsidR="00CC1002" w:rsidRPr="002D4D5E" w:rsidRDefault="00CC1002" w:rsidP="00CC1002">
      <w:pPr>
        <w:rPr>
          <w:rFonts w:cstheme="minorHAnsi"/>
          <w:sz w:val="26"/>
          <w:szCs w:val="26"/>
        </w:rPr>
      </w:pPr>
      <w:r w:rsidRPr="002D4D5E">
        <w:rPr>
          <w:rFonts w:cstheme="minorHAnsi"/>
          <w:sz w:val="26"/>
          <w:szCs w:val="26"/>
        </w:rPr>
        <w:t xml:space="preserve">ámala  y cuídala por mí».       </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Y sus ojos me miraban suplicantes,</w:t>
      </w:r>
    </w:p>
    <w:p w:rsidR="00CC1002" w:rsidRPr="002D4D5E" w:rsidRDefault="00CC1002" w:rsidP="00CC1002">
      <w:pPr>
        <w:rPr>
          <w:rFonts w:cstheme="minorHAnsi"/>
          <w:sz w:val="26"/>
          <w:szCs w:val="26"/>
        </w:rPr>
      </w:pPr>
      <w:r w:rsidRPr="002D4D5E">
        <w:rPr>
          <w:rFonts w:cstheme="minorHAnsi"/>
          <w:sz w:val="26"/>
          <w:szCs w:val="26"/>
        </w:rPr>
        <w:t>al entregarme aquello más bello para él.</w:t>
      </w:r>
    </w:p>
    <w:p w:rsidR="00CC1002" w:rsidRPr="002D4D5E" w:rsidRDefault="00CC1002" w:rsidP="00CC1002">
      <w:pPr>
        <w:rPr>
          <w:rFonts w:cstheme="minorHAnsi"/>
          <w:sz w:val="26"/>
          <w:szCs w:val="26"/>
        </w:rPr>
      </w:pPr>
      <w:r w:rsidRPr="002D4D5E">
        <w:rPr>
          <w:rFonts w:cstheme="minorHAnsi"/>
          <w:sz w:val="26"/>
          <w:szCs w:val="26"/>
        </w:rPr>
        <w:t>"Cuídala por mí, discípulo,</w:t>
      </w:r>
    </w:p>
    <w:p w:rsidR="00CC1002" w:rsidRPr="002D4D5E" w:rsidRDefault="00CC1002" w:rsidP="00CC1002">
      <w:pPr>
        <w:rPr>
          <w:rFonts w:cstheme="minorHAnsi"/>
          <w:sz w:val="26"/>
          <w:szCs w:val="26"/>
        </w:rPr>
      </w:pPr>
      <w:r w:rsidRPr="002D4D5E">
        <w:rPr>
          <w:rFonts w:cstheme="minorHAnsi"/>
          <w:sz w:val="26"/>
          <w:szCs w:val="26"/>
        </w:rPr>
        <w:t>ámala, pues tu Madre es".</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 xml:space="preserve">Sí, yo soy aquel discípulo, y ella, </w:t>
      </w:r>
    </w:p>
    <w:p w:rsidR="00CC1002" w:rsidRPr="002D4D5E" w:rsidRDefault="00CC1002" w:rsidP="00CC1002">
      <w:pPr>
        <w:rPr>
          <w:rFonts w:cstheme="minorHAnsi"/>
          <w:sz w:val="26"/>
          <w:szCs w:val="26"/>
        </w:rPr>
      </w:pPr>
      <w:r w:rsidRPr="002D4D5E">
        <w:rPr>
          <w:rFonts w:cstheme="minorHAnsi"/>
          <w:sz w:val="26"/>
          <w:szCs w:val="26"/>
        </w:rPr>
        <w:t>ella mi madre.</w:t>
      </w:r>
    </w:p>
    <w:p w:rsidR="00CC1002" w:rsidRPr="002D4D5E" w:rsidRDefault="00CC1002" w:rsidP="00CC1002">
      <w:pPr>
        <w:rPr>
          <w:rFonts w:cstheme="minorHAnsi"/>
          <w:sz w:val="26"/>
          <w:szCs w:val="26"/>
        </w:rPr>
      </w:pPr>
      <w:r w:rsidRPr="002D4D5E">
        <w:rPr>
          <w:rFonts w:cstheme="minorHAnsi"/>
          <w:sz w:val="26"/>
          <w:szCs w:val="26"/>
        </w:rPr>
        <w:t xml:space="preserve">La recibí,     feliz viví,       </w:t>
      </w:r>
    </w:p>
    <w:p w:rsidR="00CC1002" w:rsidRPr="002D4D5E" w:rsidRDefault="00CC1002" w:rsidP="00CC1002">
      <w:pPr>
        <w:rPr>
          <w:rFonts w:cstheme="minorHAnsi"/>
          <w:sz w:val="26"/>
          <w:szCs w:val="26"/>
        </w:rPr>
      </w:pPr>
      <w:r w:rsidRPr="002D4D5E">
        <w:rPr>
          <w:rFonts w:cstheme="minorHAnsi"/>
          <w:sz w:val="26"/>
          <w:szCs w:val="26"/>
        </w:rPr>
        <w:t>recíbela,  tu madre es,</w:t>
      </w:r>
    </w:p>
    <w:p w:rsidR="00CC1002" w:rsidRPr="002D4D5E" w:rsidRDefault="00CC1002" w:rsidP="00CC1002">
      <w:pPr>
        <w:rPr>
          <w:rFonts w:cstheme="minorHAnsi"/>
          <w:sz w:val="26"/>
          <w:szCs w:val="26"/>
        </w:rPr>
      </w:pPr>
      <w:r w:rsidRPr="002D4D5E">
        <w:rPr>
          <w:rFonts w:cstheme="minorHAnsi"/>
          <w:sz w:val="26"/>
          <w:szCs w:val="26"/>
        </w:rPr>
        <w:t xml:space="preserve">discípulo. </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LA  ELEGIDA   (Fernando Leiva)</w:t>
      </w:r>
    </w:p>
    <w:p w:rsidR="00CC1002" w:rsidRPr="002D4D5E" w:rsidRDefault="00CC1002" w:rsidP="00CC1002">
      <w:pPr>
        <w:rPr>
          <w:rFonts w:cstheme="minorHAnsi"/>
          <w:sz w:val="26"/>
          <w:szCs w:val="26"/>
        </w:rPr>
      </w:pPr>
      <w:r w:rsidRPr="002D4D5E">
        <w:rPr>
          <w:rFonts w:cstheme="minorHAnsi"/>
          <w:sz w:val="26"/>
          <w:szCs w:val="26"/>
        </w:rPr>
        <w:t>Fuiste mujer, elegida,</w:t>
      </w:r>
    </w:p>
    <w:p w:rsidR="00CC1002" w:rsidRPr="002D4D5E" w:rsidRDefault="00CC1002" w:rsidP="00CC1002">
      <w:pPr>
        <w:rPr>
          <w:rFonts w:cstheme="minorHAnsi"/>
          <w:sz w:val="26"/>
          <w:szCs w:val="26"/>
        </w:rPr>
      </w:pPr>
      <w:r w:rsidRPr="002D4D5E">
        <w:rPr>
          <w:rFonts w:cstheme="minorHAnsi"/>
          <w:sz w:val="26"/>
          <w:szCs w:val="26"/>
        </w:rPr>
        <w:t xml:space="preserve">entre todas preferida, </w:t>
      </w:r>
    </w:p>
    <w:p w:rsidR="00CC1002" w:rsidRPr="002D4D5E" w:rsidRDefault="00CC1002" w:rsidP="00CC1002">
      <w:pPr>
        <w:rPr>
          <w:rFonts w:cstheme="minorHAnsi"/>
          <w:sz w:val="26"/>
          <w:szCs w:val="26"/>
        </w:rPr>
      </w:pPr>
      <w:r w:rsidRPr="002D4D5E">
        <w:rPr>
          <w:rFonts w:cstheme="minorHAnsi"/>
          <w:sz w:val="26"/>
          <w:szCs w:val="26"/>
        </w:rPr>
        <w:t xml:space="preserve">Pues tu vida y tu ser, </w:t>
      </w:r>
    </w:p>
    <w:p w:rsidR="00CC1002" w:rsidRPr="002D4D5E" w:rsidRDefault="00CC1002" w:rsidP="00CC1002">
      <w:pPr>
        <w:rPr>
          <w:rFonts w:cstheme="minorHAnsi"/>
          <w:sz w:val="26"/>
          <w:szCs w:val="26"/>
        </w:rPr>
      </w:pPr>
      <w:r w:rsidRPr="002D4D5E">
        <w:rPr>
          <w:rFonts w:cstheme="minorHAnsi"/>
          <w:sz w:val="26"/>
          <w:szCs w:val="26"/>
        </w:rPr>
        <w:t>agradó al Señor.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Fuiste la cuna, de la verdad, </w:t>
      </w:r>
    </w:p>
    <w:p w:rsidR="00CC1002" w:rsidRPr="002D4D5E" w:rsidRDefault="00CC1002" w:rsidP="00CC1002">
      <w:pPr>
        <w:rPr>
          <w:rFonts w:cstheme="minorHAnsi"/>
          <w:sz w:val="26"/>
          <w:szCs w:val="26"/>
        </w:rPr>
      </w:pPr>
      <w:r w:rsidRPr="002D4D5E">
        <w:rPr>
          <w:rFonts w:cstheme="minorHAnsi"/>
          <w:sz w:val="26"/>
          <w:szCs w:val="26"/>
        </w:rPr>
        <w:t>En Ti se hizo realidad el Amor.</w:t>
      </w:r>
    </w:p>
    <w:p w:rsidR="00CC1002" w:rsidRPr="002D4D5E" w:rsidRDefault="00CC1002" w:rsidP="00CC1002">
      <w:pPr>
        <w:rPr>
          <w:rFonts w:cstheme="minorHAnsi"/>
          <w:sz w:val="26"/>
          <w:szCs w:val="26"/>
        </w:rPr>
      </w:pPr>
      <w:r w:rsidRPr="002D4D5E">
        <w:rPr>
          <w:rFonts w:cstheme="minorHAnsi"/>
          <w:sz w:val="26"/>
          <w:szCs w:val="26"/>
        </w:rPr>
        <w:t>Nació la vida, nació el perdón</w:t>
      </w:r>
    </w:p>
    <w:p w:rsidR="00CC1002" w:rsidRPr="002D4D5E" w:rsidRDefault="00CC1002" w:rsidP="00CC1002">
      <w:pPr>
        <w:rPr>
          <w:rFonts w:cstheme="minorHAnsi"/>
          <w:sz w:val="26"/>
          <w:szCs w:val="26"/>
        </w:rPr>
      </w:pPr>
      <w:r w:rsidRPr="002D4D5E">
        <w:rPr>
          <w:rFonts w:cstheme="minorHAnsi"/>
          <w:sz w:val="26"/>
          <w:szCs w:val="26"/>
        </w:rPr>
        <w:t>En Ti nació la salvación.</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Fuiste mujer, elegida, </w:t>
      </w:r>
    </w:p>
    <w:p w:rsidR="00CC1002" w:rsidRPr="002D4D5E" w:rsidRDefault="00CC1002" w:rsidP="00CC1002">
      <w:pPr>
        <w:rPr>
          <w:rFonts w:cstheme="minorHAnsi"/>
          <w:sz w:val="26"/>
          <w:szCs w:val="26"/>
        </w:rPr>
      </w:pPr>
      <w:r w:rsidRPr="002D4D5E">
        <w:rPr>
          <w:rFonts w:cstheme="minorHAnsi"/>
          <w:sz w:val="26"/>
          <w:szCs w:val="26"/>
        </w:rPr>
        <w:t xml:space="preserve">entre todas preferida, </w:t>
      </w:r>
    </w:p>
    <w:p w:rsidR="00CC1002" w:rsidRPr="002D4D5E" w:rsidRDefault="00CC1002" w:rsidP="00CC1002">
      <w:pPr>
        <w:rPr>
          <w:rFonts w:cstheme="minorHAnsi"/>
          <w:sz w:val="26"/>
          <w:szCs w:val="26"/>
        </w:rPr>
      </w:pPr>
      <w:r w:rsidRPr="002D4D5E">
        <w:rPr>
          <w:rFonts w:cstheme="minorHAnsi"/>
          <w:sz w:val="26"/>
          <w:szCs w:val="26"/>
        </w:rPr>
        <w:t xml:space="preserve">Pues tu vida y tu ser, </w:t>
      </w:r>
    </w:p>
    <w:p w:rsidR="00CC1002" w:rsidRPr="002D4D5E" w:rsidRDefault="00CC1002" w:rsidP="00CC1002">
      <w:pPr>
        <w:rPr>
          <w:rFonts w:cstheme="minorHAnsi"/>
          <w:sz w:val="26"/>
          <w:szCs w:val="26"/>
        </w:rPr>
      </w:pPr>
      <w:r w:rsidRPr="002D4D5E">
        <w:rPr>
          <w:rFonts w:cstheme="minorHAnsi"/>
          <w:sz w:val="26"/>
          <w:szCs w:val="26"/>
        </w:rPr>
        <w:t>agradó al Señor.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Confiarlo todo, tomar la luz,</w:t>
      </w:r>
    </w:p>
    <w:p w:rsidR="00CC1002" w:rsidRPr="002D4D5E" w:rsidRDefault="00CC1002" w:rsidP="00CC1002">
      <w:pPr>
        <w:rPr>
          <w:rFonts w:cstheme="minorHAnsi"/>
          <w:sz w:val="26"/>
          <w:szCs w:val="26"/>
        </w:rPr>
      </w:pPr>
      <w:r w:rsidRPr="002D4D5E">
        <w:rPr>
          <w:rFonts w:cstheme="minorHAnsi"/>
          <w:sz w:val="26"/>
          <w:szCs w:val="26"/>
        </w:rPr>
        <w:t>cuidar de Él y darle tu calor.</w:t>
      </w:r>
    </w:p>
    <w:p w:rsidR="00CC1002" w:rsidRPr="002D4D5E" w:rsidRDefault="00CC1002" w:rsidP="00CC1002">
      <w:pPr>
        <w:rPr>
          <w:rFonts w:cstheme="minorHAnsi"/>
          <w:sz w:val="26"/>
          <w:szCs w:val="26"/>
        </w:rPr>
      </w:pPr>
      <w:r w:rsidRPr="002D4D5E">
        <w:rPr>
          <w:rFonts w:cstheme="minorHAnsi"/>
          <w:sz w:val="26"/>
          <w:szCs w:val="26"/>
        </w:rPr>
        <w:t>Tomar su mano, verle correr,</w:t>
      </w:r>
    </w:p>
    <w:p w:rsidR="00CC1002" w:rsidRPr="002D4D5E" w:rsidRDefault="00CC1002" w:rsidP="00CC1002">
      <w:pPr>
        <w:rPr>
          <w:rFonts w:cstheme="minorHAnsi"/>
          <w:sz w:val="26"/>
          <w:szCs w:val="26"/>
        </w:rPr>
      </w:pPr>
      <w:r w:rsidRPr="002D4D5E">
        <w:rPr>
          <w:rFonts w:cstheme="minorHAnsi"/>
          <w:sz w:val="26"/>
          <w:szCs w:val="26"/>
        </w:rPr>
        <w:t>llenó tu vida el verle crecer.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lastRenderedPageBreak/>
        <w:t xml:space="preserve">Fuiste mujer, elegida, </w:t>
      </w:r>
    </w:p>
    <w:p w:rsidR="00CC1002" w:rsidRPr="002D4D5E" w:rsidRDefault="00CC1002" w:rsidP="00CC1002">
      <w:pPr>
        <w:rPr>
          <w:rFonts w:cstheme="minorHAnsi"/>
          <w:sz w:val="26"/>
          <w:szCs w:val="26"/>
        </w:rPr>
      </w:pPr>
      <w:r w:rsidRPr="002D4D5E">
        <w:rPr>
          <w:rFonts w:cstheme="minorHAnsi"/>
          <w:sz w:val="26"/>
          <w:szCs w:val="26"/>
        </w:rPr>
        <w:t xml:space="preserve">entre todas preferida, </w:t>
      </w:r>
    </w:p>
    <w:p w:rsidR="00CC1002" w:rsidRPr="002D4D5E" w:rsidRDefault="00CC1002" w:rsidP="00CC1002">
      <w:pPr>
        <w:rPr>
          <w:rFonts w:cstheme="minorHAnsi"/>
          <w:sz w:val="26"/>
          <w:szCs w:val="26"/>
        </w:rPr>
      </w:pPr>
      <w:r w:rsidRPr="002D4D5E">
        <w:rPr>
          <w:rFonts w:cstheme="minorHAnsi"/>
          <w:sz w:val="26"/>
          <w:szCs w:val="26"/>
        </w:rPr>
        <w:t xml:space="preserve">pues tu vida y tu ser, </w:t>
      </w:r>
    </w:p>
    <w:p w:rsidR="00CC1002" w:rsidRPr="002D4D5E" w:rsidRDefault="00CC1002" w:rsidP="00CC1002">
      <w:pPr>
        <w:rPr>
          <w:rFonts w:cstheme="minorHAnsi"/>
          <w:sz w:val="26"/>
          <w:szCs w:val="26"/>
        </w:rPr>
      </w:pPr>
      <w:r w:rsidRPr="002D4D5E">
        <w:rPr>
          <w:rFonts w:cstheme="minorHAnsi"/>
          <w:sz w:val="26"/>
          <w:szCs w:val="26"/>
        </w:rPr>
        <w:t>agradó al Señor.</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Y con los años la luz creció,</w:t>
      </w:r>
    </w:p>
    <w:p w:rsidR="00CC1002" w:rsidRPr="002D4D5E" w:rsidRDefault="00CC1002" w:rsidP="00CC1002">
      <w:pPr>
        <w:rPr>
          <w:rFonts w:cstheme="minorHAnsi"/>
          <w:sz w:val="26"/>
          <w:szCs w:val="26"/>
        </w:rPr>
      </w:pPr>
      <w:r w:rsidRPr="002D4D5E">
        <w:rPr>
          <w:rFonts w:cstheme="minorHAnsi"/>
          <w:sz w:val="26"/>
          <w:szCs w:val="26"/>
        </w:rPr>
        <w:t>y dió su vida por mi salvación,</w:t>
      </w:r>
    </w:p>
    <w:p w:rsidR="00CC1002" w:rsidRPr="002D4D5E" w:rsidRDefault="00CC1002" w:rsidP="00CC1002">
      <w:pPr>
        <w:rPr>
          <w:rFonts w:cstheme="minorHAnsi"/>
          <w:sz w:val="26"/>
          <w:szCs w:val="26"/>
        </w:rPr>
      </w:pPr>
      <w:r w:rsidRPr="002D4D5E">
        <w:rPr>
          <w:rFonts w:cstheme="minorHAnsi"/>
          <w:sz w:val="26"/>
          <w:szCs w:val="26"/>
        </w:rPr>
        <w:t>y en aquel momento tu corazón sufrió,</w:t>
      </w:r>
    </w:p>
    <w:p w:rsidR="00CC1002" w:rsidRPr="002D4D5E" w:rsidRDefault="00CC1002" w:rsidP="00CC1002">
      <w:pPr>
        <w:rPr>
          <w:rFonts w:cstheme="minorHAnsi"/>
          <w:sz w:val="26"/>
          <w:szCs w:val="26"/>
        </w:rPr>
      </w:pPr>
      <w:r w:rsidRPr="002D4D5E">
        <w:rPr>
          <w:rFonts w:cstheme="minorHAnsi"/>
          <w:sz w:val="26"/>
          <w:szCs w:val="26"/>
        </w:rPr>
        <w:t>pero el domingo la vida triunfó.</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 xml:space="preserve">Fuiste mujer, elegida, </w:t>
      </w:r>
    </w:p>
    <w:p w:rsidR="00CC1002" w:rsidRPr="002D4D5E" w:rsidRDefault="00CC1002" w:rsidP="00CC1002">
      <w:pPr>
        <w:rPr>
          <w:rFonts w:cstheme="minorHAnsi"/>
          <w:sz w:val="26"/>
          <w:szCs w:val="26"/>
        </w:rPr>
      </w:pPr>
      <w:r w:rsidRPr="002D4D5E">
        <w:rPr>
          <w:rFonts w:cstheme="minorHAnsi"/>
          <w:sz w:val="26"/>
          <w:szCs w:val="26"/>
        </w:rPr>
        <w:t>entre todas preferida,</w:t>
      </w:r>
    </w:p>
    <w:p w:rsidR="00CC1002" w:rsidRPr="002D4D5E" w:rsidRDefault="00CC1002" w:rsidP="00CC1002">
      <w:pPr>
        <w:rPr>
          <w:rFonts w:cstheme="minorHAnsi"/>
          <w:sz w:val="26"/>
          <w:szCs w:val="26"/>
        </w:rPr>
      </w:pPr>
      <w:r w:rsidRPr="002D4D5E">
        <w:rPr>
          <w:rFonts w:cstheme="minorHAnsi"/>
          <w:sz w:val="26"/>
          <w:szCs w:val="26"/>
        </w:rPr>
        <w:t>pues tu vida y tu ser,</w:t>
      </w:r>
    </w:p>
    <w:p w:rsidR="00CC1002" w:rsidRPr="002D4D5E" w:rsidRDefault="00CC1002" w:rsidP="00CC1002">
      <w:pPr>
        <w:rPr>
          <w:rFonts w:cstheme="minorHAnsi"/>
          <w:sz w:val="26"/>
          <w:szCs w:val="26"/>
        </w:rPr>
      </w:pPr>
      <w:r w:rsidRPr="002D4D5E">
        <w:rPr>
          <w:rFonts w:cstheme="minorHAnsi"/>
          <w:sz w:val="26"/>
          <w:szCs w:val="26"/>
        </w:rPr>
        <w:t>agradó al Señor/</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AVE MARÍA</w:t>
      </w:r>
    </w:p>
    <w:p w:rsidR="00CC1002" w:rsidRPr="002D4D5E" w:rsidRDefault="00CC1002" w:rsidP="00CC1002">
      <w:pPr>
        <w:rPr>
          <w:rFonts w:cstheme="minorHAnsi"/>
          <w:sz w:val="26"/>
          <w:szCs w:val="26"/>
        </w:rPr>
      </w:pPr>
      <w:r w:rsidRPr="002D4D5E">
        <w:rPr>
          <w:rFonts w:cstheme="minorHAnsi"/>
          <w:sz w:val="26"/>
          <w:szCs w:val="26"/>
        </w:rPr>
        <w:t>Dios te salve María</w:t>
      </w:r>
    </w:p>
    <w:p w:rsidR="00CC1002" w:rsidRPr="002D4D5E" w:rsidRDefault="00CC1002" w:rsidP="00CC1002">
      <w:pPr>
        <w:rPr>
          <w:rFonts w:cstheme="minorHAnsi"/>
          <w:sz w:val="26"/>
          <w:szCs w:val="26"/>
        </w:rPr>
      </w:pPr>
      <w:r w:rsidRPr="002D4D5E">
        <w:rPr>
          <w:rFonts w:cstheme="minorHAnsi"/>
          <w:sz w:val="26"/>
          <w:szCs w:val="26"/>
        </w:rPr>
        <w:t>llena eres de Gracia por Dios</w:t>
      </w:r>
    </w:p>
    <w:p w:rsidR="00CC1002" w:rsidRPr="002D4D5E" w:rsidRDefault="00CC1002" w:rsidP="00CC1002">
      <w:pPr>
        <w:rPr>
          <w:rFonts w:cstheme="minorHAnsi"/>
          <w:sz w:val="26"/>
          <w:szCs w:val="26"/>
        </w:rPr>
      </w:pPr>
      <w:r w:rsidRPr="002D4D5E">
        <w:rPr>
          <w:rFonts w:cstheme="minorHAnsi"/>
          <w:sz w:val="26"/>
          <w:szCs w:val="26"/>
        </w:rPr>
        <w:t>el Señor es contigo y bendita eres tú.</w:t>
      </w:r>
    </w:p>
    <w:p w:rsidR="00CC1002" w:rsidRPr="002D4D5E" w:rsidRDefault="00CC1002" w:rsidP="00CC1002">
      <w:pPr>
        <w:rPr>
          <w:rFonts w:cstheme="minorHAnsi"/>
          <w:sz w:val="26"/>
          <w:szCs w:val="26"/>
        </w:rPr>
      </w:pPr>
      <w:r w:rsidRPr="002D4D5E">
        <w:rPr>
          <w:rFonts w:cstheme="minorHAnsi"/>
          <w:sz w:val="26"/>
          <w:szCs w:val="26"/>
        </w:rPr>
        <w:t>Y bendito es el fruto de tu vientre Jesús</w:t>
      </w:r>
    </w:p>
    <w:p w:rsidR="00CC1002" w:rsidRPr="002D4D5E" w:rsidRDefault="00CC1002" w:rsidP="00CC1002">
      <w:pPr>
        <w:rPr>
          <w:rFonts w:cstheme="minorHAnsi"/>
          <w:sz w:val="26"/>
          <w:szCs w:val="26"/>
        </w:rPr>
      </w:pPr>
      <w:r w:rsidRPr="002D4D5E">
        <w:rPr>
          <w:rFonts w:cstheme="minorHAnsi"/>
          <w:sz w:val="26"/>
          <w:szCs w:val="26"/>
        </w:rPr>
        <w:t>sea siempre bendito nuestro Dios y Señor.</w:t>
      </w:r>
    </w:p>
    <w:p w:rsidR="00CC1002" w:rsidRPr="002D4D5E" w:rsidRDefault="00CC1002" w:rsidP="00CC1002">
      <w:pPr>
        <w:rPr>
          <w:rFonts w:cstheme="minorHAnsi"/>
          <w:sz w:val="26"/>
          <w:szCs w:val="26"/>
        </w:rPr>
      </w:pPr>
      <w:r w:rsidRPr="002D4D5E">
        <w:rPr>
          <w:rFonts w:cstheme="minorHAnsi"/>
          <w:sz w:val="26"/>
          <w:szCs w:val="26"/>
        </w:rPr>
        <w:t>Ruega por nosotros Santa Madre de Dios</w:t>
      </w:r>
    </w:p>
    <w:p w:rsidR="00CC1002" w:rsidRPr="002D4D5E" w:rsidRDefault="00CC1002" w:rsidP="00CC1002">
      <w:pPr>
        <w:rPr>
          <w:rFonts w:cstheme="minorHAnsi"/>
          <w:sz w:val="26"/>
          <w:szCs w:val="26"/>
        </w:rPr>
      </w:pPr>
      <w:r w:rsidRPr="002D4D5E">
        <w:rPr>
          <w:rFonts w:cstheme="minorHAnsi"/>
          <w:sz w:val="26"/>
          <w:szCs w:val="26"/>
        </w:rPr>
        <w:t>ten piedad de tus hijos que somos pecadores.</w:t>
      </w:r>
    </w:p>
    <w:p w:rsidR="00CC1002" w:rsidRPr="002D4D5E" w:rsidRDefault="00CC1002" w:rsidP="00CC1002">
      <w:pPr>
        <w:rPr>
          <w:rFonts w:cstheme="minorHAnsi"/>
          <w:sz w:val="26"/>
          <w:szCs w:val="26"/>
        </w:rPr>
      </w:pPr>
      <w:r w:rsidRPr="002D4D5E">
        <w:rPr>
          <w:rFonts w:cstheme="minorHAnsi"/>
          <w:sz w:val="26"/>
          <w:szCs w:val="26"/>
        </w:rPr>
        <w:t>Ahora y en la hora en que hayamos de partir</w:t>
      </w:r>
    </w:p>
    <w:p w:rsidR="00CC1002" w:rsidRPr="002D4D5E" w:rsidRDefault="00CC1002" w:rsidP="00CC1002">
      <w:pPr>
        <w:rPr>
          <w:rFonts w:cstheme="minorHAnsi"/>
          <w:sz w:val="26"/>
          <w:szCs w:val="26"/>
        </w:rPr>
      </w:pPr>
      <w:r w:rsidRPr="002D4D5E">
        <w:rPr>
          <w:rFonts w:cstheme="minorHAnsi"/>
          <w:sz w:val="26"/>
          <w:szCs w:val="26"/>
        </w:rPr>
        <w:t>ahora y en la hora de nuestra muerte. Amén</w:t>
      </w:r>
    </w:p>
    <w:p w:rsidR="00CC1002" w:rsidRPr="002D4D5E" w:rsidRDefault="00CC1002" w:rsidP="00CC1002">
      <w:pPr>
        <w:rPr>
          <w:rFonts w:cstheme="minorHAnsi"/>
          <w:sz w:val="26"/>
          <w:szCs w:val="26"/>
        </w:rPr>
      </w:pP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MARÍA, LLENA DE GRACIA</w:t>
      </w:r>
    </w:p>
    <w:p w:rsidR="00CC1002" w:rsidRPr="002D4D5E" w:rsidRDefault="00CC1002" w:rsidP="00CC1002">
      <w:pPr>
        <w:rPr>
          <w:rFonts w:cstheme="minorHAnsi"/>
          <w:sz w:val="26"/>
          <w:szCs w:val="26"/>
        </w:rPr>
      </w:pPr>
      <w:r w:rsidRPr="002D4D5E">
        <w:rPr>
          <w:rFonts w:cstheme="minorHAnsi"/>
          <w:sz w:val="26"/>
          <w:szCs w:val="26"/>
        </w:rPr>
        <w:t>Una entre todas fue la escogida</w:t>
      </w:r>
    </w:p>
    <w:p w:rsidR="00CC1002" w:rsidRPr="002D4D5E" w:rsidRDefault="00CC1002" w:rsidP="00CC1002">
      <w:pPr>
        <w:rPr>
          <w:rFonts w:cstheme="minorHAnsi"/>
          <w:sz w:val="26"/>
          <w:szCs w:val="26"/>
        </w:rPr>
      </w:pPr>
      <w:r w:rsidRPr="002D4D5E">
        <w:rPr>
          <w:rFonts w:cstheme="minorHAnsi"/>
          <w:sz w:val="26"/>
          <w:szCs w:val="26"/>
        </w:rPr>
        <w:t>Fuiste Tú María la elegida</w:t>
      </w:r>
    </w:p>
    <w:p w:rsidR="00CC1002" w:rsidRPr="002D4D5E" w:rsidRDefault="00CC1002" w:rsidP="00CC1002">
      <w:pPr>
        <w:rPr>
          <w:rFonts w:cstheme="minorHAnsi"/>
          <w:sz w:val="26"/>
          <w:szCs w:val="26"/>
        </w:rPr>
      </w:pPr>
      <w:r w:rsidRPr="002D4D5E">
        <w:rPr>
          <w:rFonts w:cstheme="minorHAnsi"/>
          <w:sz w:val="26"/>
          <w:szCs w:val="26"/>
        </w:rPr>
        <w:t>Madre del Señor Madre del Salvador</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María llena de gracia y consuelo</w:t>
      </w:r>
    </w:p>
    <w:p w:rsidR="00CC1002" w:rsidRPr="002D4D5E" w:rsidRDefault="00CC1002" w:rsidP="00CC1002">
      <w:pPr>
        <w:rPr>
          <w:rFonts w:cstheme="minorHAnsi"/>
          <w:sz w:val="26"/>
          <w:szCs w:val="26"/>
        </w:rPr>
      </w:pPr>
      <w:r w:rsidRPr="002D4D5E">
        <w:rPr>
          <w:rFonts w:cstheme="minorHAnsi"/>
          <w:sz w:val="26"/>
          <w:szCs w:val="26"/>
        </w:rPr>
        <w:t>Ven a caminar con el pueblo</w:t>
      </w:r>
    </w:p>
    <w:p w:rsidR="00CC1002" w:rsidRPr="002D4D5E" w:rsidRDefault="00CC1002" w:rsidP="00CC1002">
      <w:pPr>
        <w:rPr>
          <w:rFonts w:cstheme="minorHAnsi"/>
          <w:sz w:val="26"/>
          <w:szCs w:val="26"/>
        </w:rPr>
      </w:pPr>
      <w:r w:rsidRPr="002D4D5E">
        <w:rPr>
          <w:rFonts w:cstheme="minorHAnsi"/>
          <w:sz w:val="26"/>
          <w:szCs w:val="26"/>
        </w:rPr>
        <w:t>Nuestra Madre eres Tú</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Ruega por nosotros pecadores en la tierra</w:t>
      </w:r>
    </w:p>
    <w:p w:rsidR="00CC1002" w:rsidRPr="002D4D5E" w:rsidRDefault="00CC1002" w:rsidP="00CC1002">
      <w:pPr>
        <w:rPr>
          <w:rFonts w:cstheme="minorHAnsi"/>
          <w:sz w:val="26"/>
          <w:szCs w:val="26"/>
        </w:rPr>
      </w:pPr>
      <w:r w:rsidRPr="002D4D5E">
        <w:rPr>
          <w:rFonts w:cstheme="minorHAnsi"/>
          <w:sz w:val="26"/>
          <w:szCs w:val="26"/>
        </w:rPr>
        <w:t xml:space="preserve">Ruega por aquellos </w:t>
      </w:r>
    </w:p>
    <w:p w:rsidR="00CC1002" w:rsidRPr="002D4D5E" w:rsidRDefault="00CC1002" w:rsidP="00CC1002">
      <w:pPr>
        <w:rPr>
          <w:rFonts w:cstheme="minorHAnsi"/>
          <w:sz w:val="26"/>
          <w:szCs w:val="26"/>
        </w:rPr>
      </w:pPr>
      <w:r w:rsidRPr="002D4D5E">
        <w:rPr>
          <w:rFonts w:cstheme="minorHAnsi"/>
          <w:sz w:val="26"/>
          <w:szCs w:val="26"/>
        </w:rPr>
        <w:t xml:space="preserve">que en su Dios Esperan </w:t>
      </w:r>
    </w:p>
    <w:p w:rsidR="00CC1002" w:rsidRPr="002D4D5E" w:rsidRDefault="00CC1002" w:rsidP="00CC1002">
      <w:pPr>
        <w:rPr>
          <w:rFonts w:cstheme="minorHAnsi"/>
          <w:sz w:val="26"/>
          <w:szCs w:val="26"/>
        </w:rPr>
      </w:pPr>
      <w:r w:rsidRPr="002D4D5E">
        <w:rPr>
          <w:rFonts w:cstheme="minorHAnsi"/>
          <w:sz w:val="26"/>
          <w:szCs w:val="26"/>
        </w:rPr>
        <w:t>Madre del Señor Madre del salvador.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MADRE DE  LA IGLESIA</w:t>
      </w:r>
    </w:p>
    <w:p w:rsidR="00CC1002" w:rsidRPr="002D4D5E" w:rsidRDefault="00CC1002" w:rsidP="00CC1002">
      <w:pPr>
        <w:rPr>
          <w:rFonts w:cstheme="minorHAnsi"/>
          <w:sz w:val="26"/>
          <w:szCs w:val="26"/>
        </w:rPr>
      </w:pPr>
      <w:r w:rsidRPr="002D4D5E">
        <w:rPr>
          <w:rFonts w:cstheme="minorHAnsi"/>
          <w:sz w:val="26"/>
          <w:szCs w:val="26"/>
        </w:rPr>
        <w:t xml:space="preserve"> Dios Padre te eligió antes de la creación </w:t>
      </w:r>
    </w:p>
    <w:p w:rsidR="00CC1002" w:rsidRPr="002D4D5E" w:rsidRDefault="00CC1002" w:rsidP="00CC1002">
      <w:pPr>
        <w:rPr>
          <w:rFonts w:cstheme="minorHAnsi"/>
          <w:sz w:val="26"/>
          <w:szCs w:val="26"/>
        </w:rPr>
      </w:pPr>
      <w:r w:rsidRPr="002D4D5E">
        <w:rPr>
          <w:rFonts w:cstheme="minorHAnsi"/>
          <w:sz w:val="26"/>
          <w:szCs w:val="26"/>
        </w:rPr>
        <w:t xml:space="preserve">para realizar en ti su plan de salvación. </w:t>
      </w:r>
    </w:p>
    <w:p w:rsidR="00CC1002" w:rsidRPr="002D4D5E" w:rsidRDefault="00CC1002" w:rsidP="00CC1002">
      <w:pPr>
        <w:rPr>
          <w:rFonts w:cstheme="minorHAnsi"/>
          <w:sz w:val="26"/>
          <w:szCs w:val="26"/>
        </w:rPr>
      </w:pPr>
      <w:r w:rsidRPr="002D4D5E">
        <w:rPr>
          <w:rFonts w:cstheme="minorHAnsi"/>
          <w:sz w:val="26"/>
          <w:szCs w:val="26"/>
        </w:rPr>
        <w:t xml:space="preserve">Tú creíste a su amor, fuiste fiel a su palabra. </w:t>
      </w:r>
    </w:p>
    <w:p w:rsidR="00CC1002" w:rsidRPr="002D4D5E" w:rsidRDefault="00CC1002" w:rsidP="00CC1002">
      <w:pPr>
        <w:rPr>
          <w:rFonts w:cstheme="minorHAnsi"/>
          <w:sz w:val="26"/>
          <w:szCs w:val="26"/>
        </w:rPr>
      </w:pPr>
      <w:r w:rsidRPr="002D4D5E">
        <w:rPr>
          <w:rFonts w:cstheme="minorHAnsi"/>
          <w:sz w:val="26"/>
          <w:szCs w:val="26"/>
        </w:rPr>
        <w:t xml:space="preserve">Y el hijo de Dios te quiso como Madre suya. </w:t>
      </w:r>
    </w:p>
    <w:p w:rsidR="00CC1002" w:rsidRPr="002D4D5E" w:rsidRDefault="00CC1002" w:rsidP="00CC1002">
      <w:pPr>
        <w:rPr>
          <w:rFonts w:cstheme="minorHAnsi"/>
          <w:sz w:val="26"/>
          <w:szCs w:val="26"/>
        </w:rPr>
      </w:pPr>
      <w:r w:rsidRPr="002D4D5E">
        <w:rPr>
          <w:rFonts w:cstheme="minorHAnsi"/>
          <w:sz w:val="26"/>
          <w:szCs w:val="26"/>
        </w:rPr>
        <w:t xml:space="preserve">Y el Espíritu Santo, de Gracia te colmó </w:t>
      </w:r>
    </w:p>
    <w:p w:rsidR="00CC1002" w:rsidRPr="002D4D5E" w:rsidRDefault="00CC1002" w:rsidP="00CC1002">
      <w:pPr>
        <w:rPr>
          <w:rFonts w:cstheme="minorHAnsi"/>
          <w:sz w:val="26"/>
          <w:szCs w:val="26"/>
        </w:rPr>
      </w:pPr>
      <w:r w:rsidRPr="002D4D5E">
        <w:rPr>
          <w:rFonts w:cstheme="minorHAnsi"/>
          <w:sz w:val="26"/>
          <w:szCs w:val="26"/>
        </w:rPr>
        <w:t>y por su amor te dio su bondad.</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Madre del redentor </w:t>
      </w:r>
    </w:p>
    <w:p w:rsidR="00CC1002" w:rsidRPr="002D4D5E" w:rsidRDefault="00CC1002" w:rsidP="00CC1002">
      <w:pPr>
        <w:rPr>
          <w:rFonts w:cstheme="minorHAnsi"/>
          <w:sz w:val="26"/>
          <w:szCs w:val="26"/>
        </w:rPr>
      </w:pPr>
      <w:r w:rsidRPr="002D4D5E">
        <w:rPr>
          <w:rFonts w:cstheme="minorHAnsi"/>
          <w:sz w:val="26"/>
          <w:szCs w:val="26"/>
        </w:rPr>
        <w:t xml:space="preserve">la Iglesia te proclama Bienaventurada, </w:t>
      </w:r>
    </w:p>
    <w:p w:rsidR="00CC1002" w:rsidRPr="002D4D5E" w:rsidRDefault="00CC1002" w:rsidP="00CC1002">
      <w:pPr>
        <w:rPr>
          <w:rFonts w:cstheme="minorHAnsi"/>
          <w:sz w:val="26"/>
          <w:szCs w:val="26"/>
        </w:rPr>
      </w:pPr>
      <w:r w:rsidRPr="002D4D5E">
        <w:rPr>
          <w:rFonts w:cstheme="minorHAnsi"/>
          <w:sz w:val="26"/>
          <w:szCs w:val="26"/>
        </w:rPr>
        <w:t xml:space="preserve">vuélvenos tu mirada amorosa </w:t>
      </w:r>
    </w:p>
    <w:p w:rsidR="00CC1002" w:rsidRPr="002D4D5E" w:rsidRDefault="00CC1002" w:rsidP="00CC1002">
      <w:pPr>
        <w:rPr>
          <w:rFonts w:cstheme="minorHAnsi"/>
          <w:sz w:val="26"/>
          <w:szCs w:val="26"/>
        </w:rPr>
      </w:pPr>
      <w:r w:rsidRPr="002D4D5E">
        <w:rPr>
          <w:rFonts w:cstheme="minorHAnsi"/>
          <w:sz w:val="26"/>
          <w:szCs w:val="26"/>
        </w:rPr>
        <w:t>y fortalece a cuantos sufren por la fe</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Madre de los hombres guía a la humanidad, </w:t>
      </w:r>
    </w:p>
    <w:p w:rsidR="00CC1002" w:rsidRPr="002D4D5E" w:rsidRDefault="00CC1002" w:rsidP="00CC1002">
      <w:pPr>
        <w:rPr>
          <w:rFonts w:cstheme="minorHAnsi"/>
          <w:sz w:val="26"/>
          <w:szCs w:val="26"/>
        </w:rPr>
      </w:pPr>
      <w:r w:rsidRPr="002D4D5E">
        <w:rPr>
          <w:rFonts w:cstheme="minorHAnsi"/>
          <w:sz w:val="26"/>
          <w:szCs w:val="26"/>
        </w:rPr>
        <w:t xml:space="preserve">que busca libertad y justicia para todos. </w:t>
      </w:r>
    </w:p>
    <w:p w:rsidR="00CC1002" w:rsidRPr="002D4D5E" w:rsidRDefault="00CC1002" w:rsidP="00CC1002">
      <w:pPr>
        <w:rPr>
          <w:rFonts w:cstheme="minorHAnsi"/>
          <w:sz w:val="26"/>
          <w:szCs w:val="26"/>
        </w:rPr>
      </w:pPr>
      <w:r w:rsidRPr="002D4D5E">
        <w:rPr>
          <w:rFonts w:cstheme="minorHAnsi"/>
          <w:sz w:val="26"/>
          <w:szCs w:val="26"/>
        </w:rPr>
        <w:t xml:space="preserve">Guíala en sus pasos por la senda de la paz, </w:t>
      </w:r>
    </w:p>
    <w:p w:rsidR="00CC1002" w:rsidRPr="002D4D5E" w:rsidRDefault="00CC1002" w:rsidP="00CC1002">
      <w:pPr>
        <w:rPr>
          <w:rFonts w:cstheme="minorHAnsi"/>
          <w:sz w:val="26"/>
          <w:szCs w:val="26"/>
        </w:rPr>
      </w:pPr>
      <w:r w:rsidRPr="002D4D5E">
        <w:rPr>
          <w:rFonts w:cstheme="minorHAnsi"/>
          <w:sz w:val="26"/>
          <w:szCs w:val="26"/>
        </w:rPr>
        <w:t xml:space="preserve">que encuentren a Cristo, el camino, la verdad y la vida. </w:t>
      </w:r>
    </w:p>
    <w:p w:rsidR="00CC1002" w:rsidRPr="002D4D5E" w:rsidRDefault="00CC1002" w:rsidP="00CC1002">
      <w:pPr>
        <w:rPr>
          <w:rFonts w:cstheme="minorHAnsi"/>
          <w:sz w:val="26"/>
          <w:szCs w:val="26"/>
        </w:rPr>
      </w:pPr>
      <w:r w:rsidRPr="002D4D5E">
        <w:rPr>
          <w:rFonts w:cstheme="minorHAnsi"/>
          <w:sz w:val="26"/>
          <w:szCs w:val="26"/>
        </w:rPr>
        <w:t xml:space="preserve">Apoya, Oh María, nuestra peregrinación </w:t>
      </w:r>
    </w:p>
    <w:p w:rsidR="00CC1002" w:rsidRPr="002D4D5E" w:rsidRDefault="00CC1002" w:rsidP="00CC1002">
      <w:pPr>
        <w:rPr>
          <w:rFonts w:cstheme="minorHAnsi"/>
          <w:sz w:val="26"/>
          <w:szCs w:val="26"/>
        </w:rPr>
      </w:pPr>
      <w:r w:rsidRPr="002D4D5E">
        <w:rPr>
          <w:rFonts w:cstheme="minorHAnsi"/>
          <w:sz w:val="26"/>
          <w:szCs w:val="26"/>
        </w:rPr>
        <w:t xml:space="preserve">y danos Tú la eterna salvación. </w:t>
      </w:r>
    </w:p>
    <w:p w:rsidR="00CC1002" w:rsidRPr="002D4D5E" w:rsidRDefault="00CC1002" w:rsidP="00CC1002">
      <w:pPr>
        <w:rPr>
          <w:rFonts w:cstheme="minorHAnsi"/>
          <w:sz w:val="26"/>
          <w:szCs w:val="26"/>
        </w:rPr>
      </w:pPr>
      <w:r w:rsidRPr="002D4D5E">
        <w:rPr>
          <w:rFonts w:cstheme="minorHAnsi"/>
          <w:sz w:val="26"/>
          <w:szCs w:val="26"/>
        </w:rPr>
        <w:t>o ...y danos Tú a nuestro salvador)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AUXILIADORA DE DON BOSCO</w:t>
      </w:r>
    </w:p>
    <w:p w:rsidR="00CC1002" w:rsidRPr="002D4D5E" w:rsidRDefault="00CC1002" w:rsidP="00CC1002">
      <w:pPr>
        <w:rPr>
          <w:rFonts w:cstheme="minorHAnsi"/>
          <w:sz w:val="26"/>
          <w:szCs w:val="26"/>
        </w:rPr>
      </w:pPr>
      <w:r w:rsidRPr="002D4D5E">
        <w:rPr>
          <w:rFonts w:cstheme="minorHAnsi"/>
          <w:sz w:val="26"/>
          <w:szCs w:val="26"/>
        </w:rPr>
        <w:t xml:space="preserve"> Eres María madre nuestra, </w:t>
      </w:r>
    </w:p>
    <w:p w:rsidR="00CC1002" w:rsidRPr="002D4D5E" w:rsidRDefault="00CC1002" w:rsidP="00CC1002">
      <w:pPr>
        <w:rPr>
          <w:rFonts w:cstheme="minorHAnsi"/>
          <w:sz w:val="26"/>
          <w:szCs w:val="26"/>
        </w:rPr>
      </w:pPr>
      <w:r w:rsidRPr="002D4D5E">
        <w:rPr>
          <w:rFonts w:cstheme="minorHAnsi"/>
          <w:sz w:val="26"/>
          <w:szCs w:val="26"/>
        </w:rPr>
        <w:t>esclava humilde del Señor,</w:t>
      </w:r>
    </w:p>
    <w:p w:rsidR="00CC1002" w:rsidRPr="002D4D5E" w:rsidRDefault="00CC1002" w:rsidP="00CC1002">
      <w:pPr>
        <w:rPr>
          <w:rFonts w:cstheme="minorHAnsi"/>
          <w:sz w:val="26"/>
          <w:szCs w:val="26"/>
        </w:rPr>
      </w:pPr>
      <w:r w:rsidRPr="002D4D5E">
        <w:rPr>
          <w:rFonts w:cstheme="minorHAnsi"/>
          <w:sz w:val="26"/>
          <w:szCs w:val="26"/>
        </w:rPr>
        <w:t xml:space="preserve">eres purísima doncella, </w:t>
      </w:r>
    </w:p>
    <w:p w:rsidR="00CC1002" w:rsidRPr="002D4D5E" w:rsidRDefault="00CC1002" w:rsidP="00CC1002">
      <w:pPr>
        <w:rPr>
          <w:rFonts w:cstheme="minorHAnsi"/>
          <w:sz w:val="26"/>
          <w:szCs w:val="26"/>
        </w:rPr>
      </w:pPr>
      <w:r w:rsidRPr="002D4D5E">
        <w:rPr>
          <w:rFonts w:cstheme="minorHAnsi"/>
          <w:sz w:val="26"/>
          <w:szCs w:val="26"/>
        </w:rPr>
        <w:t>hoy te cantamos con amor.</w:t>
      </w:r>
    </w:p>
    <w:p w:rsidR="00CC1002" w:rsidRPr="002D4D5E" w:rsidRDefault="00CC1002" w:rsidP="00CC1002">
      <w:pPr>
        <w:rPr>
          <w:rFonts w:cstheme="minorHAnsi"/>
          <w:sz w:val="26"/>
          <w:szCs w:val="26"/>
        </w:rPr>
      </w:pPr>
      <w:r w:rsidRPr="002D4D5E">
        <w:rPr>
          <w:rFonts w:cstheme="minorHAnsi"/>
          <w:sz w:val="26"/>
          <w:szCs w:val="26"/>
        </w:rPr>
        <w:t xml:space="preserve">Eres María desde siempre, </w:t>
      </w:r>
    </w:p>
    <w:p w:rsidR="00CC1002" w:rsidRPr="002D4D5E" w:rsidRDefault="00CC1002" w:rsidP="00CC1002">
      <w:pPr>
        <w:rPr>
          <w:rFonts w:cstheme="minorHAnsi"/>
          <w:sz w:val="26"/>
          <w:szCs w:val="26"/>
        </w:rPr>
      </w:pPr>
      <w:r w:rsidRPr="002D4D5E">
        <w:rPr>
          <w:rFonts w:cstheme="minorHAnsi"/>
          <w:sz w:val="26"/>
          <w:szCs w:val="26"/>
        </w:rPr>
        <w:t>eres el cántico de hoy.</w:t>
      </w:r>
    </w:p>
    <w:p w:rsidR="00CC1002" w:rsidRPr="002D4D5E" w:rsidRDefault="00CC1002" w:rsidP="00CC1002">
      <w:pPr>
        <w:rPr>
          <w:rFonts w:cstheme="minorHAnsi"/>
          <w:sz w:val="26"/>
          <w:szCs w:val="26"/>
        </w:rPr>
      </w:pPr>
      <w:r w:rsidRPr="002D4D5E">
        <w:rPr>
          <w:rFonts w:cstheme="minorHAnsi"/>
          <w:sz w:val="26"/>
          <w:szCs w:val="26"/>
        </w:rPr>
        <w:t xml:space="preserve">Ave,  Ave María, Ave. </w:t>
      </w:r>
    </w:p>
    <w:p w:rsidR="00CC1002" w:rsidRPr="002D4D5E" w:rsidRDefault="00CC1002" w:rsidP="00CC1002">
      <w:pPr>
        <w:rPr>
          <w:rFonts w:cstheme="minorHAnsi"/>
          <w:sz w:val="26"/>
          <w:szCs w:val="26"/>
        </w:rPr>
      </w:pPr>
      <w:r w:rsidRPr="002D4D5E">
        <w:rPr>
          <w:rFonts w:cstheme="minorHAnsi"/>
          <w:sz w:val="26"/>
          <w:szCs w:val="26"/>
        </w:rPr>
        <w:lastRenderedPageBreak/>
        <w:t>Ave, Ave María, Ave.</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Eres la guía de Don Bosco, </w:t>
      </w:r>
    </w:p>
    <w:p w:rsidR="00CC1002" w:rsidRPr="002D4D5E" w:rsidRDefault="00CC1002" w:rsidP="00CC1002">
      <w:pPr>
        <w:rPr>
          <w:rFonts w:cstheme="minorHAnsi"/>
          <w:sz w:val="26"/>
          <w:szCs w:val="26"/>
        </w:rPr>
      </w:pPr>
      <w:r w:rsidRPr="002D4D5E">
        <w:rPr>
          <w:rFonts w:cstheme="minorHAnsi"/>
          <w:sz w:val="26"/>
          <w:szCs w:val="26"/>
        </w:rPr>
        <w:t xml:space="preserve">la madre de la juventud. </w:t>
      </w:r>
    </w:p>
    <w:p w:rsidR="00CC1002" w:rsidRPr="002D4D5E" w:rsidRDefault="00CC1002" w:rsidP="00CC1002">
      <w:pPr>
        <w:rPr>
          <w:rFonts w:cstheme="minorHAnsi"/>
          <w:sz w:val="26"/>
          <w:szCs w:val="26"/>
        </w:rPr>
      </w:pPr>
      <w:r w:rsidRPr="002D4D5E">
        <w:rPr>
          <w:rFonts w:cstheme="minorHAnsi"/>
          <w:sz w:val="26"/>
          <w:szCs w:val="26"/>
        </w:rPr>
        <w:t xml:space="preserve">Auxiliadora de la Iglesia, </w:t>
      </w:r>
    </w:p>
    <w:p w:rsidR="00CC1002" w:rsidRPr="002D4D5E" w:rsidRDefault="00CC1002" w:rsidP="00CC1002">
      <w:pPr>
        <w:rPr>
          <w:rFonts w:cstheme="minorHAnsi"/>
          <w:sz w:val="26"/>
          <w:szCs w:val="26"/>
        </w:rPr>
      </w:pPr>
      <w:r w:rsidRPr="002D4D5E">
        <w:rPr>
          <w:rFonts w:cstheme="minorHAnsi"/>
          <w:sz w:val="26"/>
          <w:szCs w:val="26"/>
        </w:rPr>
        <w:t>de todo el pueblo de Dios.</w:t>
      </w:r>
    </w:p>
    <w:p w:rsidR="00CC1002" w:rsidRPr="002D4D5E" w:rsidRDefault="00CC1002" w:rsidP="00CC1002">
      <w:pPr>
        <w:rPr>
          <w:rFonts w:cstheme="minorHAnsi"/>
          <w:sz w:val="26"/>
          <w:szCs w:val="26"/>
        </w:rPr>
      </w:pPr>
      <w:r w:rsidRPr="002D4D5E">
        <w:rPr>
          <w:rFonts w:cstheme="minorHAnsi"/>
          <w:sz w:val="26"/>
          <w:szCs w:val="26"/>
        </w:rPr>
        <w:t xml:space="preserve">María eres desde siempre </w:t>
      </w:r>
    </w:p>
    <w:p w:rsidR="00CC1002" w:rsidRPr="002D4D5E" w:rsidRDefault="00CC1002" w:rsidP="00CC1002">
      <w:pPr>
        <w:rPr>
          <w:rFonts w:cstheme="minorHAnsi"/>
          <w:sz w:val="26"/>
          <w:szCs w:val="26"/>
        </w:rPr>
      </w:pPr>
      <w:r w:rsidRPr="002D4D5E">
        <w:rPr>
          <w:rFonts w:cstheme="minorHAnsi"/>
          <w:sz w:val="26"/>
          <w:szCs w:val="26"/>
        </w:rPr>
        <w:t>la guía de la juventud.</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Eres el grito de esperanza, </w:t>
      </w:r>
    </w:p>
    <w:p w:rsidR="00CC1002" w:rsidRPr="002D4D5E" w:rsidRDefault="00CC1002" w:rsidP="00CC1002">
      <w:pPr>
        <w:rPr>
          <w:rFonts w:cstheme="minorHAnsi"/>
          <w:sz w:val="26"/>
          <w:szCs w:val="26"/>
        </w:rPr>
      </w:pPr>
      <w:r w:rsidRPr="002D4D5E">
        <w:rPr>
          <w:rFonts w:cstheme="minorHAnsi"/>
          <w:sz w:val="26"/>
          <w:szCs w:val="26"/>
        </w:rPr>
        <w:t>eres el canto del amor.</w:t>
      </w:r>
    </w:p>
    <w:p w:rsidR="00CC1002" w:rsidRPr="002D4D5E" w:rsidRDefault="00CC1002" w:rsidP="00CC1002">
      <w:pPr>
        <w:rPr>
          <w:rFonts w:cstheme="minorHAnsi"/>
          <w:sz w:val="26"/>
          <w:szCs w:val="26"/>
        </w:rPr>
      </w:pPr>
      <w:r w:rsidRPr="002D4D5E">
        <w:rPr>
          <w:rFonts w:cstheme="minorHAnsi"/>
          <w:sz w:val="26"/>
          <w:szCs w:val="26"/>
        </w:rPr>
        <w:t xml:space="preserve">Bendito el fruto de tu vientre </w:t>
      </w:r>
    </w:p>
    <w:p w:rsidR="00CC1002" w:rsidRPr="002D4D5E" w:rsidRDefault="00CC1002" w:rsidP="00CC1002">
      <w:pPr>
        <w:rPr>
          <w:rFonts w:cstheme="minorHAnsi"/>
          <w:sz w:val="26"/>
          <w:szCs w:val="26"/>
        </w:rPr>
      </w:pPr>
      <w:r w:rsidRPr="002D4D5E">
        <w:rPr>
          <w:rFonts w:cstheme="minorHAnsi"/>
          <w:sz w:val="26"/>
          <w:szCs w:val="26"/>
        </w:rPr>
        <w:t xml:space="preserve">que con nosotros se quedó. </w:t>
      </w:r>
    </w:p>
    <w:p w:rsidR="00CC1002" w:rsidRPr="002D4D5E" w:rsidRDefault="00CC1002" w:rsidP="00CC1002">
      <w:pPr>
        <w:rPr>
          <w:rFonts w:cstheme="minorHAnsi"/>
          <w:sz w:val="26"/>
          <w:szCs w:val="26"/>
        </w:rPr>
      </w:pPr>
      <w:r w:rsidRPr="002D4D5E">
        <w:rPr>
          <w:rFonts w:cstheme="minorHAnsi"/>
          <w:sz w:val="26"/>
          <w:szCs w:val="26"/>
        </w:rPr>
        <w:t xml:space="preserve">El Emmanuel, Dios con nosotros, </w:t>
      </w:r>
    </w:p>
    <w:p w:rsidR="00CC1002" w:rsidRPr="002D4D5E" w:rsidRDefault="00CC1002" w:rsidP="00CC1002">
      <w:pPr>
        <w:rPr>
          <w:rFonts w:cstheme="minorHAnsi"/>
          <w:sz w:val="26"/>
          <w:szCs w:val="26"/>
        </w:rPr>
      </w:pPr>
      <w:r w:rsidRPr="002D4D5E">
        <w:rPr>
          <w:rFonts w:cstheme="minorHAnsi"/>
          <w:sz w:val="26"/>
          <w:szCs w:val="26"/>
        </w:rPr>
        <w:t>aquel que su vida entregó.</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Son tantos jóvenes caídos </w:t>
      </w:r>
    </w:p>
    <w:p w:rsidR="00CC1002" w:rsidRPr="002D4D5E" w:rsidRDefault="00CC1002" w:rsidP="00CC1002">
      <w:pPr>
        <w:rPr>
          <w:rFonts w:cstheme="minorHAnsi"/>
          <w:sz w:val="26"/>
          <w:szCs w:val="26"/>
        </w:rPr>
      </w:pPr>
      <w:r w:rsidRPr="002D4D5E">
        <w:rPr>
          <w:rFonts w:cstheme="minorHAnsi"/>
          <w:sz w:val="26"/>
          <w:szCs w:val="26"/>
        </w:rPr>
        <w:t>a los que hay que levantar.</w:t>
      </w:r>
    </w:p>
    <w:p w:rsidR="00CC1002" w:rsidRPr="002D4D5E" w:rsidRDefault="00CC1002" w:rsidP="00CC1002">
      <w:pPr>
        <w:rPr>
          <w:rFonts w:cstheme="minorHAnsi"/>
          <w:sz w:val="26"/>
          <w:szCs w:val="26"/>
        </w:rPr>
      </w:pPr>
      <w:r w:rsidRPr="002D4D5E">
        <w:rPr>
          <w:rFonts w:cstheme="minorHAnsi"/>
          <w:sz w:val="26"/>
          <w:szCs w:val="26"/>
        </w:rPr>
        <w:t xml:space="preserve">Son tantas manos lastimadas </w:t>
      </w:r>
    </w:p>
    <w:p w:rsidR="00CC1002" w:rsidRPr="002D4D5E" w:rsidRDefault="00CC1002" w:rsidP="00CC1002">
      <w:pPr>
        <w:rPr>
          <w:rFonts w:cstheme="minorHAnsi"/>
          <w:sz w:val="26"/>
          <w:szCs w:val="26"/>
        </w:rPr>
      </w:pPr>
      <w:r w:rsidRPr="002D4D5E">
        <w:rPr>
          <w:rFonts w:cstheme="minorHAnsi"/>
          <w:sz w:val="26"/>
          <w:szCs w:val="26"/>
        </w:rPr>
        <w:t xml:space="preserve">que con amor hay que vendar. </w:t>
      </w:r>
    </w:p>
    <w:p w:rsidR="00CC1002" w:rsidRPr="002D4D5E" w:rsidRDefault="00CC1002" w:rsidP="00CC1002">
      <w:pPr>
        <w:rPr>
          <w:rFonts w:cstheme="minorHAnsi"/>
          <w:sz w:val="26"/>
          <w:szCs w:val="26"/>
        </w:rPr>
      </w:pPr>
      <w:r w:rsidRPr="002D4D5E">
        <w:rPr>
          <w:rFonts w:cstheme="minorHAnsi"/>
          <w:sz w:val="26"/>
          <w:szCs w:val="26"/>
        </w:rPr>
        <w:t xml:space="preserve">Eres María nuestro ejemplo. </w:t>
      </w:r>
    </w:p>
    <w:p w:rsidR="00CC1002" w:rsidRPr="002D4D5E" w:rsidRDefault="00CC1002" w:rsidP="00CC1002">
      <w:pPr>
        <w:rPr>
          <w:rFonts w:cstheme="minorHAnsi"/>
          <w:sz w:val="26"/>
          <w:szCs w:val="26"/>
        </w:rPr>
      </w:pPr>
      <w:r w:rsidRPr="002D4D5E">
        <w:rPr>
          <w:rFonts w:cstheme="minorHAnsi"/>
          <w:sz w:val="26"/>
          <w:szCs w:val="26"/>
        </w:rPr>
        <w:t>la Madre de la Caridad.</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MARÍA ES</w:t>
      </w:r>
    </w:p>
    <w:p w:rsidR="00CC1002" w:rsidRPr="002D4D5E" w:rsidRDefault="00CC1002" w:rsidP="00CC1002">
      <w:pPr>
        <w:rPr>
          <w:rFonts w:cstheme="minorHAnsi"/>
          <w:sz w:val="26"/>
          <w:szCs w:val="26"/>
        </w:rPr>
      </w:pPr>
      <w:r w:rsidRPr="002D4D5E">
        <w:rPr>
          <w:rFonts w:cstheme="minorHAnsi"/>
          <w:sz w:val="26"/>
          <w:szCs w:val="26"/>
        </w:rPr>
        <w:t>Hace unos días me han preguntado</w:t>
      </w:r>
    </w:p>
    <w:p w:rsidR="00CC1002" w:rsidRPr="002D4D5E" w:rsidRDefault="00CC1002" w:rsidP="00CC1002">
      <w:pPr>
        <w:rPr>
          <w:rFonts w:cstheme="minorHAnsi"/>
          <w:sz w:val="26"/>
          <w:szCs w:val="26"/>
        </w:rPr>
      </w:pPr>
      <w:r w:rsidRPr="002D4D5E">
        <w:rPr>
          <w:rFonts w:cstheme="minorHAnsi"/>
          <w:sz w:val="26"/>
          <w:szCs w:val="26"/>
        </w:rPr>
        <w:t>quién es María y porqué aún hay tantos</w:t>
      </w:r>
    </w:p>
    <w:p w:rsidR="00CC1002" w:rsidRPr="002D4D5E" w:rsidRDefault="00CC1002" w:rsidP="00CC1002">
      <w:pPr>
        <w:rPr>
          <w:rFonts w:cstheme="minorHAnsi"/>
          <w:sz w:val="26"/>
          <w:szCs w:val="26"/>
        </w:rPr>
      </w:pPr>
      <w:r w:rsidRPr="002D4D5E">
        <w:rPr>
          <w:rFonts w:cstheme="minorHAnsi"/>
          <w:sz w:val="26"/>
          <w:szCs w:val="26"/>
        </w:rPr>
        <w:t>que a ella acuden y en ella esperan con fervor.</w:t>
      </w:r>
    </w:p>
    <w:p w:rsidR="00CC1002" w:rsidRPr="002D4D5E" w:rsidRDefault="00CC1002" w:rsidP="00CC1002">
      <w:pPr>
        <w:rPr>
          <w:rFonts w:cstheme="minorHAnsi"/>
          <w:sz w:val="26"/>
          <w:szCs w:val="26"/>
        </w:rPr>
      </w:pPr>
      <w:r w:rsidRPr="002D4D5E">
        <w:rPr>
          <w:rFonts w:cstheme="minorHAnsi"/>
          <w:sz w:val="26"/>
          <w:szCs w:val="26"/>
        </w:rPr>
        <w:t>Y otro me dice que ya se ha ido</w:t>
      </w:r>
    </w:p>
    <w:p w:rsidR="00CC1002" w:rsidRPr="002D4D5E" w:rsidRDefault="00CC1002" w:rsidP="00CC1002">
      <w:pPr>
        <w:rPr>
          <w:rFonts w:cstheme="minorHAnsi"/>
          <w:sz w:val="26"/>
          <w:szCs w:val="26"/>
        </w:rPr>
      </w:pPr>
      <w:r w:rsidRPr="002D4D5E">
        <w:rPr>
          <w:rFonts w:cstheme="minorHAnsi"/>
          <w:sz w:val="26"/>
          <w:szCs w:val="26"/>
        </w:rPr>
        <w:t>que es solo imagen con pies de barro</w:t>
      </w:r>
    </w:p>
    <w:p w:rsidR="00CC1002" w:rsidRPr="002D4D5E" w:rsidRDefault="00CC1002" w:rsidP="00CC1002">
      <w:pPr>
        <w:rPr>
          <w:rFonts w:cstheme="minorHAnsi"/>
          <w:sz w:val="26"/>
          <w:szCs w:val="26"/>
        </w:rPr>
      </w:pPr>
      <w:r w:rsidRPr="002D4D5E">
        <w:rPr>
          <w:rFonts w:cstheme="minorHAnsi"/>
          <w:sz w:val="26"/>
          <w:szCs w:val="26"/>
        </w:rPr>
        <w:t>y que perdemos el tiempo hablando de su amor.</w:t>
      </w:r>
    </w:p>
    <w:p w:rsidR="00CC1002" w:rsidRPr="002D4D5E" w:rsidRDefault="00CC1002" w:rsidP="00CC1002">
      <w:pPr>
        <w:rPr>
          <w:rFonts w:cstheme="minorHAnsi"/>
          <w:sz w:val="26"/>
          <w:szCs w:val="26"/>
        </w:rPr>
      </w:pPr>
      <w:r w:rsidRPr="002D4D5E">
        <w:rPr>
          <w:rFonts w:cstheme="minorHAnsi"/>
          <w:sz w:val="26"/>
          <w:szCs w:val="26"/>
        </w:rPr>
        <w:t>Y ahí me di cuenta que hay mucha gente</w:t>
      </w:r>
    </w:p>
    <w:p w:rsidR="00CC1002" w:rsidRPr="002D4D5E" w:rsidRDefault="00CC1002" w:rsidP="00CC1002">
      <w:pPr>
        <w:rPr>
          <w:rFonts w:cstheme="minorHAnsi"/>
          <w:sz w:val="26"/>
          <w:szCs w:val="26"/>
        </w:rPr>
      </w:pPr>
      <w:r w:rsidRPr="002D4D5E">
        <w:rPr>
          <w:rFonts w:cstheme="minorHAnsi"/>
          <w:sz w:val="26"/>
          <w:szCs w:val="26"/>
        </w:rPr>
        <w:t>que como aquellos profundamente</w:t>
      </w:r>
    </w:p>
    <w:p w:rsidR="00CC1002" w:rsidRPr="002D4D5E" w:rsidRDefault="00CC1002" w:rsidP="00CC1002">
      <w:pPr>
        <w:rPr>
          <w:rFonts w:cstheme="minorHAnsi"/>
          <w:sz w:val="26"/>
          <w:szCs w:val="26"/>
        </w:rPr>
      </w:pPr>
      <w:r w:rsidRPr="002D4D5E">
        <w:rPr>
          <w:rFonts w:cstheme="minorHAnsi"/>
          <w:sz w:val="26"/>
          <w:szCs w:val="26"/>
        </w:rPr>
        <w:t>la necesitan y no lo quieren admitir</w:t>
      </w:r>
    </w:p>
    <w:p w:rsidR="00CC1002" w:rsidRPr="002D4D5E" w:rsidRDefault="00CC1002" w:rsidP="00CC1002">
      <w:pPr>
        <w:rPr>
          <w:rFonts w:cstheme="minorHAnsi"/>
          <w:sz w:val="26"/>
          <w:szCs w:val="26"/>
        </w:rPr>
      </w:pPr>
      <w:r w:rsidRPr="002D4D5E">
        <w:rPr>
          <w:rFonts w:cstheme="minorHAnsi"/>
          <w:sz w:val="26"/>
          <w:szCs w:val="26"/>
        </w:rPr>
        <w:t>y no la ven aunque estén de frente,</w:t>
      </w:r>
    </w:p>
    <w:p w:rsidR="00CC1002" w:rsidRPr="002D4D5E" w:rsidRDefault="00CC1002" w:rsidP="00CC1002">
      <w:pPr>
        <w:rPr>
          <w:rFonts w:cstheme="minorHAnsi"/>
          <w:sz w:val="26"/>
          <w:szCs w:val="26"/>
        </w:rPr>
      </w:pPr>
      <w:r w:rsidRPr="002D4D5E">
        <w:rPr>
          <w:rFonts w:cstheme="minorHAnsi"/>
          <w:sz w:val="26"/>
          <w:szCs w:val="26"/>
        </w:rPr>
        <w:t>no la descubren intensamente</w:t>
      </w:r>
    </w:p>
    <w:p w:rsidR="00CC1002" w:rsidRPr="002D4D5E" w:rsidRDefault="00CC1002" w:rsidP="00CC1002">
      <w:pPr>
        <w:rPr>
          <w:rFonts w:cstheme="minorHAnsi"/>
          <w:sz w:val="26"/>
          <w:szCs w:val="26"/>
        </w:rPr>
      </w:pPr>
      <w:r w:rsidRPr="002D4D5E">
        <w:rPr>
          <w:rFonts w:cstheme="minorHAnsi"/>
          <w:sz w:val="26"/>
          <w:szCs w:val="26"/>
        </w:rPr>
        <w:t>y van pasando ante la vida indiferentes.</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María es del hogar la fuerza.</w:t>
      </w:r>
    </w:p>
    <w:p w:rsidR="00CC1002" w:rsidRPr="002D4D5E" w:rsidRDefault="00CC1002" w:rsidP="00CC1002">
      <w:pPr>
        <w:rPr>
          <w:rFonts w:cstheme="minorHAnsi"/>
          <w:sz w:val="26"/>
          <w:szCs w:val="26"/>
        </w:rPr>
      </w:pPr>
      <w:r w:rsidRPr="002D4D5E">
        <w:rPr>
          <w:rFonts w:cstheme="minorHAnsi"/>
          <w:sz w:val="26"/>
          <w:szCs w:val="26"/>
        </w:rPr>
        <w:t>es la palabra amiga, la mano que alienta.</w:t>
      </w:r>
    </w:p>
    <w:p w:rsidR="00CC1002" w:rsidRPr="002D4D5E" w:rsidRDefault="00CC1002" w:rsidP="00CC1002">
      <w:pPr>
        <w:rPr>
          <w:rFonts w:cstheme="minorHAnsi"/>
          <w:sz w:val="26"/>
          <w:szCs w:val="26"/>
        </w:rPr>
      </w:pPr>
      <w:r w:rsidRPr="002D4D5E">
        <w:rPr>
          <w:rFonts w:cstheme="minorHAnsi"/>
          <w:sz w:val="26"/>
          <w:szCs w:val="26"/>
        </w:rPr>
        <w:t>aquel milagro que aún esperas</w:t>
      </w:r>
    </w:p>
    <w:p w:rsidR="00CC1002" w:rsidRPr="002D4D5E" w:rsidRDefault="00CC1002" w:rsidP="00CC1002">
      <w:pPr>
        <w:rPr>
          <w:rFonts w:cstheme="minorHAnsi"/>
          <w:sz w:val="26"/>
          <w:szCs w:val="26"/>
        </w:rPr>
      </w:pPr>
      <w:r w:rsidRPr="002D4D5E">
        <w:rPr>
          <w:rFonts w:cstheme="minorHAnsi"/>
          <w:sz w:val="26"/>
          <w:szCs w:val="26"/>
        </w:rPr>
        <w:t>muy dentro tuyo hallarás respuesta.</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y cuando sientas que te han dejado</w:t>
      </w:r>
    </w:p>
    <w:p w:rsidR="00CC1002" w:rsidRPr="002D4D5E" w:rsidRDefault="00CC1002" w:rsidP="00CC1002">
      <w:pPr>
        <w:rPr>
          <w:rFonts w:cstheme="minorHAnsi"/>
          <w:sz w:val="26"/>
          <w:szCs w:val="26"/>
        </w:rPr>
      </w:pPr>
      <w:r w:rsidRPr="002D4D5E">
        <w:rPr>
          <w:rFonts w:cstheme="minorHAnsi"/>
          <w:sz w:val="26"/>
          <w:szCs w:val="26"/>
        </w:rPr>
        <w:t>por el camino abandonado</w:t>
      </w:r>
    </w:p>
    <w:p w:rsidR="00CC1002" w:rsidRPr="002D4D5E" w:rsidRDefault="00CC1002" w:rsidP="00CC1002">
      <w:pPr>
        <w:rPr>
          <w:rFonts w:cstheme="minorHAnsi"/>
          <w:sz w:val="26"/>
          <w:szCs w:val="26"/>
        </w:rPr>
      </w:pPr>
      <w:r w:rsidRPr="002D4D5E">
        <w:rPr>
          <w:rFonts w:cstheme="minorHAnsi"/>
          <w:sz w:val="26"/>
          <w:szCs w:val="26"/>
        </w:rPr>
        <w:t>y pienses que ya a nadie puedes recurrir.</w:t>
      </w:r>
    </w:p>
    <w:p w:rsidR="00CC1002" w:rsidRPr="002D4D5E" w:rsidRDefault="00CC1002" w:rsidP="00CC1002">
      <w:pPr>
        <w:rPr>
          <w:rFonts w:cstheme="minorHAnsi"/>
          <w:sz w:val="26"/>
          <w:szCs w:val="26"/>
        </w:rPr>
      </w:pPr>
      <w:r w:rsidRPr="002D4D5E">
        <w:rPr>
          <w:rFonts w:cstheme="minorHAnsi"/>
          <w:sz w:val="26"/>
          <w:szCs w:val="26"/>
        </w:rPr>
        <w:t>ya no lo dudes, amigo mío,</w:t>
      </w:r>
    </w:p>
    <w:p w:rsidR="00CC1002" w:rsidRPr="002D4D5E" w:rsidRDefault="00CC1002" w:rsidP="00CC1002">
      <w:pPr>
        <w:rPr>
          <w:rFonts w:cstheme="minorHAnsi"/>
          <w:sz w:val="26"/>
          <w:szCs w:val="26"/>
        </w:rPr>
      </w:pPr>
      <w:r w:rsidRPr="002D4D5E">
        <w:rPr>
          <w:rFonts w:cstheme="minorHAnsi"/>
          <w:sz w:val="26"/>
          <w:szCs w:val="26"/>
        </w:rPr>
        <w:t>busca la ayuda, busca el cariño</w:t>
      </w:r>
    </w:p>
    <w:p w:rsidR="00CC1002" w:rsidRPr="002D4D5E" w:rsidRDefault="00CC1002" w:rsidP="00CC1002">
      <w:pPr>
        <w:rPr>
          <w:rFonts w:cstheme="minorHAnsi"/>
          <w:sz w:val="26"/>
          <w:szCs w:val="26"/>
        </w:rPr>
      </w:pPr>
      <w:r w:rsidRPr="002D4D5E">
        <w:rPr>
          <w:rFonts w:cstheme="minorHAnsi"/>
          <w:sz w:val="26"/>
          <w:szCs w:val="26"/>
        </w:rPr>
        <w:t>que de la Madre tú sabes puedes recibir.</w:t>
      </w:r>
    </w:p>
    <w:p w:rsidR="00CC1002" w:rsidRPr="002D4D5E" w:rsidRDefault="00CC1002" w:rsidP="00CC1002">
      <w:pPr>
        <w:rPr>
          <w:rFonts w:cstheme="minorHAnsi"/>
          <w:sz w:val="26"/>
          <w:szCs w:val="26"/>
        </w:rPr>
      </w:pPr>
      <w:r w:rsidRPr="002D4D5E">
        <w:rPr>
          <w:rFonts w:cstheme="minorHAnsi"/>
          <w:sz w:val="26"/>
          <w:szCs w:val="26"/>
        </w:rPr>
        <w:t>y date cuenta que hay mucha gente</w:t>
      </w:r>
    </w:p>
    <w:p w:rsidR="00CC1002" w:rsidRPr="002D4D5E" w:rsidRDefault="00CC1002" w:rsidP="00CC1002">
      <w:pPr>
        <w:rPr>
          <w:rFonts w:cstheme="minorHAnsi"/>
          <w:sz w:val="26"/>
          <w:szCs w:val="26"/>
        </w:rPr>
      </w:pPr>
      <w:r w:rsidRPr="002D4D5E">
        <w:rPr>
          <w:rFonts w:cstheme="minorHAnsi"/>
          <w:sz w:val="26"/>
          <w:szCs w:val="26"/>
        </w:rPr>
        <w:t>que como vos tan profundamente</w:t>
      </w:r>
    </w:p>
    <w:p w:rsidR="00CC1002" w:rsidRPr="002D4D5E" w:rsidRDefault="00CC1002" w:rsidP="00CC1002">
      <w:pPr>
        <w:rPr>
          <w:rFonts w:cstheme="minorHAnsi"/>
          <w:sz w:val="26"/>
          <w:szCs w:val="26"/>
        </w:rPr>
      </w:pPr>
      <w:r w:rsidRPr="002D4D5E">
        <w:rPr>
          <w:rFonts w:cstheme="minorHAnsi"/>
          <w:sz w:val="26"/>
          <w:szCs w:val="26"/>
        </w:rPr>
        <w:t>la necesitan y no lo quieren admitir</w:t>
      </w:r>
    </w:p>
    <w:p w:rsidR="00CC1002" w:rsidRPr="002D4D5E" w:rsidRDefault="00CC1002" w:rsidP="00CC1002">
      <w:pPr>
        <w:rPr>
          <w:rFonts w:cstheme="minorHAnsi"/>
          <w:sz w:val="26"/>
          <w:szCs w:val="26"/>
        </w:rPr>
      </w:pPr>
      <w:r w:rsidRPr="002D4D5E">
        <w:rPr>
          <w:rFonts w:cstheme="minorHAnsi"/>
          <w:sz w:val="26"/>
          <w:szCs w:val="26"/>
        </w:rPr>
        <w:t>y no la ves aunque estés de frente,</w:t>
      </w:r>
    </w:p>
    <w:p w:rsidR="00CC1002" w:rsidRPr="002D4D5E" w:rsidRDefault="00CC1002" w:rsidP="00CC1002">
      <w:pPr>
        <w:rPr>
          <w:rFonts w:cstheme="minorHAnsi"/>
          <w:sz w:val="26"/>
          <w:szCs w:val="26"/>
        </w:rPr>
      </w:pPr>
      <w:r w:rsidRPr="002D4D5E">
        <w:rPr>
          <w:rFonts w:cstheme="minorHAnsi"/>
          <w:sz w:val="26"/>
          <w:szCs w:val="26"/>
        </w:rPr>
        <w:t>no la descubres intensamente</w:t>
      </w:r>
    </w:p>
    <w:p w:rsidR="00CC1002" w:rsidRPr="002D4D5E" w:rsidRDefault="00CC1002" w:rsidP="00CC1002">
      <w:pPr>
        <w:rPr>
          <w:rFonts w:cstheme="minorHAnsi"/>
          <w:sz w:val="26"/>
          <w:szCs w:val="26"/>
        </w:rPr>
      </w:pPr>
      <w:r w:rsidRPr="002D4D5E">
        <w:rPr>
          <w:rFonts w:cstheme="minorHAnsi"/>
          <w:sz w:val="26"/>
          <w:szCs w:val="26"/>
        </w:rPr>
        <w:t>anime nuestro mundo para siempre.</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p>
    <w:p w:rsidR="00CC1002" w:rsidRPr="002D4D5E" w:rsidRDefault="00CC1002" w:rsidP="002D4D5E">
      <w:pPr>
        <w:pStyle w:val="Prrafodelista"/>
        <w:numPr>
          <w:ilvl w:val="0"/>
          <w:numId w:val="16"/>
        </w:numPr>
        <w:rPr>
          <w:rFonts w:cstheme="minorHAnsi"/>
          <w:b/>
          <w:sz w:val="26"/>
          <w:szCs w:val="26"/>
        </w:rPr>
      </w:pPr>
      <w:r w:rsidRPr="002D4D5E">
        <w:rPr>
          <w:rFonts w:cstheme="minorHAnsi"/>
          <w:b/>
          <w:sz w:val="26"/>
          <w:szCs w:val="26"/>
        </w:rPr>
        <w:t>CÁNTICO DE MARÍA</w:t>
      </w:r>
    </w:p>
    <w:p w:rsidR="00CC1002" w:rsidRPr="002D4D5E" w:rsidRDefault="00CC1002" w:rsidP="00CC1002">
      <w:pPr>
        <w:rPr>
          <w:rFonts w:cstheme="minorHAnsi"/>
          <w:sz w:val="26"/>
          <w:szCs w:val="26"/>
        </w:rPr>
      </w:pPr>
      <w:r w:rsidRPr="002D4D5E">
        <w:rPr>
          <w:rFonts w:cstheme="minorHAnsi"/>
          <w:sz w:val="26"/>
          <w:szCs w:val="26"/>
        </w:rPr>
        <w:t>Yo canto al Señor porque es grande,</w:t>
      </w:r>
    </w:p>
    <w:p w:rsidR="00CC1002" w:rsidRPr="002D4D5E" w:rsidRDefault="00CC1002" w:rsidP="00CC1002">
      <w:pPr>
        <w:rPr>
          <w:rFonts w:cstheme="minorHAnsi"/>
          <w:sz w:val="26"/>
          <w:szCs w:val="26"/>
        </w:rPr>
      </w:pPr>
      <w:r w:rsidRPr="002D4D5E">
        <w:rPr>
          <w:rFonts w:cstheme="minorHAnsi"/>
          <w:sz w:val="26"/>
          <w:szCs w:val="26"/>
        </w:rPr>
        <w:t>me alegro en el Dios que me salva;</w:t>
      </w:r>
    </w:p>
    <w:p w:rsidR="00CC1002" w:rsidRPr="002D4D5E" w:rsidRDefault="00CC1002" w:rsidP="00CC1002">
      <w:pPr>
        <w:rPr>
          <w:rFonts w:cstheme="minorHAnsi"/>
          <w:sz w:val="26"/>
          <w:szCs w:val="26"/>
        </w:rPr>
      </w:pPr>
      <w:r w:rsidRPr="002D4D5E">
        <w:rPr>
          <w:rFonts w:cstheme="minorHAnsi"/>
          <w:sz w:val="26"/>
          <w:szCs w:val="26"/>
        </w:rPr>
        <w:t>feliz me dirán las naciones:</w:t>
      </w:r>
    </w:p>
    <w:p w:rsidR="00CC1002" w:rsidRPr="002D4D5E" w:rsidRDefault="00CC1002" w:rsidP="00CC1002">
      <w:pPr>
        <w:rPr>
          <w:rFonts w:cstheme="minorHAnsi"/>
          <w:sz w:val="26"/>
          <w:szCs w:val="26"/>
        </w:rPr>
      </w:pPr>
      <w:r w:rsidRPr="002D4D5E">
        <w:rPr>
          <w:rFonts w:cstheme="minorHAnsi"/>
          <w:sz w:val="26"/>
          <w:szCs w:val="26"/>
        </w:rPr>
        <w:t>en mí descansó su mirada.</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Unidos a todos los pueblos, </w:t>
      </w:r>
    </w:p>
    <w:p w:rsidR="00CC1002" w:rsidRPr="002D4D5E" w:rsidRDefault="00CC1002" w:rsidP="00CC1002">
      <w:pPr>
        <w:rPr>
          <w:rFonts w:cstheme="minorHAnsi"/>
          <w:sz w:val="26"/>
          <w:szCs w:val="26"/>
        </w:rPr>
      </w:pPr>
      <w:r w:rsidRPr="002D4D5E">
        <w:rPr>
          <w:rFonts w:cstheme="minorHAnsi"/>
          <w:sz w:val="26"/>
          <w:szCs w:val="26"/>
        </w:rPr>
        <w:t>cantemos al Dios que nos salva.</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Él hizo en mí obras grandes,</w:t>
      </w:r>
    </w:p>
    <w:p w:rsidR="00CC1002" w:rsidRPr="002D4D5E" w:rsidRDefault="00CC1002" w:rsidP="00CC1002">
      <w:pPr>
        <w:rPr>
          <w:rFonts w:cstheme="minorHAnsi"/>
          <w:sz w:val="26"/>
          <w:szCs w:val="26"/>
        </w:rPr>
      </w:pPr>
      <w:r w:rsidRPr="002D4D5E">
        <w:rPr>
          <w:rFonts w:cstheme="minorHAnsi"/>
          <w:sz w:val="26"/>
          <w:szCs w:val="26"/>
        </w:rPr>
        <w:t>su amor es más fuerte que el tiempo;</w:t>
      </w:r>
    </w:p>
    <w:p w:rsidR="00CC1002" w:rsidRPr="002D4D5E" w:rsidRDefault="00CC1002" w:rsidP="00CC1002">
      <w:pPr>
        <w:rPr>
          <w:rFonts w:cstheme="minorHAnsi"/>
          <w:sz w:val="26"/>
          <w:szCs w:val="26"/>
        </w:rPr>
      </w:pPr>
      <w:r w:rsidRPr="002D4D5E">
        <w:rPr>
          <w:rFonts w:cstheme="minorHAnsi"/>
          <w:sz w:val="26"/>
          <w:szCs w:val="26"/>
        </w:rPr>
        <w:t>triunfó sobre el mal de este mundo,</w:t>
      </w:r>
    </w:p>
    <w:p w:rsidR="00CC1002" w:rsidRPr="002D4D5E" w:rsidRDefault="00CC1002" w:rsidP="00CC1002">
      <w:pPr>
        <w:rPr>
          <w:rFonts w:cstheme="minorHAnsi"/>
          <w:sz w:val="26"/>
          <w:szCs w:val="26"/>
        </w:rPr>
      </w:pPr>
      <w:r w:rsidRPr="002D4D5E">
        <w:rPr>
          <w:rFonts w:cstheme="minorHAnsi"/>
          <w:sz w:val="26"/>
          <w:szCs w:val="26"/>
        </w:rPr>
        <w:t>derriba a los hombres soberbios.</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No quiere el poder de unos pocos,</w:t>
      </w:r>
    </w:p>
    <w:p w:rsidR="00CC1002" w:rsidRPr="002D4D5E" w:rsidRDefault="00CC1002" w:rsidP="00CC1002">
      <w:pPr>
        <w:rPr>
          <w:rFonts w:cstheme="minorHAnsi"/>
          <w:sz w:val="26"/>
          <w:szCs w:val="26"/>
        </w:rPr>
      </w:pPr>
      <w:r w:rsidRPr="002D4D5E">
        <w:rPr>
          <w:rFonts w:cstheme="minorHAnsi"/>
          <w:sz w:val="26"/>
          <w:szCs w:val="26"/>
        </w:rPr>
        <w:t>del polvo a los pobres levanta;</w:t>
      </w:r>
    </w:p>
    <w:p w:rsidR="00CC1002" w:rsidRPr="002D4D5E" w:rsidRDefault="00CC1002" w:rsidP="00CC1002">
      <w:pPr>
        <w:rPr>
          <w:rFonts w:cstheme="minorHAnsi"/>
          <w:sz w:val="26"/>
          <w:szCs w:val="26"/>
        </w:rPr>
      </w:pPr>
      <w:r w:rsidRPr="002D4D5E">
        <w:rPr>
          <w:rFonts w:cstheme="minorHAnsi"/>
          <w:sz w:val="26"/>
          <w:szCs w:val="26"/>
        </w:rPr>
        <w:t>dio pan a los hombres hambrientos,</w:t>
      </w:r>
    </w:p>
    <w:p w:rsidR="00CC1002" w:rsidRPr="002D4D5E" w:rsidRDefault="00CC1002" w:rsidP="00CC1002">
      <w:pPr>
        <w:rPr>
          <w:rFonts w:cstheme="minorHAnsi"/>
          <w:sz w:val="26"/>
          <w:szCs w:val="26"/>
        </w:rPr>
      </w:pPr>
      <w:r w:rsidRPr="002D4D5E">
        <w:rPr>
          <w:rFonts w:cstheme="minorHAnsi"/>
          <w:sz w:val="26"/>
          <w:szCs w:val="26"/>
        </w:rPr>
        <w:t>dejando a los ricos sin nada.</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Libera a todos los hombres </w:t>
      </w:r>
    </w:p>
    <w:p w:rsidR="00CC1002" w:rsidRPr="002D4D5E" w:rsidRDefault="00CC1002" w:rsidP="00CC1002">
      <w:pPr>
        <w:rPr>
          <w:rFonts w:cstheme="minorHAnsi"/>
          <w:sz w:val="26"/>
          <w:szCs w:val="26"/>
        </w:rPr>
      </w:pPr>
      <w:r w:rsidRPr="002D4D5E">
        <w:rPr>
          <w:rFonts w:cstheme="minorHAnsi"/>
          <w:sz w:val="26"/>
          <w:szCs w:val="26"/>
        </w:rPr>
        <w:t xml:space="preserve">cumpliendo la eterna promesa </w:t>
      </w:r>
    </w:p>
    <w:p w:rsidR="00CC1002" w:rsidRPr="002D4D5E" w:rsidRDefault="00CC1002" w:rsidP="00CC1002">
      <w:pPr>
        <w:rPr>
          <w:rFonts w:cstheme="minorHAnsi"/>
          <w:sz w:val="26"/>
          <w:szCs w:val="26"/>
        </w:rPr>
      </w:pPr>
      <w:r w:rsidRPr="002D4D5E">
        <w:rPr>
          <w:rFonts w:cstheme="minorHAnsi"/>
          <w:sz w:val="26"/>
          <w:szCs w:val="26"/>
        </w:rPr>
        <w:t xml:space="preserve">que hizo en favor de su pueblo, </w:t>
      </w:r>
    </w:p>
    <w:p w:rsidR="00CC1002" w:rsidRPr="002D4D5E" w:rsidRDefault="00CC1002" w:rsidP="00CC1002">
      <w:pPr>
        <w:rPr>
          <w:rFonts w:cstheme="minorHAnsi"/>
          <w:sz w:val="26"/>
          <w:szCs w:val="26"/>
        </w:rPr>
      </w:pPr>
      <w:r w:rsidRPr="002D4D5E">
        <w:rPr>
          <w:rFonts w:cstheme="minorHAnsi"/>
          <w:sz w:val="26"/>
          <w:szCs w:val="26"/>
        </w:rPr>
        <w:t>los pueblos de toda la tierra.</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lastRenderedPageBreak/>
        <w:t>SANTA MARÍA DEL CAMINO</w:t>
      </w:r>
    </w:p>
    <w:p w:rsidR="00CC1002" w:rsidRPr="002D4D5E" w:rsidRDefault="00CC1002" w:rsidP="00CC1002">
      <w:pPr>
        <w:rPr>
          <w:rFonts w:cstheme="minorHAnsi"/>
          <w:sz w:val="26"/>
          <w:szCs w:val="26"/>
        </w:rPr>
      </w:pPr>
      <w:r w:rsidRPr="002D4D5E">
        <w:rPr>
          <w:rFonts w:cstheme="minorHAnsi"/>
          <w:sz w:val="26"/>
          <w:szCs w:val="26"/>
        </w:rPr>
        <w:t xml:space="preserve">Mientras recorres la vida, </w:t>
      </w:r>
    </w:p>
    <w:p w:rsidR="00CC1002" w:rsidRPr="002D4D5E" w:rsidRDefault="00CC1002" w:rsidP="00CC1002">
      <w:pPr>
        <w:rPr>
          <w:rFonts w:cstheme="minorHAnsi"/>
          <w:sz w:val="26"/>
          <w:szCs w:val="26"/>
        </w:rPr>
      </w:pPr>
      <w:r w:rsidRPr="002D4D5E">
        <w:rPr>
          <w:rFonts w:cstheme="minorHAnsi"/>
          <w:sz w:val="26"/>
          <w:szCs w:val="26"/>
        </w:rPr>
        <w:t xml:space="preserve">tú nunca solo estás; </w:t>
      </w:r>
    </w:p>
    <w:p w:rsidR="00CC1002" w:rsidRPr="002D4D5E" w:rsidRDefault="00CC1002" w:rsidP="00CC1002">
      <w:pPr>
        <w:rPr>
          <w:rFonts w:cstheme="minorHAnsi"/>
          <w:sz w:val="26"/>
          <w:szCs w:val="26"/>
        </w:rPr>
      </w:pPr>
      <w:r w:rsidRPr="002D4D5E">
        <w:rPr>
          <w:rFonts w:cstheme="minorHAnsi"/>
          <w:sz w:val="26"/>
          <w:szCs w:val="26"/>
        </w:rPr>
        <w:t xml:space="preserve">contigo por el camino </w:t>
      </w:r>
    </w:p>
    <w:p w:rsidR="00CC1002" w:rsidRPr="002D4D5E" w:rsidRDefault="00CC1002" w:rsidP="00CC1002">
      <w:pPr>
        <w:rPr>
          <w:rFonts w:cstheme="minorHAnsi"/>
          <w:sz w:val="26"/>
          <w:szCs w:val="26"/>
        </w:rPr>
      </w:pPr>
      <w:r w:rsidRPr="002D4D5E">
        <w:rPr>
          <w:rFonts w:cstheme="minorHAnsi"/>
          <w:sz w:val="26"/>
          <w:szCs w:val="26"/>
        </w:rPr>
        <w:t>Santa María va.</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Ven con nosotros a caminar, </w:t>
      </w:r>
    </w:p>
    <w:p w:rsidR="00CC1002" w:rsidRPr="002D4D5E" w:rsidRDefault="00CC1002" w:rsidP="00CC1002">
      <w:pPr>
        <w:rPr>
          <w:rFonts w:cstheme="minorHAnsi"/>
          <w:sz w:val="26"/>
          <w:szCs w:val="26"/>
        </w:rPr>
      </w:pPr>
      <w:r w:rsidRPr="002D4D5E">
        <w:rPr>
          <w:rFonts w:cstheme="minorHAnsi"/>
          <w:sz w:val="26"/>
          <w:szCs w:val="26"/>
        </w:rPr>
        <w:t>Santa María, ven.</w:t>
      </w:r>
    </w:p>
    <w:p w:rsidR="00CC1002" w:rsidRPr="002D4D5E" w:rsidRDefault="00CC1002" w:rsidP="00CC1002">
      <w:pPr>
        <w:rPr>
          <w:rFonts w:cstheme="minorHAnsi"/>
          <w:sz w:val="26"/>
          <w:szCs w:val="26"/>
        </w:rPr>
      </w:pPr>
      <w:r w:rsidRPr="002D4D5E">
        <w:rPr>
          <w:rFonts w:cstheme="minorHAnsi"/>
          <w:sz w:val="26"/>
          <w:szCs w:val="26"/>
        </w:rPr>
        <w:t xml:space="preserve">Ven con nosotros a caminar, </w:t>
      </w:r>
    </w:p>
    <w:p w:rsidR="00CC1002" w:rsidRPr="002D4D5E" w:rsidRDefault="00CC1002" w:rsidP="00CC1002">
      <w:pPr>
        <w:rPr>
          <w:rFonts w:cstheme="minorHAnsi"/>
          <w:sz w:val="26"/>
          <w:szCs w:val="26"/>
        </w:rPr>
      </w:pPr>
      <w:r w:rsidRPr="002D4D5E">
        <w:rPr>
          <w:rFonts w:cstheme="minorHAnsi"/>
          <w:sz w:val="26"/>
          <w:szCs w:val="26"/>
        </w:rPr>
        <w:t>Santa María, ven.</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Aunque te digan algunos</w:t>
      </w:r>
    </w:p>
    <w:p w:rsidR="00CC1002" w:rsidRPr="002D4D5E" w:rsidRDefault="00CC1002" w:rsidP="00CC1002">
      <w:pPr>
        <w:rPr>
          <w:rFonts w:cstheme="minorHAnsi"/>
          <w:sz w:val="26"/>
          <w:szCs w:val="26"/>
        </w:rPr>
      </w:pPr>
      <w:r w:rsidRPr="002D4D5E">
        <w:rPr>
          <w:rFonts w:cstheme="minorHAnsi"/>
          <w:sz w:val="26"/>
          <w:szCs w:val="26"/>
        </w:rPr>
        <w:t>que nada puedes cambiar,</w:t>
      </w:r>
    </w:p>
    <w:p w:rsidR="00CC1002" w:rsidRPr="002D4D5E" w:rsidRDefault="00CC1002" w:rsidP="00CC1002">
      <w:pPr>
        <w:rPr>
          <w:rFonts w:cstheme="minorHAnsi"/>
          <w:sz w:val="26"/>
          <w:szCs w:val="26"/>
        </w:rPr>
      </w:pPr>
      <w:r w:rsidRPr="002D4D5E">
        <w:rPr>
          <w:rFonts w:cstheme="minorHAnsi"/>
          <w:sz w:val="26"/>
          <w:szCs w:val="26"/>
        </w:rPr>
        <w:t>lucha por un mundo nuevo,</w:t>
      </w:r>
    </w:p>
    <w:p w:rsidR="00CC1002" w:rsidRPr="002D4D5E" w:rsidRDefault="00CC1002" w:rsidP="00CC1002">
      <w:pPr>
        <w:rPr>
          <w:rFonts w:cstheme="minorHAnsi"/>
          <w:sz w:val="26"/>
          <w:szCs w:val="26"/>
        </w:rPr>
      </w:pPr>
      <w:r w:rsidRPr="002D4D5E">
        <w:rPr>
          <w:rFonts w:cstheme="minorHAnsi"/>
          <w:sz w:val="26"/>
          <w:szCs w:val="26"/>
        </w:rPr>
        <w:t>lucha por la verdad.</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Si por el mundo los hombres </w:t>
      </w:r>
    </w:p>
    <w:p w:rsidR="00CC1002" w:rsidRPr="002D4D5E" w:rsidRDefault="00CC1002" w:rsidP="00CC1002">
      <w:pPr>
        <w:rPr>
          <w:rFonts w:cstheme="minorHAnsi"/>
          <w:sz w:val="26"/>
          <w:szCs w:val="26"/>
        </w:rPr>
      </w:pPr>
      <w:r w:rsidRPr="002D4D5E">
        <w:rPr>
          <w:rFonts w:cstheme="minorHAnsi"/>
          <w:sz w:val="26"/>
          <w:szCs w:val="26"/>
        </w:rPr>
        <w:t xml:space="preserve">sin conocerse van, </w:t>
      </w:r>
    </w:p>
    <w:p w:rsidR="00CC1002" w:rsidRPr="002D4D5E" w:rsidRDefault="00CC1002" w:rsidP="00CC1002">
      <w:pPr>
        <w:rPr>
          <w:rFonts w:cstheme="minorHAnsi"/>
          <w:sz w:val="26"/>
          <w:szCs w:val="26"/>
        </w:rPr>
      </w:pPr>
      <w:r w:rsidRPr="002D4D5E">
        <w:rPr>
          <w:rFonts w:cstheme="minorHAnsi"/>
          <w:sz w:val="26"/>
          <w:szCs w:val="26"/>
        </w:rPr>
        <w:t xml:space="preserve">no niegues nunca tu mano </w:t>
      </w:r>
    </w:p>
    <w:p w:rsidR="00CC1002" w:rsidRPr="002D4D5E" w:rsidRDefault="00CC1002" w:rsidP="00CC1002">
      <w:pPr>
        <w:rPr>
          <w:rFonts w:cstheme="minorHAnsi"/>
          <w:sz w:val="26"/>
          <w:szCs w:val="26"/>
        </w:rPr>
      </w:pPr>
      <w:r w:rsidRPr="002D4D5E">
        <w:rPr>
          <w:rFonts w:cstheme="minorHAnsi"/>
          <w:sz w:val="26"/>
          <w:szCs w:val="26"/>
        </w:rPr>
        <w:t>al que contigo va.</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Aunque parezcan tus pasos</w:t>
      </w:r>
    </w:p>
    <w:p w:rsidR="00CC1002" w:rsidRPr="002D4D5E" w:rsidRDefault="00CC1002" w:rsidP="00CC1002">
      <w:pPr>
        <w:rPr>
          <w:rFonts w:cstheme="minorHAnsi"/>
          <w:sz w:val="26"/>
          <w:szCs w:val="26"/>
        </w:rPr>
      </w:pPr>
      <w:r w:rsidRPr="002D4D5E">
        <w:rPr>
          <w:rFonts w:cstheme="minorHAnsi"/>
          <w:sz w:val="26"/>
          <w:szCs w:val="26"/>
        </w:rPr>
        <w:t>inútil caminar,</w:t>
      </w:r>
    </w:p>
    <w:p w:rsidR="00CC1002" w:rsidRPr="002D4D5E" w:rsidRDefault="00CC1002" w:rsidP="00CC1002">
      <w:pPr>
        <w:rPr>
          <w:rFonts w:cstheme="minorHAnsi"/>
          <w:sz w:val="26"/>
          <w:szCs w:val="26"/>
        </w:rPr>
      </w:pPr>
      <w:r w:rsidRPr="002D4D5E">
        <w:rPr>
          <w:rFonts w:cstheme="minorHAnsi"/>
          <w:sz w:val="26"/>
          <w:szCs w:val="26"/>
        </w:rPr>
        <w:t>tú vas haciendo camino;</w:t>
      </w:r>
    </w:p>
    <w:p w:rsidR="00CC1002" w:rsidRPr="002D4D5E" w:rsidRDefault="00CC1002" w:rsidP="00CC1002">
      <w:pPr>
        <w:rPr>
          <w:rFonts w:cstheme="minorHAnsi"/>
          <w:sz w:val="26"/>
          <w:szCs w:val="26"/>
        </w:rPr>
      </w:pPr>
      <w:r w:rsidRPr="002D4D5E">
        <w:rPr>
          <w:rFonts w:cstheme="minorHAnsi"/>
          <w:sz w:val="26"/>
          <w:szCs w:val="26"/>
        </w:rPr>
        <w:t>otros lo seguirán.</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CÁNTICO DE MARÍA</w:t>
      </w:r>
    </w:p>
    <w:p w:rsidR="00CC1002" w:rsidRPr="002D4D5E" w:rsidRDefault="00CC1002" w:rsidP="00CC1002">
      <w:pPr>
        <w:rPr>
          <w:rFonts w:cstheme="minorHAnsi"/>
          <w:sz w:val="26"/>
          <w:szCs w:val="26"/>
        </w:rPr>
      </w:pPr>
      <w:r w:rsidRPr="002D4D5E">
        <w:rPr>
          <w:rFonts w:cstheme="minorHAnsi"/>
          <w:sz w:val="26"/>
          <w:szCs w:val="26"/>
        </w:rPr>
        <w:t xml:space="preserve">Mi alma glorifica al Señor, mi Dios, </w:t>
      </w:r>
    </w:p>
    <w:p w:rsidR="00CC1002" w:rsidRPr="002D4D5E" w:rsidRDefault="00CC1002" w:rsidP="00CC1002">
      <w:pPr>
        <w:rPr>
          <w:rFonts w:cstheme="minorHAnsi"/>
          <w:sz w:val="26"/>
          <w:szCs w:val="26"/>
        </w:rPr>
      </w:pPr>
      <w:r w:rsidRPr="002D4D5E">
        <w:rPr>
          <w:rFonts w:cstheme="minorHAnsi"/>
          <w:sz w:val="26"/>
          <w:szCs w:val="26"/>
        </w:rPr>
        <w:t xml:space="preserve">Gózase mi espíritu en mi Salvador. </w:t>
      </w:r>
    </w:p>
    <w:p w:rsidR="00CC1002" w:rsidRPr="002D4D5E" w:rsidRDefault="00CC1002" w:rsidP="00CC1002">
      <w:pPr>
        <w:rPr>
          <w:rFonts w:cstheme="minorHAnsi"/>
          <w:sz w:val="26"/>
          <w:szCs w:val="26"/>
        </w:rPr>
      </w:pPr>
      <w:r w:rsidRPr="002D4D5E">
        <w:rPr>
          <w:rFonts w:cstheme="minorHAnsi"/>
          <w:sz w:val="26"/>
          <w:szCs w:val="26"/>
        </w:rPr>
        <w:t xml:space="preserve">El es mi alegría, es mi plenitud, </w:t>
      </w:r>
    </w:p>
    <w:p w:rsidR="00CC1002" w:rsidRPr="002D4D5E" w:rsidRDefault="00CC1002" w:rsidP="00CC1002">
      <w:pPr>
        <w:rPr>
          <w:rFonts w:cstheme="minorHAnsi"/>
          <w:sz w:val="26"/>
          <w:szCs w:val="26"/>
        </w:rPr>
      </w:pPr>
      <w:r w:rsidRPr="002D4D5E">
        <w:rPr>
          <w:rFonts w:cstheme="minorHAnsi"/>
          <w:sz w:val="26"/>
          <w:szCs w:val="26"/>
        </w:rPr>
        <w:t>El es todo para mí.</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Ha mirado la bajeza de su sierva,</w:t>
      </w:r>
    </w:p>
    <w:p w:rsidR="00CC1002" w:rsidRPr="002D4D5E" w:rsidRDefault="00CC1002" w:rsidP="00CC1002">
      <w:pPr>
        <w:rPr>
          <w:rFonts w:cstheme="minorHAnsi"/>
          <w:sz w:val="26"/>
          <w:szCs w:val="26"/>
        </w:rPr>
      </w:pPr>
      <w:r w:rsidRPr="002D4D5E">
        <w:rPr>
          <w:rFonts w:cstheme="minorHAnsi"/>
          <w:sz w:val="26"/>
          <w:szCs w:val="26"/>
        </w:rPr>
        <w:t>muy dichosa me dirán todos los pueblos,</w:t>
      </w:r>
    </w:p>
    <w:p w:rsidR="00CC1002" w:rsidRPr="002D4D5E" w:rsidRDefault="00CC1002" w:rsidP="00CC1002">
      <w:pPr>
        <w:rPr>
          <w:rFonts w:cstheme="minorHAnsi"/>
          <w:sz w:val="26"/>
          <w:szCs w:val="26"/>
        </w:rPr>
      </w:pPr>
      <w:r w:rsidRPr="002D4D5E">
        <w:rPr>
          <w:rFonts w:cstheme="minorHAnsi"/>
          <w:sz w:val="26"/>
          <w:szCs w:val="26"/>
        </w:rPr>
        <w:t>porque en mí ha hecho grandes maravillas,</w:t>
      </w:r>
    </w:p>
    <w:p w:rsidR="00CC1002" w:rsidRPr="002D4D5E" w:rsidRDefault="00CC1002" w:rsidP="00CC1002">
      <w:pPr>
        <w:rPr>
          <w:rFonts w:cstheme="minorHAnsi"/>
          <w:sz w:val="26"/>
          <w:szCs w:val="26"/>
        </w:rPr>
      </w:pPr>
      <w:r w:rsidRPr="002D4D5E">
        <w:rPr>
          <w:rFonts w:cstheme="minorHAnsi"/>
          <w:sz w:val="26"/>
          <w:szCs w:val="26"/>
        </w:rPr>
        <w:t>el que todo puede, cuyo nombre es Santo.</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Su clemencia se derrama por los siglos</w:t>
      </w:r>
    </w:p>
    <w:p w:rsidR="00CC1002" w:rsidRPr="002D4D5E" w:rsidRDefault="00CC1002" w:rsidP="00CC1002">
      <w:pPr>
        <w:rPr>
          <w:rFonts w:cstheme="minorHAnsi"/>
          <w:sz w:val="26"/>
          <w:szCs w:val="26"/>
        </w:rPr>
      </w:pPr>
      <w:r w:rsidRPr="002D4D5E">
        <w:rPr>
          <w:rFonts w:cstheme="minorHAnsi"/>
          <w:sz w:val="26"/>
          <w:szCs w:val="26"/>
        </w:rPr>
        <w:t>sobre aquellos que le temen y le aman;</w:t>
      </w:r>
    </w:p>
    <w:p w:rsidR="00CC1002" w:rsidRPr="002D4D5E" w:rsidRDefault="00CC1002" w:rsidP="00CC1002">
      <w:pPr>
        <w:rPr>
          <w:rFonts w:cstheme="minorHAnsi"/>
          <w:sz w:val="26"/>
          <w:szCs w:val="26"/>
        </w:rPr>
      </w:pPr>
      <w:r w:rsidRPr="002D4D5E">
        <w:rPr>
          <w:rFonts w:cstheme="minorHAnsi"/>
          <w:sz w:val="26"/>
          <w:szCs w:val="26"/>
        </w:rPr>
        <w:t>desplegó el gran poder de su derecha,</w:t>
      </w:r>
    </w:p>
    <w:p w:rsidR="00CC1002" w:rsidRPr="002D4D5E" w:rsidRDefault="00CC1002" w:rsidP="00CC1002">
      <w:pPr>
        <w:rPr>
          <w:rFonts w:cstheme="minorHAnsi"/>
          <w:sz w:val="26"/>
          <w:szCs w:val="26"/>
        </w:rPr>
      </w:pPr>
      <w:r w:rsidRPr="002D4D5E">
        <w:rPr>
          <w:rFonts w:cstheme="minorHAnsi"/>
          <w:sz w:val="26"/>
          <w:szCs w:val="26"/>
        </w:rPr>
        <w:t xml:space="preserve"> dispersó a los que piensan que son algo.</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Derribó a los potentados de sus tronos</w:t>
      </w:r>
    </w:p>
    <w:p w:rsidR="00CC1002" w:rsidRPr="002D4D5E" w:rsidRDefault="00CC1002" w:rsidP="00CC1002">
      <w:pPr>
        <w:rPr>
          <w:rFonts w:cstheme="minorHAnsi"/>
          <w:sz w:val="26"/>
          <w:szCs w:val="26"/>
        </w:rPr>
      </w:pPr>
      <w:r w:rsidRPr="002D4D5E">
        <w:rPr>
          <w:rFonts w:cstheme="minorHAnsi"/>
          <w:sz w:val="26"/>
          <w:szCs w:val="26"/>
        </w:rPr>
        <w:t>y ensalzó a los humildes y a los pobres</w:t>
      </w:r>
    </w:p>
    <w:p w:rsidR="00CC1002" w:rsidRPr="002D4D5E" w:rsidRDefault="00CC1002" w:rsidP="00CC1002">
      <w:pPr>
        <w:rPr>
          <w:rFonts w:cstheme="minorHAnsi"/>
          <w:sz w:val="26"/>
          <w:szCs w:val="26"/>
        </w:rPr>
      </w:pPr>
      <w:r w:rsidRPr="002D4D5E">
        <w:rPr>
          <w:rFonts w:cstheme="minorHAnsi"/>
          <w:sz w:val="26"/>
          <w:szCs w:val="26"/>
        </w:rPr>
        <w:t xml:space="preserve">Los hambrientos se saciaron de sus bienes </w:t>
      </w:r>
    </w:p>
    <w:p w:rsidR="00CC1002" w:rsidRPr="002D4D5E" w:rsidRDefault="00CC1002" w:rsidP="00CC1002">
      <w:pPr>
        <w:rPr>
          <w:rFonts w:cstheme="minorHAnsi"/>
          <w:sz w:val="26"/>
          <w:szCs w:val="26"/>
        </w:rPr>
      </w:pPr>
      <w:r w:rsidRPr="002D4D5E">
        <w:rPr>
          <w:rFonts w:cstheme="minorHAnsi"/>
          <w:sz w:val="26"/>
          <w:szCs w:val="26"/>
        </w:rPr>
        <w:t>y alejó de sí vacíos a los ricos</w:t>
      </w:r>
    </w:p>
    <w:p w:rsidR="00CC1002" w:rsidRPr="002D4D5E" w:rsidRDefault="00CC1002" w:rsidP="00CC1002">
      <w:pPr>
        <w:rPr>
          <w:rFonts w:cstheme="minorHAnsi"/>
          <w:sz w:val="26"/>
          <w:szCs w:val="26"/>
        </w:rPr>
      </w:pP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 xml:space="preserve">VUELVAN LOS OJOS  HACIA EL SEÑOR </w:t>
      </w:r>
    </w:p>
    <w:p w:rsidR="00CC1002" w:rsidRPr="002D4D5E" w:rsidRDefault="00CC1002" w:rsidP="00CC1002">
      <w:pPr>
        <w:rPr>
          <w:rFonts w:cstheme="minorHAnsi"/>
          <w:sz w:val="26"/>
          <w:szCs w:val="26"/>
        </w:rPr>
      </w:pPr>
      <w:r w:rsidRPr="002D4D5E">
        <w:rPr>
          <w:rFonts w:cstheme="minorHAnsi"/>
          <w:sz w:val="26"/>
          <w:szCs w:val="26"/>
        </w:rPr>
        <w:t xml:space="preserve">Vuelvan los ojos hacia el Señor </w:t>
      </w:r>
    </w:p>
    <w:p w:rsidR="00CC1002" w:rsidRPr="002D4D5E" w:rsidRDefault="00CC1002" w:rsidP="00CC1002">
      <w:pPr>
        <w:rPr>
          <w:rFonts w:cstheme="minorHAnsi"/>
          <w:sz w:val="26"/>
          <w:szCs w:val="26"/>
        </w:rPr>
      </w:pPr>
      <w:r w:rsidRPr="002D4D5E">
        <w:rPr>
          <w:rFonts w:cstheme="minorHAnsi"/>
          <w:sz w:val="26"/>
          <w:szCs w:val="26"/>
        </w:rPr>
        <w:t xml:space="preserve">Y despierten su amor, </w:t>
      </w:r>
    </w:p>
    <w:p w:rsidR="00CC1002" w:rsidRPr="002D4D5E" w:rsidRDefault="00CC1002" w:rsidP="00CC1002">
      <w:pPr>
        <w:rPr>
          <w:rFonts w:cstheme="minorHAnsi"/>
          <w:sz w:val="26"/>
          <w:szCs w:val="26"/>
        </w:rPr>
      </w:pPr>
      <w:r w:rsidRPr="002D4D5E">
        <w:rPr>
          <w:rFonts w:cstheme="minorHAnsi"/>
          <w:sz w:val="26"/>
          <w:szCs w:val="26"/>
        </w:rPr>
        <w:t xml:space="preserve">Canten por él con el corazón </w:t>
      </w:r>
    </w:p>
    <w:p w:rsidR="00CC1002" w:rsidRPr="002D4D5E" w:rsidRDefault="00CC1002" w:rsidP="00CC1002">
      <w:pPr>
        <w:rPr>
          <w:rFonts w:cstheme="minorHAnsi"/>
          <w:sz w:val="26"/>
          <w:szCs w:val="26"/>
        </w:rPr>
      </w:pPr>
      <w:r w:rsidRPr="002D4D5E">
        <w:rPr>
          <w:rFonts w:cstheme="minorHAnsi"/>
          <w:sz w:val="26"/>
          <w:szCs w:val="26"/>
        </w:rPr>
        <w:t xml:space="preserve">Él es el salvador, el es nuestro Señor. </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Yo llamé al Señor, </w:t>
      </w:r>
    </w:p>
    <w:p w:rsidR="00CC1002" w:rsidRPr="002D4D5E" w:rsidRDefault="00CC1002" w:rsidP="00CC1002">
      <w:pPr>
        <w:rPr>
          <w:rFonts w:cstheme="minorHAnsi"/>
          <w:sz w:val="26"/>
          <w:szCs w:val="26"/>
        </w:rPr>
      </w:pPr>
      <w:r w:rsidRPr="002D4D5E">
        <w:rPr>
          <w:rFonts w:cstheme="minorHAnsi"/>
          <w:sz w:val="26"/>
          <w:szCs w:val="26"/>
        </w:rPr>
        <w:t xml:space="preserve">y siempre me escuchó </w:t>
      </w:r>
    </w:p>
    <w:p w:rsidR="00CC1002" w:rsidRPr="002D4D5E" w:rsidRDefault="00CC1002" w:rsidP="00CC1002">
      <w:pPr>
        <w:rPr>
          <w:rFonts w:cstheme="minorHAnsi"/>
          <w:sz w:val="26"/>
          <w:szCs w:val="26"/>
        </w:rPr>
      </w:pPr>
      <w:r w:rsidRPr="002D4D5E">
        <w:rPr>
          <w:rFonts w:cstheme="minorHAnsi"/>
          <w:sz w:val="26"/>
          <w:szCs w:val="26"/>
        </w:rPr>
        <w:t xml:space="preserve">De mis miedos me libró, </w:t>
      </w:r>
    </w:p>
    <w:p w:rsidR="00CC1002" w:rsidRPr="002D4D5E" w:rsidRDefault="00CC1002" w:rsidP="00CC1002">
      <w:pPr>
        <w:rPr>
          <w:rFonts w:cstheme="minorHAnsi"/>
          <w:sz w:val="26"/>
          <w:szCs w:val="26"/>
        </w:rPr>
      </w:pPr>
      <w:r w:rsidRPr="002D4D5E">
        <w:rPr>
          <w:rFonts w:cstheme="minorHAnsi"/>
          <w:sz w:val="26"/>
          <w:szCs w:val="26"/>
        </w:rPr>
        <w:t xml:space="preserve">y sin fin lo alabaré. </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 xml:space="preserve">Dios guarda a los que Él ama, </w:t>
      </w:r>
    </w:p>
    <w:p w:rsidR="00CC1002" w:rsidRPr="002D4D5E" w:rsidRDefault="00CC1002" w:rsidP="00CC1002">
      <w:pPr>
        <w:rPr>
          <w:rFonts w:cstheme="minorHAnsi"/>
          <w:sz w:val="26"/>
          <w:szCs w:val="26"/>
        </w:rPr>
      </w:pPr>
      <w:r w:rsidRPr="002D4D5E">
        <w:rPr>
          <w:rFonts w:cstheme="minorHAnsi"/>
          <w:sz w:val="26"/>
          <w:szCs w:val="26"/>
        </w:rPr>
        <w:t xml:space="preserve">Y escucha su voz, </w:t>
      </w:r>
    </w:p>
    <w:p w:rsidR="00CC1002" w:rsidRPr="002D4D5E" w:rsidRDefault="00CC1002" w:rsidP="00CC1002">
      <w:pPr>
        <w:rPr>
          <w:rFonts w:cstheme="minorHAnsi"/>
          <w:sz w:val="26"/>
          <w:szCs w:val="26"/>
        </w:rPr>
      </w:pPr>
      <w:r w:rsidRPr="002D4D5E">
        <w:rPr>
          <w:rFonts w:cstheme="minorHAnsi"/>
          <w:sz w:val="26"/>
          <w:szCs w:val="26"/>
        </w:rPr>
        <w:t xml:space="preserve">Les consuela de sus penas, </w:t>
      </w:r>
    </w:p>
    <w:p w:rsidR="00CC1002" w:rsidRPr="002D4D5E" w:rsidRDefault="00CC1002" w:rsidP="00CC1002">
      <w:pPr>
        <w:rPr>
          <w:rFonts w:cstheme="minorHAnsi"/>
          <w:sz w:val="26"/>
          <w:szCs w:val="26"/>
        </w:rPr>
      </w:pPr>
      <w:r w:rsidRPr="002D4D5E">
        <w:rPr>
          <w:rFonts w:cstheme="minorHAnsi"/>
          <w:sz w:val="26"/>
          <w:szCs w:val="26"/>
        </w:rPr>
        <w:t xml:space="preserve">Y sus pasos Él guía. </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Los que buscan al Señor, </w:t>
      </w:r>
    </w:p>
    <w:p w:rsidR="00CC1002" w:rsidRPr="002D4D5E" w:rsidRDefault="00CC1002" w:rsidP="00CC1002">
      <w:pPr>
        <w:rPr>
          <w:rFonts w:cstheme="minorHAnsi"/>
          <w:sz w:val="26"/>
          <w:szCs w:val="26"/>
        </w:rPr>
      </w:pPr>
      <w:r w:rsidRPr="002D4D5E">
        <w:rPr>
          <w:rFonts w:cstheme="minorHAnsi"/>
          <w:sz w:val="26"/>
          <w:szCs w:val="26"/>
        </w:rPr>
        <w:t xml:space="preserve">Todo lo tendrán </w:t>
      </w:r>
    </w:p>
    <w:p w:rsidR="00CC1002" w:rsidRPr="002D4D5E" w:rsidRDefault="00CC1002" w:rsidP="00CC1002">
      <w:pPr>
        <w:rPr>
          <w:rFonts w:cstheme="minorHAnsi"/>
          <w:sz w:val="26"/>
          <w:szCs w:val="26"/>
        </w:rPr>
      </w:pPr>
      <w:r w:rsidRPr="002D4D5E">
        <w:rPr>
          <w:rFonts w:cstheme="minorHAnsi"/>
          <w:sz w:val="26"/>
          <w:szCs w:val="26"/>
        </w:rPr>
        <w:t xml:space="preserve">Los que abren su corazón, </w:t>
      </w:r>
    </w:p>
    <w:p w:rsidR="00CC1002" w:rsidRPr="002D4D5E" w:rsidRDefault="00CC1002" w:rsidP="00CC1002">
      <w:pPr>
        <w:rPr>
          <w:rFonts w:cstheme="minorHAnsi"/>
          <w:sz w:val="26"/>
          <w:szCs w:val="26"/>
        </w:rPr>
      </w:pPr>
      <w:r w:rsidRPr="002D4D5E">
        <w:rPr>
          <w:rFonts w:cstheme="minorHAnsi"/>
          <w:sz w:val="26"/>
          <w:szCs w:val="26"/>
        </w:rPr>
        <w:t>Nada les faltará.</w:t>
      </w:r>
    </w:p>
    <w:p w:rsidR="00CC1002" w:rsidRPr="002D4D5E" w:rsidRDefault="00CC1002" w:rsidP="00CC1002">
      <w:pPr>
        <w:rPr>
          <w:rFonts w:cstheme="minorHAnsi"/>
          <w:sz w:val="26"/>
          <w:szCs w:val="26"/>
        </w:rPr>
      </w:pP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CANCIÓN DEL MISIONERO</w:t>
      </w:r>
    </w:p>
    <w:p w:rsidR="00CC1002" w:rsidRPr="002D4D5E" w:rsidRDefault="00CC1002" w:rsidP="00CC1002">
      <w:pPr>
        <w:rPr>
          <w:rFonts w:cstheme="minorHAnsi"/>
          <w:sz w:val="26"/>
          <w:szCs w:val="26"/>
        </w:rPr>
      </w:pPr>
      <w:r w:rsidRPr="002D4D5E">
        <w:rPr>
          <w:rFonts w:cstheme="minorHAnsi"/>
          <w:sz w:val="26"/>
          <w:szCs w:val="26"/>
        </w:rPr>
        <w:t xml:space="preserve">Señor, toma mi vida nueva </w:t>
      </w:r>
    </w:p>
    <w:p w:rsidR="00CC1002" w:rsidRPr="002D4D5E" w:rsidRDefault="00CC1002" w:rsidP="00CC1002">
      <w:pPr>
        <w:rPr>
          <w:rFonts w:cstheme="minorHAnsi"/>
          <w:sz w:val="26"/>
          <w:szCs w:val="26"/>
        </w:rPr>
      </w:pPr>
      <w:r w:rsidRPr="002D4D5E">
        <w:rPr>
          <w:rFonts w:cstheme="minorHAnsi"/>
          <w:sz w:val="26"/>
          <w:szCs w:val="26"/>
        </w:rPr>
        <w:t xml:space="preserve">antes de que la espera </w:t>
      </w:r>
    </w:p>
    <w:p w:rsidR="00CC1002" w:rsidRPr="002D4D5E" w:rsidRDefault="00CC1002" w:rsidP="00CC1002">
      <w:pPr>
        <w:rPr>
          <w:rFonts w:cstheme="minorHAnsi"/>
          <w:sz w:val="26"/>
          <w:szCs w:val="26"/>
        </w:rPr>
      </w:pPr>
      <w:r w:rsidRPr="002D4D5E">
        <w:rPr>
          <w:rFonts w:cstheme="minorHAnsi"/>
          <w:sz w:val="26"/>
          <w:szCs w:val="26"/>
        </w:rPr>
        <w:t xml:space="preserve">desgaste años en mí. </w:t>
      </w:r>
    </w:p>
    <w:p w:rsidR="00CC1002" w:rsidRPr="002D4D5E" w:rsidRDefault="00CC1002" w:rsidP="00CC1002">
      <w:pPr>
        <w:rPr>
          <w:rFonts w:cstheme="minorHAnsi"/>
          <w:sz w:val="26"/>
          <w:szCs w:val="26"/>
        </w:rPr>
      </w:pPr>
      <w:r w:rsidRPr="002D4D5E">
        <w:rPr>
          <w:rFonts w:cstheme="minorHAnsi"/>
          <w:sz w:val="26"/>
          <w:szCs w:val="26"/>
        </w:rPr>
        <w:t>Estoy dispuesto a lo que quieras,</w:t>
      </w:r>
    </w:p>
    <w:p w:rsidR="00CC1002" w:rsidRPr="002D4D5E" w:rsidRDefault="00CC1002" w:rsidP="00CC1002">
      <w:pPr>
        <w:rPr>
          <w:rFonts w:cstheme="minorHAnsi"/>
          <w:sz w:val="26"/>
          <w:szCs w:val="26"/>
        </w:rPr>
      </w:pPr>
      <w:r w:rsidRPr="002D4D5E">
        <w:rPr>
          <w:rFonts w:cstheme="minorHAnsi"/>
          <w:sz w:val="26"/>
          <w:szCs w:val="26"/>
        </w:rPr>
        <w:t xml:space="preserve"> no importa lo que sea </w:t>
      </w:r>
    </w:p>
    <w:p w:rsidR="00CC1002" w:rsidRPr="002D4D5E" w:rsidRDefault="00CC1002" w:rsidP="00CC1002">
      <w:pPr>
        <w:rPr>
          <w:rFonts w:cstheme="minorHAnsi"/>
          <w:sz w:val="26"/>
          <w:szCs w:val="26"/>
        </w:rPr>
      </w:pPr>
      <w:r w:rsidRPr="002D4D5E">
        <w:rPr>
          <w:rFonts w:cstheme="minorHAnsi"/>
          <w:sz w:val="26"/>
          <w:szCs w:val="26"/>
        </w:rPr>
        <w:t xml:space="preserve"> Tu  llámame  a servir.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Llévame, donde los hombres necesiten tus palabras, </w:t>
      </w:r>
    </w:p>
    <w:p w:rsidR="00CC1002" w:rsidRPr="002D4D5E" w:rsidRDefault="00CC1002" w:rsidP="00CC1002">
      <w:pPr>
        <w:rPr>
          <w:rFonts w:cstheme="minorHAnsi"/>
          <w:sz w:val="26"/>
          <w:szCs w:val="26"/>
        </w:rPr>
      </w:pPr>
      <w:r w:rsidRPr="002D4D5E">
        <w:rPr>
          <w:rFonts w:cstheme="minorHAnsi"/>
          <w:sz w:val="26"/>
          <w:szCs w:val="26"/>
        </w:rPr>
        <w:lastRenderedPageBreak/>
        <w:t>necesiten mis ganas de vivir.</w:t>
      </w:r>
    </w:p>
    <w:p w:rsidR="00CC1002" w:rsidRPr="002D4D5E" w:rsidRDefault="00CC1002" w:rsidP="00CC1002">
      <w:pPr>
        <w:rPr>
          <w:rFonts w:cstheme="minorHAnsi"/>
          <w:sz w:val="26"/>
          <w:szCs w:val="26"/>
        </w:rPr>
      </w:pPr>
      <w:r w:rsidRPr="002D4D5E">
        <w:rPr>
          <w:rFonts w:cstheme="minorHAnsi"/>
          <w:sz w:val="26"/>
          <w:szCs w:val="26"/>
        </w:rPr>
        <w:t xml:space="preserve">Donde falte la esperanza, </w:t>
      </w:r>
    </w:p>
    <w:p w:rsidR="00CC1002" w:rsidRPr="002D4D5E" w:rsidRDefault="00CC1002" w:rsidP="00CC1002">
      <w:pPr>
        <w:rPr>
          <w:rFonts w:cstheme="minorHAnsi"/>
          <w:sz w:val="26"/>
          <w:szCs w:val="26"/>
        </w:rPr>
      </w:pPr>
      <w:r w:rsidRPr="002D4D5E">
        <w:rPr>
          <w:rFonts w:cstheme="minorHAnsi"/>
          <w:sz w:val="26"/>
          <w:szCs w:val="26"/>
        </w:rPr>
        <w:t>donde falte la alegría</w:t>
      </w:r>
    </w:p>
    <w:p w:rsidR="00CC1002" w:rsidRPr="002D4D5E" w:rsidRDefault="00CC1002" w:rsidP="00CC1002">
      <w:pPr>
        <w:rPr>
          <w:rFonts w:cstheme="minorHAnsi"/>
          <w:sz w:val="26"/>
          <w:szCs w:val="26"/>
        </w:rPr>
      </w:pPr>
      <w:r w:rsidRPr="002D4D5E">
        <w:rPr>
          <w:rFonts w:cstheme="minorHAnsi"/>
          <w:sz w:val="26"/>
          <w:szCs w:val="26"/>
        </w:rPr>
        <w:t>simplemente por no saber de Ti.</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Te doy mi corazón sincero para gritar sin miedo</w:t>
      </w:r>
    </w:p>
    <w:p w:rsidR="00CC1002" w:rsidRPr="002D4D5E" w:rsidRDefault="00CC1002" w:rsidP="00CC1002">
      <w:pPr>
        <w:rPr>
          <w:rFonts w:cstheme="minorHAnsi"/>
          <w:sz w:val="26"/>
          <w:szCs w:val="26"/>
        </w:rPr>
      </w:pPr>
      <w:r w:rsidRPr="002D4D5E">
        <w:rPr>
          <w:rFonts w:cstheme="minorHAnsi"/>
          <w:sz w:val="26"/>
          <w:szCs w:val="26"/>
        </w:rPr>
        <w:t>tu grandeza Señor tendré mis manos sin cansancio</w:t>
      </w:r>
    </w:p>
    <w:p w:rsidR="00CC1002" w:rsidRPr="002D4D5E" w:rsidRDefault="00CC1002" w:rsidP="00CC1002">
      <w:pPr>
        <w:rPr>
          <w:rFonts w:cstheme="minorHAnsi"/>
          <w:sz w:val="26"/>
          <w:szCs w:val="26"/>
        </w:rPr>
      </w:pPr>
      <w:r w:rsidRPr="002D4D5E">
        <w:rPr>
          <w:rFonts w:cstheme="minorHAnsi"/>
          <w:sz w:val="26"/>
          <w:szCs w:val="26"/>
        </w:rPr>
        <w:t>tu historia entre mis labios y fuerza en la oración.</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Y así en marcha iré cantando </w:t>
      </w:r>
    </w:p>
    <w:p w:rsidR="00CC1002" w:rsidRPr="002D4D5E" w:rsidRDefault="00CC1002" w:rsidP="00CC1002">
      <w:pPr>
        <w:rPr>
          <w:rFonts w:cstheme="minorHAnsi"/>
          <w:sz w:val="26"/>
          <w:szCs w:val="26"/>
        </w:rPr>
      </w:pPr>
      <w:r w:rsidRPr="002D4D5E">
        <w:rPr>
          <w:rFonts w:cstheme="minorHAnsi"/>
          <w:sz w:val="26"/>
          <w:szCs w:val="26"/>
        </w:rPr>
        <w:t>por calles predicando lo bello que es tu amor</w:t>
      </w:r>
    </w:p>
    <w:p w:rsidR="00CC1002" w:rsidRPr="002D4D5E" w:rsidRDefault="00CC1002" w:rsidP="00CC1002">
      <w:pPr>
        <w:rPr>
          <w:rFonts w:cstheme="minorHAnsi"/>
          <w:sz w:val="26"/>
          <w:szCs w:val="26"/>
        </w:rPr>
      </w:pPr>
      <w:r w:rsidRPr="002D4D5E">
        <w:rPr>
          <w:rFonts w:cstheme="minorHAnsi"/>
          <w:sz w:val="26"/>
          <w:szCs w:val="26"/>
        </w:rPr>
        <w:t>Señor tengo alma misionera</w:t>
      </w:r>
    </w:p>
    <w:p w:rsidR="00CC1002" w:rsidRPr="002D4D5E" w:rsidRDefault="00CC1002" w:rsidP="00CC1002">
      <w:pPr>
        <w:rPr>
          <w:rFonts w:cstheme="minorHAnsi"/>
          <w:sz w:val="26"/>
          <w:szCs w:val="26"/>
        </w:rPr>
      </w:pPr>
      <w:r w:rsidRPr="002D4D5E">
        <w:rPr>
          <w:rFonts w:cstheme="minorHAnsi"/>
          <w:sz w:val="26"/>
          <w:szCs w:val="26"/>
        </w:rPr>
        <w:t>condúceme a la tierra, que tenga sed de Dios.</w:t>
      </w:r>
    </w:p>
    <w:p w:rsidR="006424C0" w:rsidRDefault="006424C0" w:rsidP="00CC1002">
      <w:pPr>
        <w:rPr>
          <w:rFonts w:cstheme="minorHAnsi"/>
          <w:sz w:val="26"/>
          <w:szCs w:val="26"/>
        </w:rPr>
      </w:pP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TE ALABO.</w:t>
      </w:r>
    </w:p>
    <w:p w:rsidR="00CC1002" w:rsidRPr="002D4D5E" w:rsidRDefault="00CC1002" w:rsidP="00CC1002">
      <w:pPr>
        <w:rPr>
          <w:rFonts w:cstheme="minorHAnsi"/>
          <w:sz w:val="26"/>
          <w:szCs w:val="26"/>
        </w:rPr>
      </w:pPr>
      <w:r w:rsidRPr="002D4D5E">
        <w:rPr>
          <w:rFonts w:cstheme="minorHAnsi"/>
          <w:sz w:val="26"/>
          <w:szCs w:val="26"/>
        </w:rPr>
        <w:t>Aún en la tormenta</w:t>
      </w:r>
    </w:p>
    <w:p w:rsidR="00CC1002" w:rsidRPr="002D4D5E" w:rsidRDefault="00CC1002" w:rsidP="00CC1002">
      <w:pPr>
        <w:rPr>
          <w:rFonts w:cstheme="minorHAnsi"/>
          <w:sz w:val="26"/>
          <w:szCs w:val="26"/>
        </w:rPr>
      </w:pPr>
      <w:r w:rsidRPr="002D4D5E">
        <w:rPr>
          <w:rFonts w:cstheme="minorHAnsi"/>
          <w:sz w:val="26"/>
          <w:szCs w:val="26"/>
        </w:rPr>
        <w:t>aún cuando arrecia el mar</w:t>
      </w:r>
    </w:p>
    <w:p w:rsidR="00CC1002" w:rsidRPr="002D4D5E" w:rsidRDefault="00CC1002" w:rsidP="00CC1002">
      <w:pPr>
        <w:rPr>
          <w:rFonts w:cstheme="minorHAnsi"/>
          <w:sz w:val="26"/>
          <w:szCs w:val="26"/>
        </w:rPr>
      </w:pPr>
      <w:r w:rsidRPr="002D4D5E">
        <w:rPr>
          <w:rFonts w:cstheme="minorHAnsi"/>
          <w:sz w:val="26"/>
          <w:szCs w:val="26"/>
        </w:rPr>
        <w:t>te alabo, te alabo en verdad</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Aún lejos de los míos</w:t>
      </w:r>
    </w:p>
    <w:p w:rsidR="00CC1002" w:rsidRPr="002D4D5E" w:rsidRDefault="00CC1002" w:rsidP="00CC1002">
      <w:pPr>
        <w:rPr>
          <w:rFonts w:cstheme="minorHAnsi"/>
          <w:sz w:val="26"/>
          <w:szCs w:val="26"/>
        </w:rPr>
      </w:pPr>
      <w:r w:rsidRPr="002D4D5E">
        <w:rPr>
          <w:rFonts w:cstheme="minorHAnsi"/>
          <w:sz w:val="26"/>
          <w:szCs w:val="26"/>
        </w:rPr>
        <w:t xml:space="preserve">aún en la soledad, </w:t>
      </w:r>
    </w:p>
    <w:p w:rsidR="00CC1002" w:rsidRPr="002D4D5E" w:rsidRDefault="00CC1002" w:rsidP="00CC1002">
      <w:pPr>
        <w:rPr>
          <w:rFonts w:cstheme="minorHAnsi"/>
          <w:sz w:val="26"/>
          <w:szCs w:val="26"/>
        </w:rPr>
      </w:pPr>
      <w:r w:rsidRPr="002D4D5E">
        <w:rPr>
          <w:rFonts w:cstheme="minorHAnsi"/>
          <w:sz w:val="26"/>
          <w:szCs w:val="26"/>
        </w:rPr>
        <w:t>te alabo, te alabo en verdad</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Pues sólo a Ti te tengo</w:t>
      </w:r>
    </w:p>
    <w:p w:rsidR="00CC1002" w:rsidRPr="002D4D5E" w:rsidRDefault="00CC1002" w:rsidP="00CC1002">
      <w:pPr>
        <w:rPr>
          <w:rFonts w:cstheme="minorHAnsi"/>
          <w:sz w:val="26"/>
          <w:szCs w:val="26"/>
        </w:rPr>
      </w:pPr>
      <w:r w:rsidRPr="002D4D5E">
        <w:rPr>
          <w:rFonts w:cstheme="minorHAnsi"/>
          <w:sz w:val="26"/>
          <w:szCs w:val="26"/>
        </w:rPr>
        <w:t>Pues tú eres mi heredad</w:t>
      </w:r>
    </w:p>
    <w:p w:rsidR="00CC1002" w:rsidRPr="002D4D5E" w:rsidRDefault="00CC1002" w:rsidP="00CC1002">
      <w:pPr>
        <w:rPr>
          <w:rFonts w:cstheme="minorHAnsi"/>
          <w:sz w:val="26"/>
          <w:szCs w:val="26"/>
        </w:rPr>
      </w:pPr>
      <w:r w:rsidRPr="002D4D5E">
        <w:rPr>
          <w:rFonts w:cstheme="minorHAnsi"/>
          <w:sz w:val="26"/>
          <w:szCs w:val="26"/>
        </w:rPr>
        <w:t>Te alabo, te alabo en verdad</w:t>
      </w:r>
    </w:p>
    <w:p w:rsidR="00CC1002" w:rsidRPr="002D4D5E" w:rsidRDefault="00CC1002" w:rsidP="00CC1002">
      <w:pPr>
        <w:rPr>
          <w:rFonts w:cstheme="minorHAnsi"/>
          <w:sz w:val="26"/>
          <w:szCs w:val="26"/>
        </w:rPr>
      </w:pPr>
      <w:r w:rsidRPr="002D4D5E">
        <w:rPr>
          <w:rFonts w:cstheme="minorHAnsi"/>
          <w:sz w:val="26"/>
          <w:szCs w:val="26"/>
        </w:rPr>
        <w:t xml:space="preserve">Pues sólo a Ti te tengo Señor, </w:t>
      </w:r>
    </w:p>
    <w:p w:rsidR="00CC1002" w:rsidRPr="002D4D5E" w:rsidRDefault="00CC1002" w:rsidP="00CC1002">
      <w:pPr>
        <w:rPr>
          <w:rFonts w:cstheme="minorHAnsi"/>
          <w:sz w:val="26"/>
          <w:szCs w:val="26"/>
        </w:rPr>
      </w:pPr>
      <w:r w:rsidRPr="002D4D5E">
        <w:rPr>
          <w:rFonts w:cstheme="minorHAnsi"/>
          <w:sz w:val="26"/>
          <w:szCs w:val="26"/>
        </w:rPr>
        <w:t>pues tú eres mi heredad</w:t>
      </w:r>
    </w:p>
    <w:p w:rsidR="00CC1002" w:rsidRPr="002D4D5E" w:rsidRDefault="00CC1002" w:rsidP="00CC1002">
      <w:pPr>
        <w:rPr>
          <w:rFonts w:cstheme="minorHAnsi"/>
          <w:sz w:val="26"/>
          <w:szCs w:val="26"/>
        </w:rPr>
      </w:pPr>
      <w:r w:rsidRPr="002D4D5E">
        <w:rPr>
          <w:rFonts w:cstheme="minorHAnsi"/>
          <w:sz w:val="26"/>
          <w:szCs w:val="26"/>
        </w:rPr>
        <w:t>te alabo, te alabo en verdad</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Aún en la tormenta,</w:t>
      </w:r>
    </w:p>
    <w:p w:rsidR="00CC1002" w:rsidRPr="002D4D5E" w:rsidRDefault="00CC1002" w:rsidP="00CC1002">
      <w:pPr>
        <w:rPr>
          <w:rFonts w:cstheme="minorHAnsi"/>
          <w:sz w:val="26"/>
          <w:szCs w:val="26"/>
        </w:rPr>
      </w:pPr>
      <w:r w:rsidRPr="002D4D5E">
        <w:rPr>
          <w:rFonts w:cstheme="minorHAnsi"/>
          <w:sz w:val="26"/>
          <w:szCs w:val="26"/>
        </w:rPr>
        <w:t>aún cuando arrecia el mar</w:t>
      </w:r>
    </w:p>
    <w:p w:rsidR="00CC1002" w:rsidRPr="002D4D5E" w:rsidRDefault="00CC1002" w:rsidP="00CC1002">
      <w:pPr>
        <w:rPr>
          <w:rFonts w:cstheme="minorHAnsi"/>
          <w:sz w:val="26"/>
          <w:szCs w:val="26"/>
        </w:rPr>
      </w:pPr>
      <w:r w:rsidRPr="002D4D5E">
        <w:rPr>
          <w:rFonts w:cstheme="minorHAnsi"/>
          <w:sz w:val="26"/>
          <w:szCs w:val="26"/>
        </w:rPr>
        <w:t>te alabo, te alabo en verdad</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Aún sin muchas palabras,</w:t>
      </w:r>
    </w:p>
    <w:p w:rsidR="00CC1002" w:rsidRPr="002D4D5E" w:rsidRDefault="00CC1002" w:rsidP="00CC1002">
      <w:pPr>
        <w:rPr>
          <w:rFonts w:cstheme="minorHAnsi"/>
          <w:sz w:val="26"/>
          <w:szCs w:val="26"/>
        </w:rPr>
      </w:pPr>
      <w:r w:rsidRPr="002D4D5E">
        <w:rPr>
          <w:rFonts w:cstheme="minorHAnsi"/>
          <w:sz w:val="26"/>
          <w:szCs w:val="26"/>
        </w:rPr>
        <w:t>aunque no sé alabar</w:t>
      </w:r>
    </w:p>
    <w:p w:rsidR="00CC1002" w:rsidRPr="002D4D5E" w:rsidRDefault="00CC1002" w:rsidP="00CC1002">
      <w:pPr>
        <w:rPr>
          <w:rFonts w:cstheme="minorHAnsi"/>
          <w:sz w:val="26"/>
          <w:szCs w:val="26"/>
        </w:rPr>
      </w:pPr>
      <w:r w:rsidRPr="002D4D5E">
        <w:rPr>
          <w:rFonts w:cstheme="minorHAnsi"/>
          <w:sz w:val="26"/>
          <w:szCs w:val="26"/>
        </w:rPr>
        <w:t>te alabo, te alabo en verdad.</w:t>
      </w:r>
    </w:p>
    <w:p w:rsidR="006424C0" w:rsidRDefault="006424C0" w:rsidP="00CC1002">
      <w:pPr>
        <w:rPr>
          <w:rFonts w:cstheme="minorHAnsi"/>
          <w:sz w:val="26"/>
          <w:szCs w:val="26"/>
        </w:rPr>
      </w:pP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CANCIÓN DEL MISIONERO</w:t>
      </w:r>
    </w:p>
    <w:p w:rsidR="00CC1002" w:rsidRPr="002D4D5E" w:rsidRDefault="00CC1002" w:rsidP="00CC1002">
      <w:pPr>
        <w:rPr>
          <w:rFonts w:cstheme="minorHAnsi"/>
          <w:sz w:val="26"/>
          <w:szCs w:val="26"/>
        </w:rPr>
      </w:pPr>
      <w:r w:rsidRPr="002D4D5E">
        <w:rPr>
          <w:rFonts w:cstheme="minorHAnsi"/>
          <w:sz w:val="26"/>
          <w:szCs w:val="26"/>
        </w:rPr>
        <w:t xml:space="preserve">Señor, toma mi vida nueva </w:t>
      </w:r>
    </w:p>
    <w:p w:rsidR="00CC1002" w:rsidRPr="002D4D5E" w:rsidRDefault="00CC1002" w:rsidP="00CC1002">
      <w:pPr>
        <w:rPr>
          <w:rFonts w:cstheme="minorHAnsi"/>
          <w:sz w:val="26"/>
          <w:szCs w:val="26"/>
        </w:rPr>
      </w:pPr>
      <w:r w:rsidRPr="002D4D5E">
        <w:rPr>
          <w:rFonts w:cstheme="minorHAnsi"/>
          <w:sz w:val="26"/>
          <w:szCs w:val="26"/>
        </w:rPr>
        <w:t xml:space="preserve">antes de que la espera </w:t>
      </w:r>
    </w:p>
    <w:p w:rsidR="00CC1002" w:rsidRPr="002D4D5E" w:rsidRDefault="00CC1002" w:rsidP="00CC1002">
      <w:pPr>
        <w:rPr>
          <w:rFonts w:cstheme="minorHAnsi"/>
          <w:sz w:val="26"/>
          <w:szCs w:val="26"/>
        </w:rPr>
      </w:pPr>
      <w:r w:rsidRPr="002D4D5E">
        <w:rPr>
          <w:rFonts w:cstheme="minorHAnsi"/>
          <w:sz w:val="26"/>
          <w:szCs w:val="26"/>
        </w:rPr>
        <w:t xml:space="preserve">desgaste años en mí. </w:t>
      </w:r>
    </w:p>
    <w:p w:rsidR="00CC1002" w:rsidRPr="002D4D5E" w:rsidRDefault="00CC1002" w:rsidP="00CC1002">
      <w:pPr>
        <w:rPr>
          <w:rFonts w:cstheme="minorHAnsi"/>
          <w:sz w:val="26"/>
          <w:szCs w:val="26"/>
        </w:rPr>
      </w:pPr>
      <w:r w:rsidRPr="002D4D5E">
        <w:rPr>
          <w:rFonts w:cstheme="minorHAnsi"/>
          <w:sz w:val="26"/>
          <w:szCs w:val="26"/>
        </w:rPr>
        <w:t xml:space="preserve">Estoy dispuesto a lo que quieras, </w:t>
      </w:r>
    </w:p>
    <w:p w:rsidR="00CC1002" w:rsidRPr="002D4D5E" w:rsidRDefault="00CC1002" w:rsidP="00CC1002">
      <w:pPr>
        <w:rPr>
          <w:rFonts w:cstheme="minorHAnsi"/>
          <w:sz w:val="26"/>
          <w:szCs w:val="26"/>
        </w:rPr>
      </w:pPr>
      <w:r w:rsidRPr="002D4D5E">
        <w:rPr>
          <w:rFonts w:cstheme="minorHAnsi"/>
          <w:sz w:val="26"/>
          <w:szCs w:val="26"/>
        </w:rPr>
        <w:t xml:space="preserve">no importa lo que sea  </w:t>
      </w:r>
    </w:p>
    <w:p w:rsidR="00CC1002" w:rsidRPr="002D4D5E" w:rsidRDefault="00CC1002" w:rsidP="00CC1002">
      <w:pPr>
        <w:rPr>
          <w:rFonts w:cstheme="minorHAnsi"/>
          <w:sz w:val="26"/>
          <w:szCs w:val="26"/>
        </w:rPr>
      </w:pPr>
      <w:r w:rsidRPr="002D4D5E">
        <w:rPr>
          <w:rFonts w:cstheme="minorHAnsi"/>
          <w:sz w:val="26"/>
          <w:szCs w:val="26"/>
        </w:rPr>
        <w:t>Tu  llámame  a servir.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Llévame, donde los hombres</w:t>
      </w:r>
    </w:p>
    <w:p w:rsidR="00CC1002" w:rsidRPr="002D4D5E" w:rsidRDefault="00CC1002" w:rsidP="00CC1002">
      <w:pPr>
        <w:rPr>
          <w:rFonts w:cstheme="minorHAnsi"/>
          <w:sz w:val="26"/>
          <w:szCs w:val="26"/>
        </w:rPr>
      </w:pPr>
      <w:r w:rsidRPr="002D4D5E">
        <w:rPr>
          <w:rFonts w:cstheme="minorHAnsi"/>
          <w:sz w:val="26"/>
          <w:szCs w:val="26"/>
        </w:rPr>
        <w:t>necesiten tus palabras,</w:t>
      </w:r>
    </w:p>
    <w:p w:rsidR="00CC1002" w:rsidRPr="002D4D5E" w:rsidRDefault="00CC1002" w:rsidP="00CC1002">
      <w:pPr>
        <w:rPr>
          <w:rFonts w:cstheme="minorHAnsi"/>
          <w:sz w:val="26"/>
          <w:szCs w:val="26"/>
        </w:rPr>
      </w:pPr>
      <w:r w:rsidRPr="002D4D5E">
        <w:rPr>
          <w:rFonts w:cstheme="minorHAnsi"/>
          <w:sz w:val="26"/>
          <w:szCs w:val="26"/>
        </w:rPr>
        <w:t>necesiten mis ganas de vivir.</w:t>
      </w:r>
    </w:p>
    <w:p w:rsidR="00CC1002" w:rsidRPr="002D4D5E" w:rsidRDefault="00CC1002" w:rsidP="00CC1002">
      <w:pPr>
        <w:rPr>
          <w:rFonts w:cstheme="minorHAnsi"/>
          <w:sz w:val="26"/>
          <w:szCs w:val="26"/>
        </w:rPr>
      </w:pPr>
      <w:r w:rsidRPr="002D4D5E">
        <w:rPr>
          <w:rFonts w:cstheme="minorHAnsi"/>
          <w:sz w:val="26"/>
          <w:szCs w:val="26"/>
        </w:rPr>
        <w:t xml:space="preserve">Donde falte la esperanza, </w:t>
      </w:r>
    </w:p>
    <w:p w:rsidR="00CC1002" w:rsidRPr="002D4D5E" w:rsidRDefault="00CC1002" w:rsidP="00CC1002">
      <w:pPr>
        <w:rPr>
          <w:rFonts w:cstheme="minorHAnsi"/>
          <w:sz w:val="26"/>
          <w:szCs w:val="26"/>
        </w:rPr>
      </w:pPr>
      <w:r w:rsidRPr="002D4D5E">
        <w:rPr>
          <w:rFonts w:cstheme="minorHAnsi"/>
          <w:sz w:val="26"/>
          <w:szCs w:val="26"/>
        </w:rPr>
        <w:t>donde falte la alegría</w:t>
      </w:r>
    </w:p>
    <w:p w:rsidR="00CC1002" w:rsidRPr="002D4D5E" w:rsidRDefault="00CC1002" w:rsidP="00CC1002">
      <w:pPr>
        <w:rPr>
          <w:rFonts w:cstheme="minorHAnsi"/>
          <w:sz w:val="26"/>
          <w:szCs w:val="26"/>
        </w:rPr>
      </w:pPr>
      <w:r w:rsidRPr="002D4D5E">
        <w:rPr>
          <w:rFonts w:cstheme="minorHAnsi"/>
          <w:sz w:val="26"/>
          <w:szCs w:val="26"/>
        </w:rPr>
        <w:t xml:space="preserve"> simplemente por no saber de Ti.</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Te doy mi corazón sincero </w:t>
      </w:r>
    </w:p>
    <w:p w:rsidR="00CC1002" w:rsidRPr="002D4D5E" w:rsidRDefault="00CC1002" w:rsidP="00CC1002">
      <w:pPr>
        <w:rPr>
          <w:rFonts w:cstheme="minorHAnsi"/>
          <w:sz w:val="26"/>
          <w:szCs w:val="26"/>
        </w:rPr>
      </w:pPr>
      <w:r w:rsidRPr="002D4D5E">
        <w:rPr>
          <w:rFonts w:cstheme="minorHAnsi"/>
          <w:sz w:val="26"/>
          <w:szCs w:val="26"/>
        </w:rPr>
        <w:t>para gritar sin miedo</w:t>
      </w:r>
    </w:p>
    <w:p w:rsidR="00CC1002" w:rsidRPr="002D4D5E" w:rsidRDefault="00CC1002" w:rsidP="00CC1002">
      <w:pPr>
        <w:rPr>
          <w:rFonts w:cstheme="minorHAnsi"/>
          <w:sz w:val="26"/>
          <w:szCs w:val="26"/>
        </w:rPr>
      </w:pPr>
      <w:r w:rsidRPr="002D4D5E">
        <w:rPr>
          <w:rFonts w:cstheme="minorHAnsi"/>
          <w:sz w:val="26"/>
          <w:szCs w:val="26"/>
        </w:rPr>
        <w:t xml:space="preserve">tu grandeza Señor </w:t>
      </w:r>
    </w:p>
    <w:p w:rsidR="00CC1002" w:rsidRPr="002D4D5E" w:rsidRDefault="00CC1002" w:rsidP="00CC1002">
      <w:pPr>
        <w:rPr>
          <w:rFonts w:cstheme="minorHAnsi"/>
          <w:sz w:val="26"/>
          <w:szCs w:val="26"/>
        </w:rPr>
      </w:pPr>
      <w:r w:rsidRPr="002D4D5E">
        <w:rPr>
          <w:rFonts w:cstheme="minorHAnsi"/>
          <w:sz w:val="26"/>
          <w:szCs w:val="26"/>
        </w:rPr>
        <w:t>tendré mis manos sin cansancio</w:t>
      </w:r>
    </w:p>
    <w:p w:rsidR="00CC1002" w:rsidRPr="002D4D5E" w:rsidRDefault="00CC1002" w:rsidP="00CC1002">
      <w:pPr>
        <w:rPr>
          <w:rFonts w:cstheme="minorHAnsi"/>
          <w:sz w:val="26"/>
          <w:szCs w:val="26"/>
        </w:rPr>
      </w:pPr>
      <w:r w:rsidRPr="002D4D5E">
        <w:rPr>
          <w:rFonts w:cstheme="minorHAnsi"/>
          <w:sz w:val="26"/>
          <w:szCs w:val="26"/>
        </w:rPr>
        <w:t xml:space="preserve">tu historia entre mis labios </w:t>
      </w:r>
    </w:p>
    <w:p w:rsidR="00CC1002" w:rsidRPr="002D4D5E" w:rsidRDefault="00CC1002" w:rsidP="00CC1002">
      <w:pPr>
        <w:rPr>
          <w:rFonts w:cstheme="minorHAnsi"/>
          <w:sz w:val="26"/>
          <w:szCs w:val="26"/>
        </w:rPr>
      </w:pPr>
      <w:r w:rsidRPr="002D4D5E">
        <w:rPr>
          <w:rFonts w:cstheme="minorHAnsi"/>
          <w:sz w:val="26"/>
          <w:szCs w:val="26"/>
        </w:rPr>
        <w:t>y fuerza en la oración.</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Y así en marcha iré cantando </w:t>
      </w:r>
    </w:p>
    <w:p w:rsidR="00CC1002" w:rsidRPr="002D4D5E" w:rsidRDefault="00CC1002" w:rsidP="00CC1002">
      <w:pPr>
        <w:rPr>
          <w:rFonts w:cstheme="minorHAnsi"/>
          <w:sz w:val="26"/>
          <w:szCs w:val="26"/>
        </w:rPr>
      </w:pPr>
      <w:r w:rsidRPr="002D4D5E">
        <w:rPr>
          <w:rFonts w:cstheme="minorHAnsi"/>
          <w:sz w:val="26"/>
          <w:szCs w:val="26"/>
        </w:rPr>
        <w:t xml:space="preserve">por calles predicando </w:t>
      </w:r>
    </w:p>
    <w:p w:rsidR="00CC1002" w:rsidRPr="002D4D5E" w:rsidRDefault="00CC1002" w:rsidP="00CC1002">
      <w:pPr>
        <w:rPr>
          <w:rFonts w:cstheme="minorHAnsi"/>
          <w:sz w:val="26"/>
          <w:szCs w:val="26"/>
        </w:rPr>
      </w:pPr>
      <w:r w:rsidRPr="002D4D5E">
        <w:rPr>
          <w:rFonts w:cstheme="minorHAnsi"/>
          <w:sz w:val="26"/>
          <w:szCs w:val="26"/>
        </w:rPr>
        <w:t>lo bello que es tu amor</w:t>
      </w:r>
    </w:p>
    <w:p w:rsidR="00CC1002" w:rsidRPr="002D4D5E" w:rsidRDefault="00CC1002" w:rsidP="00CC1002">
      <w:pPr>
        <w:rPr>
          <w:rFonts w:cstheme="minorHAnsi"/>
          <w:sz w:val="26"/>
          <w:szCs w:val="26"/>
        </w:rPr>
      </w:pPr>
      <w:r w:rsidRPr="002D4D5E">
        <w:rPr>
          <w:rFonts w:cstheme="minorHAnsi"/>
          <w:sz w:val="26"/>
          <w:szCs w:val="26"/>
        </w:rPr>
        <w:t>Señor tengo alma misionera</w:t>
      </w:r>
    </w:p>
    <w:p w:rsidR="00CC1002" w:rsidRPr="002D4D5E" w:rsidRDefault="00CC1002" w:rsidP="00CC1002">
      <w:pPr>
        <w:rPr>
          <w:rFonts w:cstheme="minorHAnsi"/>
          <w:sz w:val="26"/>
          <w:szCs w:val="26"/>
        </w:rPr>
      </w:pPr>
      <w:r w:rsidRPr="002D4D5E">
        <w:rPr>
          <w:rFonts w:cstheme="minorHAnsi"/>
          <w:sz w:val="26"/>
          <w:szCs w:val="26"/>
        </w:rPr>
        <w:t xml:space="preserve">condúceme a la tierra, </w:t>
      </w:r>
    </w:p>
    <w:p w:rsidR="00CC1002" w:rsidRPr="002D4D5E" w:rsidRDefault="00CC1002" w:rsidP="00CC1002">
      <w:pPr>
        <w:rPr>
          <w:rFonts w:cstheme="minorHAnsi"/>
          <w:sz w:val="26"/>
          <w:szCs w:val="26"/>
        </w:rPr>
      </w:pPr>
      <w:r w:rsidRPr="002D4D5E">
        <w:rPr>
          <w:rFonts w:cstheme="minorHAnsi"/>
          <w:sz w:val="26"/>
          <w:szCs w:val="26"/>
        </w:rPr>
        <w:t>que tenga sed de Dios.</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EL PRIVILEGIO DE DAR</w:t>
      </w:r>
    </w:p>
    <w:p w:rsidR="00CC1002" w:rsidRPr="002D4D5E" w:rsidRDefault="00CC1002" w:rsidP="00CC1002">
      <w:pPr>
        <w:rPr>
          <w:rFonts w:cstheme="minorHAnsi"/>
          <w:sz w:val="26"/>
          <w:szCs w:val="26"/>
        </w:rPr>
      </w:pPr>
      <w:r w:rsidRPr="002D4D5E">
        <w:rPr>
          <w:rFonts w:cstheme="minorHAnsi"/>
          <w:sz w:val="26"/>
          <w:szCs w:val="26"/>
        </w:rPr>
        <w:t>Dale de beber a los que tienen sed</w:t>
      </w:r>
    </w:p>
    <w:p w:rsidR="00CC1002" w:rsidRPr="002D4D5E" w:rsidRDefault="00CC1002" w:rsidP="00CC1002">
      <w:pPr>
        <w:rPr>
          <w:rFonts w:cstheme="minorHAnsi"/>
          <w:sz w:val="26"/>
          <w:szCs w:val="26"/>
        </w:rPr>
      </w:pPr>
      <w:r w:rsidRPr="002D4D5E">
        <w:rPr>
          <w:rFonts w:cstheme="minorHAnsi"/>
          <w:sz w:val="26"/>
          <w:szCs w:val="26"/>
        </w:rPr>
        <w:t>Dale pan a los que lloran por comer</w:t>
      </w:r>
    </w:p>
    <w:p w:rsidR="00CC1002" w:rsidRPr="002D4D5E" w:rsidRDefault="00CC1002" w:rsidP="00CC1002">
      <w:pPr>
        <w:rPr>
          <w:rFonts w:cstheme="minorHAnsi"/>
          <w:sz w:val="26"/>
          <w:szCs w:val="26"/>
        </w:rPr>
      </w:pPr>
      <w:r w:rsidRPr="002D4D5E">
        <w:rPr>
          <w:rFonts w:cstheme="minorHAnsi"/>
          <w:sz w:val="26"/>
          <w:szCs w:val="26"/>
        </w:rPr>
        <w:t>Comparte tu tiempo, lo que tienes y tu fe</w:t>
      </w:r>
    </w:p>
    <w:p w:rsidR="00CC1002" w:rsidRPr="002D4D5E" w:rsidRDefault="00CC1002" w:rsidP="00CC1002">
      <w:pPr>
        <w:rPr>
          <w:rFonts w:cstheme="minorHAnsi"/>
          <w:sz w:val="26"/>
          <w:szCs w:val="26"/>
        </w:rPr>
      </w:pPr>
      <w:r w:rsidRPr="002D4D5E">
        <w:rPr>
          <w:rFonts w:cstheme="minorHAnsi"/>
          <w:sz w:val="26"/>
          <w:szCs w:val="26"/>
        </w:rPr>
        <w:t>Se un buen ser humano</w:t>
      </w:r>
    </w:p>
    <w:p w:rsidR="00CC1002" w:rsidRPr="002D4D5E" w:rsidRDefault="00CC1002" w:rsidP="00CC1002">
      <w:pPr>
        <w:rPr>
          <w:rFonts w:cstheme="minorHAnsi"/>
          <w:sz w:val="26"/>
          <w:szCs w:val="26"/>
        </w:rPr>
      </w:pPr>
      <w:r w:rsidRPr="002D4D5E">
        <w:rPr>
          <w:rFonts w:cstheme="minorHAnsi"/>
          <w:sz w:val="26"/>
          <w:szCs w:val="26"/>
        </w:rPr>
        <w:t>Y lo que hagas hazlo bien</w:t>
      </w:r>
    </w:p>
    <w:p w:rsidR="00CC1002" w:rsidRPr="002D4D5E" w:rsidRDefault="00CC1002" w:rsidP="00CC1002">
      <w:pPr>
        <w:rPr>
          <w:rFonts w:cstheme="minorHAnsi"/>
          <w:sz w:val="26"/>
          <w:szCs w:val="26"/>
        </w:rPr>
      </w:pPr>
      <w:r w:rsidRPr="002D4D5E">
        <w:rPr>
          <w:rFonts w:cstheme="minorHAnsi"/>
          <w:sz w:val="26"/>
          <w:szCs w:val="26"/>
        </w:rPr>
        <w:t>Dale a los enfermos esperanza y paz</w:t>
      </w:r>
    </w:p>
    <w:p w:rsidR="00CC1002" w:rsidRPr="002D4D5E" w:rsidRDefault="00CC1002" w:rsidP="00CC1002">
      <w:pPr>
        <w:rPr>
          <w:rFonts w:cstheme="minorHAnsi"/>
          <w:sz w:val="26"/>
          <w:szCs w:val="26"/>
        </w:rPr>
      </w:pPr>
      <w:r w:rsidRPr="002D4D5E">
        <w:rPr>
          <w:rFonts w:cstheme="minorHAnsi"/>
          <w:sz w:val="26"/>
          <w:szCs w:val="26"/>
        </w:rPr>
        <w:t>Dale apoyo a los que están sin libertad</w:t>
      </w:r>
    </w:p>
    <w:p w:rsidR="00CC1002" w:rsidRPr="002D4D5E" w:rsidRDefault="00CC1002" w:rsidP="00CC1002">
      <w:pPr>
        <w:rPr>
          <w:rFonts w:cstheme="minorHAnsi"/>
          <w:sz w:val="26"/>
          <w:szCs w:val="26"/>
        </w:rPr>
      </w:pPr>
      <w:r w:rsidRPr="002D4D5E">
        <w:rPr>
          <w:rFonts w:cstheme="minorHAnsi"/>
          <w:sz w:val="26"/>
          <w:szCs w:val="26"/>
        </w:rPr>
        <w:lastRenderedPageBreak/>
        <w:t>Lleva compañía al que vive en soledad</w:t>
      </w:r>
    </w:p>
    <w:p w:rsidR="00CC1002" w:rsidRPr="002D4D5E" w:rsidRDefault="00CC1002" w:rsidP="00CC1002">
      <w:pPr>
        <w:rPr>
          <w:rFonts w:cstheme="minorHAnsi"/>
          <w:sz w:val="26"/>
          <w:szCs w:val="26"/>
        </w:rPr>
      </w:pPr>
      <w:r w:rsidRPr="002D4D5E">
        <w:rPr>
          <w:rFonts w:cstheme="minorHAnsi"/>
          <w:sz w:val="26"/>
          <w:szCs w:val="26"/>
        </w:rPr>
        <w:t>Llévale consuelo al que ha perdido un familiar</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Es el privilegio de dar</w:t>
      </w:r>
    </w:p>
    <w:p w:rsidR="00CC1002" w:rsidRPr="002D4D5E" w:rsidRDefault="00CC1002" w:rsidP="00CC1002">
      <w:pPr>
        <w:rPr>
          <w:rFonts w:cstheme="minorHAnsi"/>
          <w:sz w:val="26"/>
          <w:szCs w:val="26"/>
        </w:rPr>
      </w:pPr>
      <w:r w:rsidRPr="002D4D5E">
        <w:rPr>
          <w:rFonts w:cstheme="minorHAnsi"/>
          <w:sz w:val="26"/>
          <w:szCs w:val="26"/>
        </w:rPr>
        <w:t>Es sentirse realizado</w:t>
      </w:r>
    </w:p>
    <w:p w:rsidR="00CC1002" w:rsidRPr="002D4D5E" w:rsidRDefault="00CC1002" w:rsidP="00CC1002">
      <w:pPr>
        <w:rPr>
          <w:rFonts w:cstheme="minorHAnsi"/>
          <w:sz w:val="26"/>
          <w:szCs w:val="26"/>
        </w:rPr>
      </w:pPr>
      <w:r w:rsidRPr="002D4D5E">
        <w:rPr>
          <w:rFonts w:cstheme="minorHAnsi"/>
          <w:sz w:val="26"/>
          <w:szCs w:val="26"/>
        </w:rPr>
        <w:t>Caminar con Dios al lado</w:t>
      </w:r>
    </w:p>
    <w:p w:rsidR="00CC1002" w:rsidRPr="002D4D5E" w:rsidRDefault="00CC1002" w:rsidP="00CC1002">
      <w:pPr>
        <w:rPr>
          <w:rFonts w:cstheme="minorHAnsi"/>
          <w:sz w:val="26"/>
          <w:szCs w:val="26"/>
        </w:rPr>
      </w:pPr>
      <w:r w:rsidRPr="002D4D5E">
        <w:rPr>
          <w:rFonts w:cstheme="minorHAnsi"/>
          <w:sz w:val="26"/>
          <w:szCs w:val="26"/>
        </w:rPr>
        <w:t>Es el privilegio de dar</w:t>
      </w:r>
    </w:p>
    <w:p w:rsidR="00CC1002" w:rsidRPr="002D4D5E" w:rsidRDefault="00CC1002" w:rsidP="00CC1002">
      <w:pPr>
        <w:rPr>
          <w:rFonts w:cstheme="minorHAnsi"/>
          <w:sz w:val="26"/>
          <w:szCs w:val="26"/>
        </w:rPr>
      </w:pPr>
      <w:r w:rsidRPr="002D4D5E">
        <w:rPr>
          <w:rFonts w:cstheme="minorHAnsi"/>
          <w:sz w:val="26"/>
          <w:szCs w:val="26"/>
        </w:rPr>
        <w:t>Es la esencia de la vida</w:t>
      </w:r>
    </w:p>
    <w:p w:rsidR="00CC1002" w:rsidRPr="002D4D5E" w:rsidRDefault="00CC1002" w:rsidP="00CC1002">
      <w:pPr>
        <w:rPr>
          <w:rFonts w:cstheme="minorHAnsi"/>
          <w:sz w:val="26"/>
          <w:szCs w:val="26"/>
        </w:rPr>
      </w:pPr>
      <w:r w:rsidRPr="002D4D5E">
        <w:rPr>
          <w:rFonts w:cstheme="minorHAnsi"/>
          <w:sz w:val="26"/>
          <w:szCs w:val="26"/>
        </w:rPr>
        <w:t>La mayor alegría</w:t>
      </w:r>
    </w:p>
    <w:p w:rsidR="00CC1002" w:rsidRPr="002D4D5E" w:rsidRDefault="00CC1002" w:rsidP="00CC1002">
      <w:pPr>
        <w:rPr>
          <w:rFonts w:cstheme="minorHAnsi"/>
          <w:sz w:val="26"/>
          <w:szCs w:val="26"/>
        </w:rPr>
      </w:pPr>
      <w:r w:rsidRPr="002D4D5E">
        <w:rPr>
          <w:rFonts w:cstheme="minorHAnsi"/>
          <w:sz w:val="26"/>
          <w:szCs w:val="26"/>
        </w:rPr>
        <w:t>Dar de lo que tienes</w:t>
      </w:r>
    </w:p>
    <w:p w:rsidR="00CC1002" w:rsidRPr="002D4D5E" w:rsidRDefault="00CC1002" w:rsidP="00CC1002">
      <w:pPr>
        <w:rPr>
          <w:rFonts w:cstheme="minorHAnsi"/>
          <w:sz w:val="26"/>
          <w:szCs w:val="26"/>
        </w:rPr>
      </w:pPr>
      <w:r w:rsidRPr="002D4D5E">
        <w:rPr>
          <w:rFonts w:cstheme="minorHAnsi"/>
          <w:sz w:val="26"/>
          <w:szCs w:val="26"/>
        </w:rPr>
        <w:t>Sin buscar compensación</w:t>
      </w:r>
    </w:p>
    <w:p w:rsidR="00CC1002" w:rsidRPr="002D4D5E" w:rsidRDefault="00CC1002" w:rsidP="00CC1002">
      <w:pPr>
        <w:rPr>
          <w:rFonts w:cstheme="minorHAnsi"/>
          <w:sz w:val="26"/>
          <w:szCs w:val="26"/>
        </w:rPr>
      </w:pPr>
      <w:r w:rsidRPr="002D4D5E">
        <w:rPr>
          <w:rFonts w:cstheme="minorHAnsi"/>
          <w:sz w:val="26"/>
          <w:szCs w:val="26"/>
        </w:rPr>
        <w:t>Lo que hagas que te lo pague Dios</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Dale a tu enemigo reconciliación</w:t>
      </w:r>
    </w:p>
    <w:p w:rsidR="00CC1002" w:rsidRPr="002D4D5E" w:rsidRDefault="00CC1002" w:rsidP="00CC1002">
      <w:pPr>
        <w:rPr>
          <w:rFonts w:cstheme="minorHAnsi"/>
          <w:sz w:val="26"/>
          <w:szCs w:val="26"/>
        </w:rPr>
      </w:pPr>
      <w:r w:rsidRPr="002D4D5E">
        <w:rPr>
          <w:rFonts w:cstheme="minorHAnsi"/>
          <w:sz w:val="26"/>
          <w:szCs w:val="26"/>
        </w:rPr>
        <w:t>Dale a todo el que te ofenda tu perdón</w:t>
      </w:r>
    </w:p>
    <w:p w:rsidR="00CC1002" w:rsidRPr="002D4D5E" w:rsidRDefault="00CC1002" w:rsidP="00CC1002">
      <w:pPr>
        <w:rPr>
          <w:rFonts w:cstheme="minorHAnsi"/>
          <w:sz w:val="26"/>
          <w:szCs w:val="26"/>
        </w:rPr>
      </w:pPr>
      <w:r w:rsidRPr="002D4D5E">
        <w:rPr>
          <w:rFonts w:cstheme="minorHAnsi"/>
          <w:sz w:val="26"/>
          <w:szCs w:val="26"/>
        </w:rPr>
        <w:t>Dale a tu pareja sin medida el corazón</w:t>
      </w:r>
    </w:p>
    <w:p w:rsidR="00CC1002" w:rsidRPr="002D4D5E" w:rsidRDefault="00CC1002" w:rsidP="00CC1002">
      <w:pPr>
        <w:rPr>
          <w:rFonts w:cstheme="minorHAnsi"/>
          <w:sz w:val="26"/>
          <w:szCs w:val="26"/>
        </w:rPr>
      </w:pPr>
      <w:r w:rsidRPr="002D4D5E">
        <w:rPr>
          <w:rFonts w:cstheme="minorHAnsi"/>
          <w:sz w:val="26"/>
          <w:szCs w:val="26"/>
        </w:rPr>
        <w:t>Da y también recibe el regalo del amor</w:t>
      </w:r>
    </w:p>
    <w:p w:rsidR="00CC1002" w:rsidRPr="002D4D5E" w:rsidRDefault="00CC1002" w:rsidP="00CC1002">
      <w:pPr>
        <w:rPr>
          <w:rFonts w:cstheme="minorHAnsi"/>
          <w:sz w:val="26"/>
          <w:szCs w:val="26"/>
        </w:rPr>
      </w:pPr>
      <w:r w:rsidRPr="002D4D5E">
        <w:rPr>
          <w:rFonts w:cstheme="minorHAnsi"/>
          <w:sz w:val="26"/>
          <w:szCs w:val="26"/>
        </w:rPr>
        <w:t>Es el privilegio de dar</w:t>
      </w:r>
    </w:p>
    <w:p w:rsidR="00CC1002" w:rsidRPr="002D4D5E" w:rsidRDefault="00CC1002" w:rsidP="00CC1002">
      <w:pPr>
        <w:rPr>
          <w:rFonts w:cstheme="minorHAnsi"/>
          <w:sz w:val="26"/>
          <w:szCs w:val="26"/>
        </w:rPr>
      </w:pPr>
      <w:r w:rsidRPr="002D4D5E">
        <w:rPr>
          <w:rFonts w:cstheme="minorHAnsi"/>
          <w:sz w:val="26"/>
          <w:szCs w:val="26"/>
        </w:rPr>
        <w:t>Es sentirse realizado</w:t>
      </w:r>
    </w:p>
    <w:p w:rsidR="00CC1002" w:rsidRPr="002D4D5E" w:rsidRDefault="00CC1002" w:rsidP="00CC1002">
      <w:pPr>
        <w:rPr>
          <w:rFonts w:cstheme="minorHAnsi"/>
          <w:sz w:val="26"/>
          <w:szCs w:val="26"/>
        </w:rPr>
      </w:pPr>
      <w:r w:rsidRPr="002D4D5E">
        <w:rPr>
          <w:rFonts w:cstheme="minorHAnsi"/>
          <w:sz w:val="26"/>
          <w:szCs w:val="26"/>
        </w:rPr>
        <w:t>Caminar con Dios al lado</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Es el privilegio de dar</w:t>
      </w:r>
    </w:p>
    <w:p w:rsidR="00CC1002" w:rsidRPr="002D4D5E" w:rsidRDefault="00CC1002" w:rsidP="00CC1002">
      <w:pPr>
        <w:rPr>
          <w:rFonts w:cstheme="minorHAnsi"/>
          <w:sz w:val="26"/>
          <w:szCs w:val="26"/>
        </w:rPr>
      </w:pPr>
      <w:r w:rsidRPr="002D4D5E">
        <w:rPr>
          <w:rFonts w:cstheme="minorHAnsi"/>
          <w:sz w:val="26"/>
          <w:szCs w:val="26"/>
        </w:rPr>
        <w:t>Es la esencia de la vida</w:t>
      </w:r>
    </w:p>
    <w:p w:rsidR="00CC1002" w:rsidRPr="002D4D5E" w:rsidRDefault="00CC1002" w:rsidP="00CC1002">
      <w:pPr>
        <w:rPr>
          <w:rFonts w:cstheme="minorHAnsi"/>
          <w:sz w:val="26"/>
          <w:szCs w:val="26"/>
        </w:rPr>
      </w:pPr>
      <w:r w:rsidRPr="002D4D5E">
        <w:rPr>
          <w:rFonts w:cstheme="minorHAnsi"/>
          <w:sz w:val="26"/>
          <w:szCs w:val="26"/>
        </w:rPr>
        <w:t>La mayor alegría</w:t>
      </w:r>
    </w:p>
    <w:p w:rsidR="00CC1002" w:rsidRPr="002D4D5E" w:rsidRDefault="00CC1002" w:rsidP="00CC1002">
      <w:pPr>
        <w:rPr>
          <w:rFonts w:cstheme="minorHAnsi"/>
          <w:sz w:val="26"/>
          <w:szCs w:val="26"/>
        </w:rPr>
      </w:pPr>
      <w:r w:rsidRPr="002D4D5E">
        <w:rPr>
          <w:rFonts w:cstheme="minorHAnsi"/>
          <w:sz w:val="26"/>
          <w:szCs w:val="26"/>
        </w:rPr>
        <w:t>Dar de lo que tienes</w:t>
      </w:r>
    </w:p>
    <w:p w:rsidR="00CC1002" w:rsidRPr="002D4D5E" w:rsidRDefault="00CC1002" w:rsidP="00CC1002">
      <w:pPr>
        <w:rPr>
          <w:rFonts w:cstheme="minorHAnsi"/>
          <w:sz w:val="26"/>
          <w:szCs w:val="26"/>
        </w:rPr>
      </w:pPr>
      <w:r w:rsidRPr="002D4D5E">
        <w:rPr>
          <w:rFonts w:cstheme="minorHAnsi"/>
          <w:sz w:val="26"/>
          <w:szCs w:val="26"/>
        </w:rPr>
        <w:t>Sin buscar compensación</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Y siempre dale a todos tu risa</w:t>
      </w:r>
    </w:p>
    <w:p w:rsidR="00CC1002" w:rsidRPr="002D4D5E" w:rsidRDefault="00CC1002" w:rsidP="00CC1002">
      <w:pPr>
        <w:rPr>
          <w:rFonts w:cstheme="minorHAnsi"/>
          <w:sz w:val="26"/>
          <w:szCs w:val="26"/>
        </w:rPr>
      </w:pPr>
      <w:r w:rsidRPr="002D4D5E">
        <w:rPr>
          <w:rFonts w:cstheme="minorHAnsi"/>
          <w:sz w:val="26"/>
          <w:szCs w:val="26"/>
        </w:rPr>
        <w:t>Dale a todo el que pida</w:t>
      </w:r>
    </w:p>
    <w:p w:rsidR="00CC1002" w:rsidRPr="002D4D5E" w:rsidRDefault="00CC1002" w:rsidP="00CC1002">
      <w:pPr>
        <w:rPr>
          <w:rFonts w:cstheme="minorHAnsi"/>
          <w:sz w:val="26"/>
          <w:szCs w:val="26"/>
        </w:rPr>
      </w:pPr>
      <w:r w:rsidRPr="002D4D5E">
        <w:rPr>
          <w:rFonts w:cstheme="minorHAnsi"/>
          <w:sz w:val="26"/>
          <w:szCs w:val="26"/>
        </w:rPr>
        <w:t>Y da gracias si haz dado a los necesitados</w:t>
      </w:r>
    </w:p>
    <w:p w:rsidR="00CC1002" w:rsidRPr="002D4D5E" w:rsidRDefault="00CC1002" w:rsidP="00CC1002">
      <w:pPr>
        <w:rPr>
          <w:rFonts w:cstheme="minorHAnsi"/>
          <w:sz w:val="26"/>
          <w:szCs w:val="26"/>
        </w:rPr>
      </w:pPr>
      <w:r w:rsidRPr="002D4D5E">
        <w:rPr>
          <w:rFonts w:cstheme="minorHAnsi"/>
          <w:sz w:val="26"/>
          <w:szCs w:val="26"/>
        </w:rPr>
        <w:t>Es el privilegio de dar</w:t>
      </w:r>
    </w:p>
    <w:p w:rsidR="00CC1002" w:rsidRPr="002D4D5E" w:rsidRDefault="00CC1002" w:rsidP="00CC1002">
      <w:pPr>
        <w:rPr>
          <w:rFonts w:cstheme="minorHAnsi"/>
          <w:sz w:val="26"/>
          <w:szCs w:val="26"/>
        </w:rPr>
      </w:pPr>
      <w:r w:rsidRPr="002D4D5E">
        <w:rPr>
          <w:rFonts w:cstheme="minorHAnsi"/>
          <w:sz w:val="26"/>
          <w:szCs w:val="26"/>
        </w:rPr>
        <w:t>Es sentirse realizado</w:t>
      </w:r>
    </w:p>
    <w:p w:rsidR="00CC1002" w:rsidRPr="002D4D5E" w:rsidRDefault="00CC1002" w:rsidP="00CC1002">
      <w:pPr>
        <w:rPr>
          <w:rFonts w:cstheme="minorHAnsi"/>
          <w:sz w:val="26"/>
          <w:szCs w:val="26"/>
        </w:rPr>
      </w:pPr>
      <w:r w:rsidRPr="002D4D5E">
        <w:rPr>
          <w:rFonts w:cstheme="minorHAnsi"/>
          <w:sz w:val="26"/>
          <w:szCs w:val="26"/>
        </w:rPr>
        <w:t>Caminar con Dios al lado</w:t>
      </w:r>
    </w:p>
    <w:p w:rsidR="00CC1002" w:rsidRPr="002D4D5E" w:rsidRDefault="00CC1002" w:rsidP="00CC1002">
      <w:pPr>
        <w:rPr>
          <w:rFonts w:cstheme="minorHAnsi"/>
          <w:sz w:val="26"/>
          <w:szCs w:val="26"/>
        </w:rPr>
      </w:pPr>
      <w:r w:rsidRPr="002D4D5E">
        <w:rPr>
          <w:rFonts w:cstheme="minorHAnsi"/>
          <w:sz w:val="26"/>
          <w:szCs w:val="26"/>
        </w:rPr>
        <w:t>Es el privilegio de dar</w:t>
      </w:r>
    </w:p>
    <w:p w:rsidR="00CC1002" w:rsidRPr="002D4D5E" w:rsidRDefault="00CC1002" w:rsidP="00CC1002">
      <w:pPr>
        <w:rPr>
          <w:rFonts w:cstheme="minorHAnsi"/>
          <w:sz w:val="26"/>
          <w:szCs w:val="26"/>
        </w:rPr>
      </w:pPr>
      <w:r w:rsidRPr="002D4D5E">
        <w:rPr>
          <w:rFonts w:cstheme="minorHAnsi"/>
          <w:sz w:val="26"/>
          <w:szCs w:val="26"/>
        </w:rPr>
        <w:t>Es la esencia de la vida</w:t>
      </w:r>
    </w:p>
    <w:p w:rsidR="00CC1002" w:rsidRPr="002D4D5E" w:rsidRDefault="00CC1002" w:rsidP="00CC1002">
      <w:pPr>
        <w:rPr>
          <w:rFonts w:cstheme="minorHAnsi"/>
          <w:sz w:val="26"/>
          <w:szCs w:val="26"/>
        </w:rPr>
      </w:pPr>
      <w:r w:rsidRPr="002D4D5E">
        <w:rPr>
          <w:rFonts w:cstheme="minorHAnsi"/>
          <w:sz w:val="26"/>
          <w:szCs w:val="26"/>
        </w:rPr>
        <w:t>La mayor alegría</w:t>
      </w:r>
    </w:p>
    <w:p w:rsidR="00CC1002" w:rsidRPr="002D4D5E" w:rsidRDefault="00CC1002" w:rsidP="00CC1002">
      <w:pPr>
        <w:rPr>
          <w:rFonts w:cstheme="minorHAnsi"/>
          <w:sz w:val="26"/>
          <w:szCs w:val="26"/>
        </w:rPr>
      </w:pPr>
      <w:r w:rsidRPr="002D4D5E">
        <w:rPr>
          <w:rFonts w:cstheme="minorHAnsi"/>
          <w:sz w:val="26"/>
          <w:szCs w:val="26"/>
        </w:rPr>
        <w:t>Dar de lo que tienes</w:t>
      </w:r>
    </w:p>
    <w:p w:rsidR="00CC1002" w:rsidRPr="002D4D5E" w:rsidRDefault="00CC1002" w:rsidP="00CC1002">
      <w:pPr>
        <w:rPr>
          <w:rFonts w:cstheme="minorHAnsi"/>
          <w:sz w:val="26"/>
          <w:szCs w:val="26"/>
        </w:rPr>
      </w:pPr>
      <w:r w:rsidRPr="002D4D5E">
        <w:rPr>
          <w:rFonts w:cstheme="minorHAnsi"/>
          <w:sz w:val="26"/>
          <w:szCs w:val="26"/>
        </w:rPr>
        <w:t>Sin buscar compensación</w:t>
      </w:r>
    </w:p>
    <w:p w:rsidR="00CC1002" w:rsidRPr="002D4D5E" w:rsidRDefault="00CC1002" w:rsidP="00CC1002">
      <w:pPr>
        <w:rPr>
          <w:rFonts w:cstheme="minorHAnsi"/>
          <w:sz w:val="26"/>
          <w:szCs w:val="26"/>
        </w:rPr>
      </w:pPr>
      <w:r w:rsidRPr="002D4D5E">
        <w:rPr>
          <w:rFonts w:cstheme="minorHAnsi"/>
          <w:sz w:val="26"/>
          <w:szCs w:val="26"/>
        </w:rPr>
        <w:t>Lo que hagas que te lo pague Dios</w:t>
      </w:r>
    </w:p>
    <w:p w:rsidR="00CC1002" w:rsidRPr="002D4D5E" w:rsidRDefault="00CC1002" w:rsidP="00CC1002">
      <w:pPr>
        <w:rPr>
          <w:rFonts w:cstheme="minorHAnsi"/>
          <w:sz w:val="26"/>
          <w:szCs w:val="26"/>
        </w:rPr>
      </w:pPr>
      <w:r w:rsidRPr="002D4D5E">
        <w:rPr>
          <w:rFonts w:cstheme="minorHAnsi"/>
          <w:sz w:val="26"/>
          <w:szCs w:val="26"/>
        </w:rPr>
        <w:t>Que te lo pague Dios.</w:t>
      </w: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ENVIANOS SEÑOR.</w:t>
      </w:r>
    </w:p>
    <w:p w:rsidR="00CC1002" w:rsidRPr="002D4D5E" w:rsidRDefault="00CC1002" w:rsidP="00CC1002">
      <w:pPr>
        <w:rPr>
          <w:rFonts w:cstheme="minorHAnsi"/>
          <w:sz w:val="26"/>
          <w:szCs w:val="26"/>
        </w:rPr>
      </w:pPr>
      <w:r w:rsidRPr="002D4D5E">
        <w:rPr>
          <w:rFonts w:cstheme="minorHAnsi"/>
          <w:sz w:val="26"/>
          <w:szCs w:val="26"/>
        </w:rPr>
        <w:t xml:space="preserve">Oh Jesús mi gran Señor mi amigo fiel, </w:t>
      </w:r>
    </w:p>
    <w:p w:rsidR="00CC1002" w:rsidRPr="002D4D5E" w:rsidRDefault="00CC1002" w:rsidP="00CC1002">
      <w:pPr>
        <w:rPr>
          <w:rFonts w:cstheme="minorHAnsi"/>
          <w:sz w:val="26"/>
          <w:szCs w:val="26"/>
        </w:rPr>
      </w:pPr>
      <w:r w:rsidRPr="002D4D5E">
        <w:rPr>
          <w:rFonts w:cstheme="minorHAnsi"/>
          <w:sz w:val="26"/>
          <w:szCs w:val="26"/>
        </w:rPr>
        <w:t xml:space="preserve">tu misión y grande es tu perdón, </w:t>
      </w:r>
    </w:p>
    <w:p w:rsidR="00CC1002" w:rsidRPr="002D4D5E" w:rsidRDefault="00CC1002" w:rsidP="00CC1002">
      <w:pPr>
        <w:rPr>
          <w:rFonts w:cstheme="minorHAnsi"/>
          <w:sz w:val="26"/>
          <w:szCs w:val="26"/>
        </w:rPr>
      </w:pPr>
      <w:r w:rsidRPr="002D4D5E">
        <w:rPr>
          <w:rFonts w:cstheme="minorHAnsi"/>
          <w:sz w:val="26"/>
          <w:szCs w:val="26"/>
        </w:rPr>
        <w:t xml:space="preserve">la esperanza de encontrar la salvación,  </w:t>
      </w:r>
    </w:p>
    <w:p w:rsidR="00CC1002" w:rsidRPr="002D4D5E" w:rsidRDefault="00CC1002" w:rsidP="00CC1002">
      <w:pPr>
        <w:rPr>
          <w:rFonts w:cstheme="minorHAnsi"/>
          <w:sz w:val="26"/>
          <w:szCs w:val="26"/>
        </w:rPr>
      </w:pPr>
      <w:r w:rsidRPr="002D4D5E">
        <w:rPr>
          <w:rFonts w:cstheme="minorHAnsi"/>
          <w:sz w:val="26"/>
          <w:szCs w:val="26"/>
        </w:rPr>
        <w:t xml:space="preserve">es difícil si tu amor  no está. </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Con tu espíritu me fortaleceré</w:t>
      </w:r>
    </w:p>
    <w:p w:rsidR="00CC1002" w:rsidRPr="002D4D5E" w:rsidRDefault="00CC1002" w:rsidP="00CC1002">
      <w:pPr>
        <w:rPr>
          <w:rFonts w:cstheme="minorHAnsi"/>
          <w:sz w:val="26"/>
          <w:szCs w:val="26"/>
        </w:rPr>
      </w:pPr>
      <w:r w:rsidRPr="002D4D5E">
        <w:rPr>
          <w:rFonts w:cstheme="minorHAnsi"/>
          <w:sz w:val="26"/>
          <w:szCs w:val="26"/>
        </w:rPr>
        <w:t>correré tus riesgos con mucho valor,</w:t>
      </w:r>
    </w:p>
    <w:p w:rsidR="00CC1002" w:rsidRPr="002D4D5E" w:rsidRDefault="00CC1002" w:rsidP="00CC1002">
      <w:pPr>
        <w:rPr>
          <w:rFonts w:cstheme="minorHAnsi"/>
          <w:sz w:val="26"/>
          <w:szCs w:val="26"/>
        </w:rPr>
      </w:pPr>
      <w:r w:rsidRPr="002D4D5E">
        <w:rPr>
          <w:rFonts w:cstheme="minorHAnsi"/>
          <w:sz w:val="26"/>
          <w:szCs w:val="26"/>
        </w:rPr>
        <w:t>hablaré de Ti con toda mi pasión,</w:t>
      </w:r>
    </w:p>
    <w:p w:rsidR="00CC1002" w:rsidRPr="002D4D5E" w:rsidRDefault="00CC1002" w:rsidP="00CC1002">
      <w:pPr>
        <w:rPr>
          <w:rFonts w:cstheme="minorHAnsi"/>
          <w:sz w:val="26"/>
          <w:szCs w:val="26"/>
        </w:rPr>
      </w:pPr>
      <w:r w:rsidRPr="002D4D5E">
        <w:rPr>
          <w:rFonts w:cstheme="minorHAnsi"/>
          <w:sz w:val="26"/>
          <w:szCs w:val="26"/>
        </w:rPr>
        <w:t>día a día viviré por ti.</w:t>
      </w:r>
    </w:p>
    <w:p w:rsidR="00CC1002" w:rsidRPr="002D4D5E" w:rsidRDefault="00CC1002" w:rsidP="00CC1002">
      <w:pPr>
        <w:rPr>
          <w:rFonts w:cstheme="minorHAnsi"/>
          <w:sz w:val="26"/>
          <w:szCs w:val="26"/>
        </w:rPr>
      </w:pPr>
      <w:r w:rsidRPr="002D4D5E">
        <w:rPr>
          <w:rFonts w:cstheme="minorHAnsi"/>
          <w:sz w:val="26"/>
          <w:szCs w:val="26"/>
        </w:rPr>
        <w:t xml:space="preserve">Danos el amor apasionado de Pedro, </w:t>
      </w:r>
    </w:p>
    <w:p w:rsidR="00CC1002" w:rsidRPr="002D4D5E" w:rsidRDefault="00CC1002" w:rsidP="00CC1002">
      <w:pPr>
        <w:rPr>
          <w:rFonts w:cstheme="minorHAnsi"/>
          <w:sz w:val="26"/>
          <w:szCs w:val="26"/>
        </w:rPr>
      </w:pPr>
      <w:r w:rsidRPr="002D4D5E">
        <w:rPr>
          <w:rFonts w:cstheme="minorHAnsi"/>
          <w:sz w:val="26"/>
          <w:szCs w:val="26"/>
        </w:rPr>
        <w:t>la audacia evangélica de Pablo.</w:t>
      </w:r>
    </w:p>
    <w:p w:rsidR="00CC1002" w:rsidRPr="002D4D5E" w:rsidRDefault="00CC1002" w:rsidP="00CC1002">
      <w:pPr>
        <w:rPr>
          <w:rFonts w:cstheme="minorHAnsi"/>
          <w:sz w:val="26"/>
          <w:szCs w:val="26"/>
        </w:rPr>
      </w:pPr>
      <w:r w:rsidRPr="002D4D5E">
        <w:rPr>
          <w:rFonts w:cstheme="minorHAnsi"/>
          <w:sz w:val="26"/>
          <w:szCs w:val="26"/>
        </w:rPr>
        <w:t>Y la fiel intimidad del apóstol Juan</w:t>
      </w:r>
    </w:p>
    <w:p w:rsidR="00CC1002" w:rsidRPr="002D4D5E" w:rsidRDefault="00CC1002" w:rsidP="00CC1002">
      <w:pPr>
        <w:rPr>
          <w:rFonts w:cstheme="minorHAnsi"/>
          <w:sz w:val="26"/>
          <w:szCs w:val="26"/>
        </w:rPr>
      </w:pPr>
      <w:r w:rsidRPr="002D4D5E">
        <w:rPr>
          <w:rFonts w:cstheme="minorHAnsi"/>
          <w:sz w:val="26"/>
          <w:szCs w:val="26"/>
        </w:rPr>
        <w:t>La sencilla pobreza de Francisco.</w:t>
      </w:r>
    </w:p>
    <w:p w:rsidR="00CC1002" w:rsidRPr="002D4D5E" w:rsidRDefault="00CC1002" w:rsidP="00CC1002">
      <w:pPr>
        <w:rPr>
          <w:rFonts w:cstheme="minorHAnsi"/>
          <w:sz w:val="26"/>
          <w:szCs w:val="26"/>
        </w:rPr>
      </w:pPr>
      <w:r w:rsidRPr="002D4D5E">
        <w:rPr>
          <w:rFonts w:cstheme="minorHAnsi"/>
          <w:sz w:val="26"/>
          <w:szCs w:val="26"/>
        </w:rPr>
        <w:t xml:space="preserve">La alegría servidora  de Alberto Hurtado, </w:t>
      </w:r>
    </w:p>
    <w:p w:rsidR="00CC1002" w:rsidRPr="002D4D5E" w:rsidRDefault="00CC1002" w:rsidP="00CC1002">
      <w:pPr>
        <w:rPr>
          <w:rFonts w:cstheme="minorHAnsi"/>
          <w:sz w:val="26"/>
          <w:szCs w:val="26"/>
        </w:rPr>
      </w:pPr>
      <w:r w:rsidRPr="002D4D5E">
        <w:rPr>
          <w:rFonts w:cstheme="minorHAnsi"/>
          <w:sz w:val="26"/>
          <w:szCs w:val="26"/>
        </w:rPr>
        <w:t xml:space="preserve">la entrega generosa de Laura Vicuña. </w:t>
      </w:r>
    </w:p>
    <w:p w:rsidR="00CC1002" w:rsidRPr="002D4D5E" w:rsidRDefault="00CC1002" w:rsidP="00CC1002">
      <w:pPr>
        <w:rPr>
          <w:rFonts w:cstheme="minorHAnsi"/>
          <w:sz w:val="26"/>
          <w:szCs w:val="26"/>
        </w:rPr>
      </w:pPr>
      <w:r w:rsidRPr="002D4D5E">
        <w:rPr>
          <w:rFonts w:cstheme="minorHAnsi"/>
          <w:sz w:val="26"/>
          <w:szCs w:val="26"/>
        </w:rPr>
        <w:t xml:space="preserve">El silencio misionero de Teresa de los Andes… </w:t>
      </w:r>
    </w:p>
    <w:p w:rsidR="00CC1002" w:rsidRPr="002D4D5E" w:rsidRDefault="00CC1002" w:rsidP="00CC1002">
      <w:pPr>
        <w:rPr>
          <w:rFonts w:cstheme="minorHAnsi"/>
          <w:sz w:val="26"/>
          <w:szCs w:val="26"/>
        </w:rPr>
      </w:pPr>
      <w:r w:rsidRPr="002D4D5E">
        <w:rPr>
          <w:rFonts w:cstheme="minorHAnsi"/>
          <w:sz w:val="26"/>
          <w:szCs w:val="26"/>
        </w:rPr>
        <w:t>Envíanos Señor, Jesús.</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De la mano y para no quedarme atrás, </w:t>
      </w:r>
    </w:p>
    <w:p w:rsidR="00CC1002" w:rsidRPr="002D4D5E" w:rsidRDefault="00CC1002" w:rsidP="00CC1002">
      <w:pPr>
        <w:rPr>
          <w:rFonts w:cstheme="minorHAnsi"/>
          <w:sz w:val="26"/>
          <w:szCs w:val="26"/>
        </w:rPr>
      </w:pPr>
      <w:r w:rsidRPr="002D4D5E">
        <w:rPr>
          <w:rFonts w:cstheme="minorHAnsi"/>
          <w:sz w:val="26"/>
          <w:szCs w:val="26"/>
        </w:rPr>
        <w:t xml:space="preserve">de María nuestra madre seguiré,  </w:t>
      </w:r>
    </w:p>
    <w:p w:rsidR="00CC1002" w:rsidRPr="002D4D5E" w:rsidRDefault="00CC1002" w:rsidP="00CC1002">
      <w:pPr>
        <w:rPr>
          <w:rFonts w:cstheme="minorHAnsi"/>
          <w:sz w:val="26"/>
          <w:szCs w:val="26"/>
        </w:rPr>
      </w:pPr>
      <w:r w:rsidRPr="002D4D5E">
        <w:rPr>
          <w:rFonts w:cstheme="minorHAnsi"/>
          <w:sz w:val="26"/>
          <w:szCs w:val="26"/>
        </w:rPr>
        <w:t xml:space="preserve">y como ella la confianza en Ti pondré, </w:t>
      </w:r>
    </w:p>
    <w:p w:rsidR="00CC1002" w:rsidRPr="002D4D5E" w:rsidRDefault="00CC1002" w:rsidP="00CC1002">
      <w:pPr>
        <w:rPr>
          <w:rFonts w:cstheme="minorHAnsi"/>
          <w:sz w:val="26"/>
          <w:szCs w:val="26"/>
        </w:rPr>
      </w:pPr>
      <w:r w:rsidRPr="002D4D5E">
        <w:rPr>
          <w:rFonts w:cstheme="minorHAnsi"/>
          <w:sz w:val="26"/>
          <w:szCs w:val="26"/>
        </w:rPr>
        <w:t>ya no habrá más días de soledad.</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Misioneros para el mundo del 2000,  </w:t>
      </w:r>
    </w:p>
    <w:p w:rsidR="00CC1002" w:rsidRPr="002D4D5E" w:rsidRDefault="00CC1002" w:rsidP="00CC1002">
      <w:pPr>
        <w:rPr>
          <w:rFonts w:cstheme="minorHAnsi"/>
          <w:sz w:val="26"/>
          <w:szCs w:val="26"/>
        </w:rPr>
      </w:pPr>
      <w:r w:rsidRPr="002D4D5E">
        <w:rPr>
          <w:rFonts w:cstheme="minorHAnsi"/>
          <w:sz w:val="26"/>
          <w:szCs w:val="26"/>
        </w:rPr>
        <w:t xml:space="preserve">necesitas y yo quiero estar allí, </w:t>
      </w:r>
    </w:p>
    <w:p w:rsidR="00CC1002" w:rsidRPr="002D4D5E" w:rsidRDefault="00CC1002" w:rsidP="00CC1002">
      <w:pPr>
        <w:rPr>
          <w:rFonts w:cstheme="minorHAnsi"/>
          <w:sz w:val="26"/>
          <w:szCs w:val="26"/>
        </w:rPr>
      </w:pPr>
      <w:r w:rsidRPr="002D4D5E">
        <w:rPr>
          <w:rFonts w:cstheme="minorHAnsi"/>
          <w:sz w:val="26"/>
          <w:szCs w:val="26"/>
        </w:rPr>
        <w:t xml:space="preserve">a tu lado y caminando junto a Ti, </w:t>
      </w:r>
    </w:p>
    <w:p w:rsidR="00CC1002" w:rsidRPr="002D4D5E" w:rsidRDefault="00CC1002" w:rsidP="00CC1002">
      <w:pPr>
        <w:rPr>
          <w:rFonts w:cstheme="minorHAnsi"/>
          <w:sz w:val="26"/>
          <w:szCs w:val="26"/>
        </w:rPr>
      </w:pPr>
      <w:r w:rsidRPr="002D4D5E">
        <w:rPr>
          <w:rFonts w:cstheme="minorHAnsi"/>
          <w:sz w:val="26"/>
          <w:szCs w:val="26"/>
        </w:rPr>
        <w:t>misioneros del 2000</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Aquí van mis trabajos y mi fe, mis sueños, </w:t>
      </w:r>
    </w:p>
    <w:p w:rsidR="00CC1002" w:rsidRPr="002D4D5E" w:rsidRDefault="00CC1002" w:rsidP="00CC1002">
      <w:pPr>
        <w:rPr>
          <w:rFonts w:cstheme="minorHAnsi"/>
          <w:sz w:val="26"/>
          <w:szCs w:val="26"/>
        </w:rPr>
      </w:pPr>
      <w:r w:rsidRPr="002D4D5E">
        <w:rPr>
          <w:rFonts w:cstheme="minorHAnsi"/>
          <w:sz w:val="26"/>
          <w:szCs w:val="26"/>
        </w:rPr>
        <w:t>mis bajones y mis sueños</w:t>
      </w:r>
    </w:p>
    <w:p w:rsidR="00CC1002" w:rsidRPr="002D4D5E" w:rsidRDefault="00CC1002" w:rsidP="00CC1002">
      <w:pPr>
        <w:rPr>
          <w:rFonts w:cstheme="minorHAnsi"/>
          <w:sz w:val="26"/>
          <w:szCs w:val="26"/>
        </w:rPr>
      </w:pPr>
      <w:r w:rsidRPr="002D4D5E">
        <w:rPr>
          <w:rFonts w:cstheme="minorHAnsi"/>
          <w:sz w:val="26"/>
          <w:szCs w:val="26"/>
        </w:rPr>
        <w:t>Y todas las personas que me diste</w:t>
      </w:r>
    </w:p>
    <w:p w:rsidR="00CC1002" w:rsidRPr="002D4D5E" w:rsidRDefault="00CC1002" w:rsidP="00CC1002">
      <w:pPr>
        <w:rPr>
          <w:rFonts w:cstheme="minorHAnsi"/>
          <w:sz w:val="26"/>
          <w:szCs w:val="26"/>
        </w:rPr>
      </w:pPr>
      <w:r w:rsidRPr="002D4D5E">
        <w:rPr>
          <w:rFonts w:cstheme="minorHAnsi"/>
          <w:sz w:val="26"/>
          <w:szCs w:val="26"/>
        </w:rPr>
        <w:t>Desde mi corazón te las ofrezco.</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DONDE HAY AMOR.</w:t>
      </w:r>
    </w:p>
    <w:p w:rsidR="00CC1002" w:rsidRPr="002D4D5E" w:rsidRDefault="00CC1002" w:rsidP="00CC1002">
      <w:pPr>
        <w:rPr>
          <w:rFonts w:cstheme="minorHAnsi"/>
          <w:sz w:val="26"/>
          <w:szCs w:val="26"/>
        </w:rPr>
      </w:pPr>
      <w:r w:rsidRPr="002D4D5E">
        <w:rPr>
          <w:rFonts w:cstheme="minorHAnsi"/>
          <w:sz w:val="26"/>
          <w:szCs w:val="26"/>
        </w:rPr>
        <w:t>Donde hay amor y caridad</w:t>
      </w:r>
    </w:p>
    <w:p w:rsidR="00CC1002" w:rsidRPr="002D4D5E" w:rsidRDefault="00CC1002" w:rsidP="00CC1002">
      <w:pPr>
        <w:rPr>
          <w:rFonts w:cstheme="minorHAnsi"/>
          <w:sz w:val="26"/>
          <w:szCs w:val="26"/>
        </w:rPr>
      </w:pPr>
      <w:r w:rsidRPr="002D4D5E">
        <w:rPr>
          <w:rFonts w:cstheme="minorHAnsi"/>
          <w:sz w:val="26"/>
          <w:szCs w:val="26"/>
        </w:rPr>
        <w:t>Donde hay amor Dios ahí está.</w:t>
      </w:r>
    </w:p>
    <w:p w:rsidR="00CC1002" w:rsidRPr="002D4D5E" w:rsidRDefault="00CC1002" w:rsidP="00CC1002">
      <w:pPr>
        <w:rPr>
          <w:rFonts w:cstheme="minorHAnsi"/>
          <w:sz w:val="26"/>
          <w:szCs w:val="26"/>
        </w:rPr>
      </w:pPr>
      <w:r w:rsidRPr="002D4D5E">
        <w:rPr>
          <w:rFonts w:cstheme="minorHAnsi"/>
          <w:sz w:val="26"/>
          <w:szCs w:val="26"/>
        </w:rPr>
        <w:t xml:space="preserve"> </w:t>
      </w:r>
    </w:p>
    <w:p w:rsidR="006424C0" w:rsidRDefault="006424C0" w:rsidP="00CC1002">
      <w:pPr>
        <w:rPr>
          <w:rFonts w:cstheme="minorHAnsi"/>
          <w:sz w:val="26"/>
          <w:szCs w:val="26"/>
        </w:rPr>
      </w:pP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lastRenderedPageBreak/>
        <w:t>ALELUYA</w:t>
      </w:r>
    </w:p>
    <w:p w:rsidR="00CC1002" w:rsidRPr="002D4D5E" w:rsidRDefault="00CC1002" w:rsidP="00CC1002">
      <w:pPr>
        <w:rPr>
          <w:rFonts w:cstheme="minorHAnsi"/>
          <w:sz w:val="26"/>
          <w:szCs w:val="26"/>
        </w:rPr>
      </w:pPr>
      <w:r w:rsidRPr="002D4D5E">
        <w:rPr>
          <w:rFonts w:cstheme="minorHAnsi"/>
          <w:sz w:val="26"/>
          <w:szCs w:val="26"/>
        </w:rPr>
        <w:t>Aleluya, aleluya, aleluya.</w:t>
      </w:r>
    </w:p>
    <w:p w:rsidR="00CC1002" w:rsidRPr="002D4D5E" w:rsidRDefault="00CC1002" w:rsidP="00CC1002">
      <w:pPr>
        <w:rPr>
          <w:rFonts w:cstheme="minorHAnsi"/>
          <w:sz w:val="26"/>
          <w:szCs w:val="26"/>
        </w:rPr>
      </w:pPr>
      <w:r w:rsidRPr="002D4D5E">
        <w:rPr>
          <w:rFonts w:cstheme="minorHAnsi"/>
          <w:sz w:val="26"/>
          <w:szCs w:val="26"/>
        </w:rPr>
        <w:t>Te amo Señor mi fuerza</w:t>
      </w:r>
    </w:p>
    <w:p w:rsidR="00CC1002" w:rsidRPr="002D4D5E" w:rsidRDefault="00CC1002" w:rsidP="00CC1002">
      <w:pPr>
        <w:rPr>
          <w:rFonts w:cstheme="minorHAnsi"/>
          <w:sz w:val="26"/>
          <w:szCs w:val="26"/>
        </w:rPr>
      </w:pPr>
      <w:r w:rsidRPr="002D4D5E">
        <w:rPr>
          <w:rFonts w:cstheme="minorHAnsi"/>
          <w:sz w:val="26"/>
          <w:szCs w:val="26"/>
        </w:rPr>
        <w:t>Mi salvador que me salvó de la violencia</w:t>
      </w:r>
    </w:p>
    <w:p w:rsidR="00CC1002" w:rsidRPr="002D4D5E" w:rsidRDefault="00CC1002" w:rsidP="00CC1002">
      <w:pPr>
        <w:rPr>
          <w:rFonts w:cstheme="minorHAnsi"/>
          <w:sz w:val="26"/>
          <w:szCs w:val="26"/>
        </w:rPr>
      </w:pPr>
      <w:r w:rsidRPr="002D4D5E">
        <w:rPr>
          <w:rFonts w:cstheme="minorHAnsi"/>
          <w:sz w:val="26"/>
          <w:szCs w:val="26"/>
        </w:rPr>
        <w:t>Aleluya.</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El Señor es mi fortaleza</w:t>
      </w:r>
    </w:p>
    <w:p w:rsidR="00CC1002" w:rsidRPr="002D4D5E" w:rsidRDefault="00CC1002" w:rsidP="00CC1002">
      <w:pPr>
        <w:rPr>
          <w:rFonts w:cstheme="minorHAnsi"/>
          <w:sz w:val="26"/>
          <w:szCs w:val="26"/>
        </w:rPr>
      </w:pPr>
      <w:r w:rsidRPr="002D4D5E">
        <w:rPr>
          <w:rFonts w:cstheme="minorHAnsi"/>
          <w:sz w:val="26"/>
          <w:szCs w:val="26"/>
        </w:rPr>
        <w:t xml:space="preserve">Mi liberador es el mismo Dios. </w:t>
      </w:r>
    </w:p>
    <w:p w:rsidR="00CC1002" w:rsidRPr="002D4D5E" w:rsidRDefault="00CC1002" w:rsidP="00CC1002">
      <w:pPr>
        <w:rPr>
          <w:rFonts w:cstheme="minorHAnsi"/>
          <w:sz w:val="26"/>
          <w:szCs w:val="26"/>
        </w:rPr>
      </w:pPr>
      <w:r w:rsidRPr="002D4D5E">
        <w:rPr>
          <w:rFonts w:cstheme="minorHAnsi"/>
          <w:sz w:val="26"/>
          <w:szCs w:val="26"/>
        </w:rPr>
        <w:t xml:space="preserve">Aleluya. </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SANTO</w:t>
      </w:r>
    </w:p>
    <w:p w:rsidR="00CC1002" w:rsidRPr="002D4D5E" w:rsidRDefault="00CC1002" w:rsidP="00CC1002">
      <w:pPr>
        <w:rPr>
          <w:rFonts w:cstheme="minorHAnsi"/>
          <w:sz w:val="26"/>
          <w:szCs w:val="26"/>
        </w:rPr>
      </w:pPr>
      <w:r w:rsidRPr="002D4D5E">
        <w:rPr>
          <w:rFonts w:cstheme="minorHAnsi"/>
          <w:sz w:val="26"/>
          <w:szCs w:val="26"/>
        </w:rPr>
        <w:t xml:space="preserve">Santo, Santo, Santo, </w:t>
      </w:r>
    </w:p>
    <w:p w:rsidR="00CC1002" w:rsidRPr="002D4D5E" w:rsidRDefault="00CC1002" w:rsidP="00CC1002">
      <w:pPr>
        <w:rPr>
          <w:rFonts w:cstheme="minorHAnsi"/>
          <w:sz w:val="26"/>
          <w:szCs w:val="26"/>
        </w:rPr>
      </w:pPr>
      <w:r w:rsidRPr="002D4D5E">
        <w:rPr>
          <w:rFonts w:cstheme="minorHAnsi"/>
          <w:sz w:val="26"/>
          <w:szCs w:val="26"/>
        </w:rPr>
        <w:t>los cielos te proclaman.</w:t>
      </w:r>
    </w:p>
    <w:p w:rsidR="00CC1002" w:rsidRPr="002D4D5E" w:rsidRDefault="00CC1002" w:rsidP="00CC1002">
      <w:pPr>
        <w:rPr>
          <w:rFonts w:cstheme="minorHAnsi"/>
          <w:sz w:val="26"/>
          <w:szCs w:val="26"/>
        </w:rPr>
      </w:pPr>
      <w:r w:rsidRPr="002D4D5E">
        <w:rPr>
          <w:rFonts w:cstheme="minorHAnsi"/>
          <w:sz w:val="26"/>
          <w:szCs w:val="26"/>
        </w:rPr>
        <w:t xml:space="preserve">Santo, Santo, Santo, </w:t>
      </w:r>
    </w:p>
    <w:p w:rsidR="00CC1002" w:rsidRPr="002D4D5E" w:rsidRDefault="00CC1002" w:rsidP="00CC1002">
      <w:pPr>
        <w:rPr>
          <w:rFonts w:cstheme="minorHAnsi"/>
          <w:sz w:val="26"/>
          <w:szCs w:val="26"/>
        </w:rPr>
      </w:pPr>
      <w:r w:rsidRPr="002D4D5E">
        <w:rPr>
          <w:rFonts w:cstheme="minorHAnsi"/>
          <w:sz w:val="26"/>
          <w:szCs w:val="26"/>
        </w:rPr>
        <w:t xml:space="preserve">es nuestro rey Yahvé. </w:t>
      </w:r>
    </w:p>
    <w:p w:rsidR="00CC1002" w:rsidRPr="002D4D5E" w:rsidRDefault="00CC1002" w:rsidP="00CC1002">
      <w:pPr>
        <w:rPr>
          <w:rFonts w:cstheme="minorHAnsi"/>
          <w:sz w:val="26"/>
          <w:szCs w:val="26"/>
        </w:rPr>
      </w:pPr>
      <w:r w:rsidRPr="002D4D5E">
        <w:rPr>
          <w:rFonts w:cstheme="minorHAnsi"/>
          <w:sz w:val="26"/>
          <w:szCs w:val="26"/>
        </w:rPr>
        <w:t xml:space="preserve">Santo, Santo, Santo, </w:t>
      </w:r>
    </w:p>
    <w:p w:rsidR="00CC1002" w:rsidRPr="002D4D5E" w:rsidRDefault="00CC1002" w:rsidP="00CC1002">
      <w:pPr>
        <w:rPr>
          <w:rFonts w:cstheme="minorHAnsi"/>
          <w:sz w:val="26"/>
          <w:szCs w:val="26"/>
        </w:rPr>
      </w:pPr>
      <w:r w:rsidRPr="002D4D5E">
        <w:rPr>
          <w:rFonts w:cstheme="minorHAnsi"/>
          <w:sz w:val="26"/>
          <w:szCs w:val="26"/>
        </w:rPr>
        <w:t xml:space="preserve">es el que nos redime, </w:t>
      </w:r>
    </w:p>
    <w:p w:rsidR="00CC1002" w:rsidRPr="002D4D5E" w:rsidRDefault="00CC1002" w:rsidP="00CC1002">
      <w:pPr>
        <w:rPr>
          <w:rFonts w:cstheme="minorHAnsi"/>
          <w:sz w:val="26"/>
          <w:szCs w:val="26"/>
        </w:rPr>
      </w:pPr>
      <w:r w:rsidRPr="002D4D5E">
        <w:rPr>
          <w:rFonts w:cstheme="minorHAnsi"/>
          <w:sz w:val="26"/>
          <w:szCs w:val="26"/>
        </w:rPr>
        <w:t xml:space="preserve">porque mi Dios es santo, </w:t>
      </w:r>
    </w:p>
    <w:p w:rsidR="00CC1002" w:rsidRPr="002D4D5E" w:rsidRDefault="00CC1002" w:rsidP="00CC1002">
      <w:pPr>
        <w:rPr>
          <w:rFonts w:cstheme="minorHAnsi"/>
          <w:sz w:val="26"/>
          <w:szCs w:val="26"/>
        </w:rPr>
      </w:pPr>
      <w:r w:rsidRPr="002D4D5E">
        <w:rPr>
          <w:rFonts w:cstheme="minorHAnsi"/>
          <w:sz w:val="26"/>
          <w:szCs w:val="26"/>
        </w:rPr>
        <w:t>la tierra llena de su gloria es.</w:t>
      </w:r>
    </w:p>
    <w:p w:rsidR="00CC1002" w:rsidRPr="002D4D5E" w:rsidRDefault="00CC1002" w:rsidP="00CC1002">
      <w:pPr>
        <w:rPr>
          <w:rFonts w:cstheme="minorHAnsi"/>
          <w:sz w:val="26"/>
          <w:szCs w:val="26"/>
        </w:rPr>
      </w:pPr>
      <w:r w:rsidRPr="002D4D5E">
        <w:rPr>
          <w:rFonts w:cstheme="minorHAnsi"/>
          <w:sz w:val="26"/>
          <w:szCs w:val="26"/>
        </w:rPr>
        <w:t>Cielo y tierra pasarán, más tus palabras no pasaran (bis)</w:t>
      </w:r>
    </w:p>
    <w:p w:rsidR="00CC1002" w:rsidRPr="002D4D5E" w:rsidRDefault="00CC1002" w:rsidP="00CC1002">
      <w:pPr>
        <w:rPr>
          <w:rFonts w:cstheme="minorHAnsi"/>
          <w:sz w:val="26"/>
          <w:szCs w:val="26"/>
        </w:rPr>
      </w:pPr>
      <w:r w:rsidRPr="002D4D5E">
        <w:rPr>
          <w:rFonts w:cstheme="minorHAnsi"/>
          <w:sz w:val="26"/>
          <w:szCs w:val="26"/>
        </w:rPr>
        <w:t>No, no, no pasarán, no, no, no, pasarán.</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Bendito el que viene </w:t>
      </w:r>
    </w:p>
    <w:p w:rsidR="00CC1002" w:rsidRPr="002D4D5E" w:rsidRDefault="00CC1002" w:rsidP="00CC1002">
      <w:pPr>
        <w:rPr>
          <w:rFonts w:cstheme="minorHAnsi"/>
          <w:sz w:val="26"/>
          <w:szCs w:val="26"/>
        </w:rPr>
      </w:pPr>
      <w:r w:rsidRPr="002D4D5E">
        <w:rPr>
          <w:rFonts w:cstheme="minorHAnsi"/>
          <w:sz w:val="26"/>
          <w:szCs w:val="26"/>
        </w:rPr>
        <w:t xml:space="preserve">en nombre del Señor, </w:t>
      </w:r>
    </w:p>
    <w:p w:rsidR="00CC1002" w:rsidRPr="002D4D5E" w:rsidRDefault="00CC1002" w:rsidP="00CC1002">
      <w:pPr>
        <w:rPr>
          <w:rFonts w:cstheme="minorHAnsi"/>
          <w:sz w:val="26"/>
          <w:szCs w:val="26"/>
        </w:rPr>
      </w:pPr>
      <w:r w:rsidRPr="002D4D5E">
        <w:rPr>
          <w:rFonts w:cstheme="minorHAnsi"/>
          <w:sz w:val="26"/>
          <w:szCs w:val="26"/>
        </w:rPr>
        <w:t xml:space="preserve">la gloria a Jesucristo, </w:t>
      </w:r>
    </w:p>
    <w:p w:rsidR="00CC1002" w:rsidRPr="002D4D5E" w:rsidRDefault="00CC1002" w:rsidP="00CC1002">
      <w:pPr>
        <w:rPr>
          <w:rFonts w:cstheme="minorHAnsi"/>
          <w:sz w:val="26"/>
          <w:szCs w:val="26"/>
        </w:rPr>
      </w:pPr>
      <w:r w:rsidRPr="002D4D5E">
        <w:rPr>
          <w:rFonts w:cstheme="minorHAnsi"/>
          <w:sz w:val="26"/>
          <w:szCs w:val="26"/>
        </w:rPr>
        <w:t xml:space="preserve">el Hijo de David. </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 xml:space="preserve">Hosanna en  las alturas a nuestro Salvador. </w:t>
      </w:r>
    </w:p>
    <w:p w:rsidR="00CC1002" w:rsidRPr="002D4D5E" w:rsidRDefault="00CC1002" w:rsidP="00CC1002">
      <w:pPr>
        <w:rPr>
          <w:rFonts w:cstheme="minorHAnsi"/>
          <w:sz w:val="26"/>
          <w:szCs w:val="26"/>
        </w:rPr>
      </w:pPr>
      <w:r w:rsidRPr="002D4D5E">
        <w:rPr>
          <w:rFonts w:cstheme="minorHAnsi"/>
          <w:sz w:val="26"/>
          <w:szCs w:val="26"/>
        </w:rPr>
        <w:t xml:space="preserve">Bendito el que viene en el nombre de Señor.  </w:t>
      </w:r>
    </w:p>
    <w:p w:rsidR="00CC1002" w:rsidRPr="002D4D5E" w:rsidRDefault="00CC1002" w:rsidP="00CC1002">
      <w:pPr>
        <w:rPr>
          <w:rFonts w:cstheme="minorHAnsi"/>
          <w:sz w:val="26"/>
          <w:szCs w:val="26"/>
        </w:rPr>
      </w:pPr>
      <w:r w:rsidRPr="002D4D5E">
        <w:rPr>
          <w:rFonts w:cstheme="minorHAnsi"/>
          <w:sz w:val="26"/>
          <w:szCs w:val="26"/>
        </w:rPr>
        <w:t xml:space="preserve">Bendito el que viene en el nombre de Señor. </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AUXILIADORA</w:t>
      </w:r>
    </w:p>
    <w:p w:rsidR="00CC1002" w:rsidRPr="002D4D5E" w:rsidRDefault="00CC1002" w:rsidP="00CC1002">
      <w:pPr>
        <w:rPr>
          <w:rFonts w:cstheme="minorHAnsi"/>
          <w:sz w:val="26"/>
          <w:szCs w:val="26"/>
        </w:rPr>
      </w:pPr>
      <w:r w:rsidRPr="002D4D5E">
        <w:rPr>
          <w:rFonts w:cstheme="minorHAnsi"/>
          <w:sz w:val="26"/>
          <w:szCs w:val="26"/>
        </w:rPr>
        <w:t>VIRGEN MARÍA</w:t>
      </w:r>
    </w:p>
    <w:p w:rsidR="00CC1002" w:rsidRPr="002D4D5E" w:rsidRDefault="00CC1002" w:rsidP="00CC1002">
      <w:pPr>
        <w:rPr>
          <w:rFonts w:cstheme="minorHAnsi"/>
          <w:sz w:val="26"/>
          <w:szCs w:val="26"/>
        </w:rPr>
      </w:pPr>
      <w:r w:rsidRPr="002D4D5E">
        <w:rPr>
          <w:rFonts w:cstheme="minorHAnsi"/>
          <w:sz w:val="26"/>
          <w:szCs w:val="26"/>
        </w:rPr>
        <w:t>MADRE DE DIOS</w:t>
      </w:r>
    </w:p>
    <w:p w:rsidR="00CC1002" w:rsidRPr="002D4D5E" w:rsidRDefault="00CC1002" w:rsidP="00CC1002">
      <w:pPr>
        <w:rPr>
          <w:rFonts w:cstheme="minorHAnsi"/>
          <w:sz w:val="26"/>
          <w:szCs w:val="26"/>
        </w:rPr>
      </w:pPr>
      <w:r w:rsidRPr="002D4D5E">
        <w:rPr>
          <w:rFonts w:cstheme="minorHAnsi"/>
          <w:sz w:val="26"/>
          <w:szCs w:val="26"/>
        </w:rPr>
        <w:t>RUEGA POR NOSTROS</w:t>
      </w:r>
    </w:p>
    <w:p w:rsidR="00CC1002" w:rsidRPr="002D4D5E" w:rsidRDefault="00CC1002" w:rsidP="00CC1002">
      <w:pPr>
        <w:rPr>
          <w:rFonts w:cstheme="minorHAnsi"/>
          <w:sz w:val="26"/>
          <w:szCs w:val="26"/>
        </w:rPr>
      </w:pPr>
      <w:r w:rsidRPr="002D4D5E">
        <w:rPr>
          <w:rFonts w:cstheme="minorHAnsi"/>
          <w:sz w:val="26"/>
          <w:szCs w:val="26"/>
        </w:rPr>
        <w:t>Y AYUDANOS (bis)</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Nuestra vida </w:t>
      </w:r>
    </w:p>
    <w:p w:rsidR="00CC1002" w:rsidRPr="002D4D5E" w:rsidRDefault="00CC1002" w:rsidP="00CC1002">
      <w:pPr>
        <w:rPr>
          <w:rFonts w:cstheme="minorHAnsi"/>
          <w:sz w:val="26"/>
          <w:szCs w:val="26"/>
        </w:rPr>
      </w:pPr>
      <w:r w:rsidRPr="002D4D5E">
        <w:rPr>
          <w:rFonts w:cstheme="minorHAnsi"/>
          <w:sz w:val="26"/>
          <w:szCs w:val="26"/>
        </w:rPr>
        <w:t>es un continuo andar</w:t>
      </w:r>
    </w:p>
    <w:p w:rsidR="00CC1002" w:rsidRPr="002D4D5E" w:rsidRDefault="00CC1002" w:rsidP="00CC1002">
      <w:pPr>
        <w:rPr>
          <w:rFonts w:cstheme="minorHAnsi"/>
          <w:sz w:val="26"/>
          <w:szCs w:val="26"/>
        </w:rPr>
      </w:pPr>
      <w:r w:rsidRPr="002D4D5E">
        <w:rPr>
          <w:rFonts w:cstheme="minorHAnsi"/>
          <w:sz w:val="26"/>
          <w:szCs w:val="26"/>
        </w:rPr>
        <w:t>con gran sed de amor y paz.</w:t>
      </w:r>
    </w:p>
    <w:p w:rsidR="00CC1002" w:rsidRPr="002D4D5E" w:rsidRDefault="00CC1002" w:rsidP="00CC1002">
      <w:pPr>
        <w:rPr>
          <w:rFonts w:cstheme="minorHAnsi"/>
          <w:sz w:val="26"/>
          <w:szCs w:val="26"/>
        </w:rPr>
      </w:pPr>
      <w:r w:rsidRPr="002D4D5E">
        <w:rPr>
          <w:rFonts w:cstheme="minorHAnsi"/>
          <w:sz w:val="26"/>
          <w:szCs w:val="26"/>
        </w:rPr>
        <w:t xml:space="preserve">Nuestro caminar </w:t>
      </w:r>
    </w:p>
    <w:p w:rsidR="00CC1002" w:rsidRPr="002D4D5E" w:rsidRDefault="00CC1002" w:rsidP="00CC1002">
      <w:pPr>
        <w:rPr>
          <w:rFonts w:cstheme="minorHAnsi"/>
          <w:sz w:val="26"/>
          <w:szCs w:val="26"/>
        </w:rPr>
      </w:pPr>
      <w:r w:rsidRPr="002D4D5E">
        <w:rPr>
          <w:rFonts w:cstheme="minorHAnsi"/>
          <w:sz w:val="26"/>
          <w:szCs w:val="26"/>
        </w:rPr>
        <w:t xml:space="preserve">Ella aliviará, </w:t>
      </w:r>
    </w:p>
    <w:p w:rsidR="00CC1002" w:rsidRPr="002D4D5E" w:rsidRDefault="00CC1002" w:rsidP="00CC1002">
      <w:pPr>
        <w:rPr>
          <w:rFonts w:cstheme="minorHAnsi"/>
          <w:sz w:val="26"/>
          <w:szCs w:val="26"/>
        </w:rPr>
      </w:pPr>
      <w:r w:rsidRPr="002D4D5E">
        <w:rPr>
          <w:rFonts w:cstheme="minorHAnsi"/>
          <w:sz w:val="26"/>
          <w:szCs w:val="26"/>
        </w:rPr>
        <w:t>con la luz de su mirar.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Peregrino soy </w:t>
      </w:r>
    </w:p>
    <w:p w:rsidR="00CC1002" w:rsidRPr="002D4D5E" w:rsidRDefault="00CC1002" w:rsidP="00CC1002">
      <w:pPr>
        <w:rPr>
          <w:rFonts w:cstheme="minorHAnsi"/>
          <w:sz w:val="26"/>
          <w:szCs w:val="26"/>
        </w:rPr>
      </w:pPr>
      <w:r w:rsidRPr="002D4D5E">
        <w:rPr>
          <w:rFonts w:cstheme="minorHAnsi"/>
          <w:sz w:val="26"/>
          <w:szCs w:val="26"/>
        </w:rPr>
        <w:t xml:space="preserve">y cantando voy </w:t>
      </w:r>
    </w:p>
    <w:p w:rsidR="00CC1002" w:rsidRPr="002D4D5E" w:rsidRDefault="00CC1002" w:rsidP="00CC1002">
      <w:pPr>
        <w:rPr>
          <w:rFonts w:cstheme="minorHAnsi"/>
          <w:sz w:val="26"/>
          <w:szCs w:val="26"/>
        </w:rPr>
      </w:pPr>
      <w:r w:rsidRPr="002D4D5E">
        <w:rPr>
          <w:rFonts w:cstheme="minorHAnsi"/>
          <w:sz w:val="26"/>
          <w:szCs w:val="26"/>
        </w:rPr>
        <w:t>alegría hay en mí.</w:t>
      </w:r>
    </w:p>
    <w:p w:rsidR="00CC1002" w:rsidRPr="002D4D5E" w:rsidRDefault="00CC1002" w:rsidP="00CC1002">
      <w:pPr>
        <w:rPr>
          <w:rFonts w:cstheme="minorHAnsi"/>
          <w:sz w:val="26"/>
          <w:szCs w:val="26"/>
        </w:rPr>
      </w:pPr>
      <w:r w:rsidRPr="002D4D5E">
        <w:rPr>
          <w:rFonts w:cstheme="minorHAnsi"/>
          <w:sz w:val="26"/>
          <w:szCs w:val="26"/>
        </w:rPr>
        <w:t>Es que llevo aquí,</w:t>
      </w:r>
    </w:p>
    <w:p w:rsidR="00CC1002" w:rsidRPr="002D4D5E" w:rsidRDefault="00CC1002" w:rsidP="00CC1002">
      <w:pPr>
        <w:rPr>
          <w:rFonts w:cstheme="minorHAnsi"/>
          <w:sz w:val="26"/>
          <w:szCs w:val="26"/>
        </w:rPr>
      </w:pPr>
      <w:r w:rsidRPr="002D4D5E">
        <w:rPr>
          <w:rFonts w:cstheme="minorHAnsi"/>
          <w:sz w:val="26"/>
          <w:szCs w:val="26"/>
        </w:rPr>
        <w:t xml:space="preserve">en mi corazón </w:t>
      </w:r>
    </w:p>
    <w:p w:rsidR="00CC1002" w:rsidRPr="002D4D5E" w:rsidRDefault="00CC1002" w:rsidP="00CC1002">
      <w:pPr>
        <w:rPr>
          <w:rFonts w:cstheme="minorHAnsi"/>
          <w:sz w:val="26"/>
          <w:szCs w:val="26"/>
        </w:rPr>
      </w:pPr>
      <w:r w:rsidRPr="002D4D5E">
        <w:rPr>
          <w:rFonts w:cstheme="minorHAnsi"/>
          <w:sz w:val="26"/>
          <w:szCs w:val="26"/>
        </w:rPr>
        <w:t>la alegría de su voz.</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PAZ</w:t>
      </w:r>
    </w:p>
    <w:p w:rsidR="00CC1002" w:rsidRPr="002D4D5E" w:rsidRDefault="00CC1002" w:rsidP="00CC1002">
      <w:pPr>
        <w:rPr>
          <w:rFonts w:cstheme="minorHAnsi"/>
          <w:sz w:val="26"/>
          <w:szCs w:val="26"/>
        </w:rPr>
      </w:pPr>
      <w:r w:rsidRPr="002D4D5E">
        <w:rPr>
          <w:rFonts w:cstheme="minorHAnsi"/>
          <w:sz w:val="26"/>
          <w:szCs w:val="26"/>
        </w:rPr>
        <w:t xml:space="preserve">Paz, paz, paz, </w:t>
      </w:r>
    </w:p>
    <w:p w:rsidR="00CC1002" w:rsidRPr="002D4D5E" w:rsidRDefault="00CC1002" w:rsidP="00CC1002">
      <w:pPr>
        <w:rPr>
          <w:rFonts w:cstheme="minorHAnsi"/>
          <w:sz w:val="26"/>
          <w:szCs w:val="26"/>
        </w:rPr>
      </w:pPr>
      <w:r w:rsidRPr="002D4D5E">
        <w:rPr>
          <w:rFonts w:cstheme="minorHAnsi"/>
          <w:sz w:val="26"/>
          <w:szCs w:val="26"/>
        </w:rPr>
        <w:t>el mundo pide paz</w:t>
      </w:r>
    </w:p>
    <w:p w:rsidR="00CC1002" w:rsidRPr="002D4D5E" w:rsidRDefault="00CC1002" w:rsidP="00CC1002">
      <w:pPr>
        <w:rPr>
          <w:rFonts w:cstheme="minorHAnsi"/>
          <w:sz w:val="26"/>
          <w:szCs w:val="26"/>
        </w:rPr>
      </w:pPr>
      <w:r w:rsidRPr="002D4D5E">
        <w:rPr>
          <w:rFonts w:cstheme="minorHAnsi"/>
          <w:sz w:val="26"/>
          <w:szCs w:val="26"/>
        </w:rPr>
        <w:t xml:space="preserve">Logra la paz en tu interior </w:t>
      </w:r>
    </w:p>
    <w:p w:rsidR="00CC1002" w:rsidRPr="002D4D5E" w:rsidRDefault="00CC1002" w:rsidP="00CC1002">
      <w:pPr>
        <w:rPr>
          <w:rFonts w:cstheme="minorHAnsi"/>
          <w:sz w:val="26"/>
          <w:szCs w:val="26"/>
        </w:rPr>
      </w:pPr>
      <w:r w:rsidRPr="002D4D5E">
        <w:rPr>
          <w:rFonts w:cstheme="minorHAnsi"/>
          <w:sz w:val="26"/>
          <w:szCs w:val="26"/>
        </w:rPr>
        <w:t>y derrámala en la tierra</w:t>
      </w:r>
      <w:r w:rsidRPr="002D4D5E">
        <w:rPr>
          <w:rFonts w:cstheme="minorHAnsi"/>
          <w:sz w:val="26"/>
          <w:szCs w:val="26"/>
        </w:rPr>
        <w:tab/>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Sólo la paz trae la paz</w:t>
      </w:r>
    </w:p>
    <w:p w:rsidR="00CC1002" w:rsidRPr="002D4D5E" w:rsidRDefault="00CC1002" w:rsidP="00CC1002">
      <w:pPr>
        <w:rPr>
          <w:rFonts w:cstheme="minorHAnsi"/>
          <w:sz w:val="26"/>
          <w:szCs w:val="26"/>
        </w:rPr>
      </w:pPr>
      <w:r w:rsidRPr="002D4D5E">
        <w:rPr>
          <w:rFonts w:cstheme="minorHAnsi"/>
          <w:sz w:val="26"/>
          <w:szCs w:val="26"/>
        </w:rPr>
        <w:t>La guerra engendra guerra</w:t>
      </w:r>
    </w:p>
    <w:p w:rsidR="00CC1002" w:rsidRPr="002D4D5E" w:rsidRDefault="00CC1002" w:rsidP="00CC1002">
      <w:pPr>
        <w:rPr>
          <w:rFonts w:cstheme="minorHAnsi"/>
          <w:sz w:val="26"/>
          <w:szCs w:val="26"/>
        </w:rPr>
      </w:pPr>
      <w:r w:rsidRPr="002D4D5E">
        <w:rPr>
          <w:rFonts w:cstheme="minorHAnsi"/>
          <w:sz w:val="26"/>
          <w:szCs w:val="26"/>
        </w:rPr>
        <w:t>Paz es la hermana del amor</w:t>
      </w:r>
    </w:p>
    <w:p w:rsidR="00CC1002" w:rsidRPr="002D4D5E" w:rsidRDefault="00CC1002" w:rsidP="00CC1002">
      <w:pPr>
        <w:rPr>
          <w:rFonts w:cstheme="minorHAnsi"/>
          <w:sz w:val="26"/>
          <w:szCs w:val="26"/>
        </w:rPr>
      </w:pPr>
      <w:r w:rsidRPr="002D4D5E">
        <w:rPr>
          <w:rFonts w:cstheme="minorHAnsi"/>
          <w:sz w:val="26"/>
          <w:szCs w:val="26"/>
        </w:rPr>
        <w:t>Cuando vence no hay vencidos</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Paz es la fuerza con que sale </w:t>
      </w:r>
    </w:p>
    <w:p w:rsidR="00CC1002" w:rsidRPr="002D4D5E" w:rsidRDefault="00CC1002" w:rsidP="00CC1002">
      <w:pPr>
        <w:rPr>
          <w:rFonts w:cstheme="minorHAnsi"/>
          <w:sz w:val="26"/>
          <w:szCs w:val="26"/>
        </w:rPr>
      </w:pPr>
      <w:r w:rsidRPr="002D4D5E">
        <w:rPr>
          <w:rFonts w:cstheme="minorHAnsi"/>
          <w:sz w:val="26"/>
          <w:szCs w:val="26"/>
        </w:rPr>
        <w:t>El sol cada mañana</w:t>
      </w:r>
    </w:p>
    <w:p w:rsidR="00CC1002" w:rsidRPr="002D4D5E" w:rsidRDefault="00CC1002" w:rsidP="00CC1002">
      <w:pPr>
        <w:rPr>
          <w:rFonts w:cstheme="minorHAnsi"/>
          <w:sz w:val="26"/>
          <w:szCs w:val="26"/>
        </w:rPr>
      </w:pPr>
      <w:r w:rsidRPr="002D4D5E">
        <w:rPr>
          <w:rFonts w:cstheme="minorHAnsi"/>
          <w:sz w:val="26"/>
          <w:szCs w:val="26"/>
        </w:rPr>
        <w:t>Es la consciencia universal</w:t>
      </w:r>
    </w:p>
    <w:p w:rsidR="00CC1002" w:rsidRPr="002D4D5E" w:rsidRDefault="00CC1002" w:rsidP="00CC1002">
      <w:pPr>
        <w:rPr>
          <w:rFonts w:cstheme="minorHAnsi"/>
          <w:sz w:val="26"/>
          <w:szCs w:val="26"/>
        </w:rPr>
      </w:pPr>
      <w:r w:rsidRPr="002D4D5E">
        <w:rPr>
          <w:rFonts w:cstheme="minorHAnsi"/>
          <w:sz w:val="26"/>
          <w:szCs w:val="26"/>
        </w:rPr>
        <w:t xml:space="preserve">Que descansa en su inocencia </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MARÍA MÍRAME</w:t>
      </w:r>
    </w:p>
    <w:p w:rsidR="00CC1002" w:rsidRPr="002D4D5E" w:rsidRDefault="00CC1002" w:rsidP="00CC1002">
      <w:pPr>
        <w:rPr>
          <w:rFonts w:cstheme="minorHAnsi"/>
          <w:sz w:val="26"/>
          <w:szCs w:val="26"/>
        </w:rPr>
      </w:pPr>
      <w:r w:rsidRPr="002D4D5E">
        <w:rPr>
          <w:rFonts w:cstheme="minorHAnsi"/>
          <w:sz w:val="26"/>
          <w:szCs w:val="26"/>
        </w:rPr>
        <w:t>María mírame, María mírame</w:t>
      </w:r>
    </w:p>
    <w:p w:rsidR="00CC1002" w:rsidRPr="002D4D5E" w:rsidRDefault="00CC1002" w:rsidP="00CC1002">
      <w:pPr>
        <w:rPr>
          <w:rFonts w:cstheme="minorHAnsi"/>
          <w:sz w:val="26"/>
          <w:szCs w:val="26"/>
        </w:rPr>
      </w:pPr>
      <w:r w:rsidRPr="002D4D5E">
        <w:rPr>
          <w:rFonts w:cstheme="minorHAnsi"/>
          <w:sz w:val="26"/>
          <w:szCs w:val="26"/>
        </w:rPr>
        <w:t>Si tú me miras, Él también me mirará</w:t>
      </w:r>
    </w:p>
    <w:p w:rsidR="00CC1002" w:rsidRPr="002D4D5E" w:rsidRDefault="00CC1002" w:rsidP="00CC1002">
      <w:pPr>
        <w:rPr>
          <w:rFonts w:cstheme="minorHAnsi"/>
          <w:sz w:val="26"/>
          <w:szCs w:val="26"/>
        </w:rPr>
      </w:pPr>
      <w:r w:rsidRPr="002D4D5E">
        <w:rPr>
          <w:rFonts w:cstheme="minorHAnsi"/>
          <w:sz w:val="26"/>
          <w:szCs w:val="26"/>
        </w:rPr>
        <w:t>Madre mía, mírame, de la mano llévame,</w:t>
      </w:r>
    </w:p>
    <w:p w:rsidR="00CC1002" w:rsidRPr="002D4D5E" w:rsidRDefault="00CC1002" w:rsidP="00CC1002">
      <w:pPr>
        <w:rPr>
          <w:rFonts w:cstheme="minorHAnsi"/>
          <w:sz w:val="26"/>
          <w:szCs w:val="26"/>
        </w:rPr>
      </w:pPr>
      <w:r w:rsidRPr="002D4D5E">
        <w:rPr>
          <w:rFonts w:cstheme="minorHAnsi"/>
          <w:sz w:val="26"/>
          <w:szCs w:val="26"/>
        </w:rPr>
        <w:t>Muy cerca de Él, que ahí me quiero quedar.</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lastRenderedPageBreak/>
        <w:t>María, cúbreme con tu manto</w:t>
      </w:r>
    </w:p>
    <w:p w:rsidR="00CC1002" w:rsidRPr="002D4D5E" w:rsidRDefault="00CC1002" w:rsidP="00CC1002">
      <w:pPr>
        <w:rPr>
          <w:rFonts w:cstheme="minorHAnsi"/>
          <w:sz w:val="26"/>
          <w:szCs w:val="26"/>
        </w:rPr>
      </w:pPr>
      <w:r w:rsidRPr="002D4D5E">
        <w:rPr>
          <w:rFonts w:cstheme="minorHAnsi"/>
          <w:sz w:val="26"/>
          <w:szCs w:val="26"/>
        </w:rPr>
        <w:t>Que tengo miedo, no sé rezar</w:t>
      </w:r>
    </w:p>
    <w:p w:rsidR="00CC1002" w:rsidRPr="002D4D5E" w:rsidRDefault="00CC1002" w:rsidP="00CC1002">
      <w:pPr>
        <w:rPr>
          <w:rFonts w:cstheme="minorHAnsi"/>
          <w:sz w:val="26"/>
          <w:szCs w:val="26"/>
        </w:rPr>
      </w:pPr>
      <w:r w:rsidRPr="002D4D5E">
        <w:rPr>
          <w:rFonts w:cstheme="minorHAnsi"/>
          <w:sz w:val="26"/>
          <w:szCs w:val="26"/>
        </w:rPr>
        <w:t>Que por tus ojos misericordiosos</w:t>
      </w:r>
    </w:p>
    <w:p w:rsidR="00CC1002" w:rsidRPr="002D4D5E" w:rsidRDefault="00CC1002" w:rsidP="00CC1002">
      <w:pPr>
        <w:rPr>
          <w:rFonts w:cstheme="minorHAnsi"/>
          <w:sz w:val="26"/>
          <w:szCs w:val="26"/>
        </w:rPr>
      </w:pPr>
      <w:r w:rsidRPr="002D4D5E">
        <w:rPr>
          <w:rFonts w:cstheme="minorHAnsi"/>
          <w:sz w:val="26"/>
          <w:szCs w:val="26"/>
        </w:rPr>
        <w:t>Tendré la fuerza, tendré la paz.</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Madre, consuélame de mis penas</w:t>
      </w:r>
    </w:p>
    <w:p w:rsidR="00CC1002" w:rsidRPr="002D4D5E" w:rsidRDefault="00CC1002" w:rsidP="00CC1002">
      <w:pPr>
        <w:rPr>
          <w:rFonts w:cstheme="minorHAnsi"/>
          <w:sz w:val="26"/>
          <w:szCs w:val="26"/>
        </w:rPr>
      </w:pPr>
      <w:r w:rsidRPr="002D4D5E">
        <w:rPr>
          <w:rFonts w:cstheme="minorHAnsi"/>
          <w:sz w:val="26"/>
          <w:szCs w:val="26"/>
        </w:rPr>
        <w:t>Es que no quiero ofenderle más</w:t>
      </w:r>
    </w:p>
    <w:p w:rsidR="00CC1002" w:rsidRPr="002D4D5E" w:rsidRDefault="00CC1002" w:rsidP="00CC1002">
      <w:pPr>
        <w:rPr>
          <w:rFonts w:cstheme="minorHAnsi"/>
          <w:sz w:val="26"/>
          <w:szCs w:val="26"/>
        </w:rPr>
      </w:pPr>
      <w:r w:rsidRPr="002D4D5E">
        <w:rPr>
          <w:rFonts w:cstheme="minorHAnsi"/>
          <w:sz w:val="26"/>
          <w:szCs w:val="26"/>
        </w:rPr>
        <w:t>Que por tus ojos misericordiosos</w:t>
      </w:r>
    </w:p>
    <w:p w:rsidR="00CC1002" w:rsidRPr="002D4D5E" w:rsidRDefault="00CC1002" w:rsidP="00CC1002">
      <w:pPr>
        <w:rPr>
          <w:rFonts w:cstheme="minorHAnsi"/>
          <w:sz w:val="26"/>
          <w:szCs w:val="26"/>
        </w:rPr>
      </w:pPr>
      <w:r w:rsidRPr="002D4D5E">
        <w:rPr>
          <w:rFonts w:cstheme="minorHAnsi"/>
          <w:sz w:val="26"/>
          <w:szCs w:val="26"/>
        </w:rPr>
        <w:t xml:space="preserve">Quiero ir al cielo y verlos ya </w:t>
      </w:r>
    </w:p>
    <w:p w:rsidR="00CC1002" w:rsidRPr="002D4D5E" w:rsidRDefault="00CC1002" w:rsidP="00CC1002">
      <w:pPr>
        <w:rPr>
          <w:rFonts w:cstheme="minorHAnsi"/>
          <w:sz w:val="26"/>
          <w:szCs w:val="26"/>
        </w:rPr>
      </w:pP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LA VIRGEN DEL PATIO.</w:t>
      </w:r>
    </w:p>
    <w:p w:rsidR="00CC1002" w:rsidRPr="002D4D5E" w:rsidRDefault="00CC1002" w:rsidP="00CC1002">
      <w:pPr>
        <w:rPr>
          <w:rFonts w:cstheme="minorHAnsi"/>
          <w:sz w:val="26"/>
          <w:szCs w:val="26"/>
        </w:rPr>
      </w:pPr>
      <w:r w:rsidRPr="002D4D5E">
        <w:rPr>
          <w:rFonts w:cstheme="minorHAnsi"/>
          <w:sz w:val="26"/>
          <w:szCs w:val="26"/>
        </w:rPr>
        <w:t>Recuerdo aquel día, muy temprano</w:t>
      </w:r>
    </w:p>
    <w:p w:rsidR="00CC1002" w:rsidRPr="002D4D5E" w:rsidRDefault="00CC1002" w:rsidP="00CC1002">
      <w:pPr>
        <w:rPr>
          <w:rFonts w:cstheme="minorHAnsi"/>
          <w:sz w:val="26"/>
          <w:szCs w:val="26"/>
        </w:rPr>
      </w:pPr>
      <w:r w:rsidRPr="002D4D5E">
        <w:rPr>
          <w:rFonts w:cstheme="minorHAnsi"/>
          <w:sz w:val="26"/>
          <w:szCs w:val="26"/>
        </w:rPr>
        <w:t>cuando en mi colegio, te conocí.</w:t>
      </w:r>
    </w:p>
    <w:p w:rsidR="00CC1002" w:rsidRPr="002D4D5E" w:rsidRDefault="00CC1002" w:rsidP="00CC1002">
      <w:pPr>
        <w:rPr>
          <w:rFonts w:cstheme="minorHAnsi"/>
          <w:sz w:val="26"/>
          <w:szCs w:val="26"/>
        </w:rPr>
      </w:pPr>
      <w:r w:rsidRPr="002D4D5E">
        <w:rPr>
          <w:rFonts w:cstheme="minorHAnsi"/>
          <w:sz w:val="26"/>
          <w:szCs w:val="26"/>
        </w:rPr>
        <w:t>estabas mirando, en nuestro patio,</w:t>
      </w:r>
    </w:p>
    <w:p w:rsidR="00CC1002" w:rsidRPr="002D4D5E" w:rsidRDefault="00CC1002" w:rsidP="00CC1002">
      <w:pPr>
        <w:rPr>
          <w:rFonts w:cstheme="minorHAnsi"/>
          <w:sz w:val="26"/>
          <w:szCs w:val="26"/>
        </w:rPr>
      </w:pPr>
      <w:r w:rsidRPr="002D4D5E">
        <w:rPr>
          <w:rFonts w:cstheme="minorHAnsi"/>
          <w:sz w:val="26"/>
          <w:szCs w:val="26"/>
        </w:rPr>
        <w:t>con tu sonrisa tan maternal.</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Auxiliadora, madre de Dios,</w:t>
      </w:r>
    </w:p>
    <w:p w:rsidR="00CC1002" w:rsidRPr="002D4D5E" w:rsidRDefault="00CC1002" w:rsidP="00CC1002">
      <w:pPr>
        <w:rPr>
          <w:rFonts w:cstheme="minorHAnsi"/>
          <w:sz w:val="26"/>
          <w:szCs w:val="26"/>
        </w:rPr>
      </w:pPr>
      <w:r w:rsidRPr="002D4D5E">
        <w:rPr>
          <w:rFonts w:cstheme="minorHAnsi"/>
          <w:sz w:val="26"/>
          <w:szCs w:val="26"/>
        </w:rPr>
        <w:t>junto a nosotros, tú siempre estás.</w:t>
      </w:r>
    </w:p>
    <w:p w:rsidR="00CC1002" w:rsidRPr="002D4D5E" w:rsidRDefault="00CC1002" w:rsidP="00CC1002">
      <w:pPr>
        <w:rPr>
          <w:rFonts w:cstheme="minorHAnsi"/>
          <w:sz w:val="26"/>
          <w:szCs w:val="26"/>
        </w:rPr>
      </w:pPr>
      <w:r w:rsidRPr="002D4D5E">
        <w:rPr>
          <w:rFonts w:cstheme="minorHAnsi"/>
          <w:sz w:val="26"/>
          <w:szCs w:val="26"/>
        </w:rPr>
        <w:t>Quiero llevarte siempre en mi alma</w:t>
      </w:r>
    </w:p>
    <w:p w:rsidR="00CC1002" w:rsidRPr="002D4D5E" w:rsidRDefault="00CC1002" w:rsidP="00CC1002">
      <w:pPr>
        <w:rPr>
          <w:rFonts w:cstheme="minorHAnsi"/>
          <w:sz w:val="26"/>
          <w:szCs w:val="26"/>
        </w:rPr>
      </w:pPr>
      <w:r w:rsidRPr="002D4D5E">
        <w:rPr>
          <w:rFonts w:cstheme="minorHAnsi"/>
          <w:sz w:val="26"/>
          <w:szCs w:val="26"/>
        </w:rPr>
        <w:t>Auxiliadora, madre de Dios.</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Me hicieron quererte, cual mi madre</w:t>
      </w:r>
    </w:p>
    <w:p w:rsidR="00CC1002" w:rsidRPr="002D4D5E" w:rsidRDefault="00CC1002" w:rsidP="00CC1002">
      <w:pPr>
        <w:rPr>
          <w:rFonts w:cstheme="minorHAnsi"/>
          <w:sz w:val="26"/>
          <w:szCs w:val="26"/>
        </w:rPr>
      </w:pPr>
      <w:r w:rsidRPr="002D4D5E">
        <w:rPr>
          <w:rFonts w:cstheme="minorHAnsi"/>
          <w:sz w:val="26"/>
          <w:szCs w:val="26"/>
        </w:rPr>
        <w:t>tu nombre en mi alma yo lo guardé.</w:t>
      </w:r>
    </w:p>
    <w:p w:rsidR="00CC1002" w:rsidRPr="002D4D5E" w:rsidRDefault="00CC1002" w:rsidP="00CC1002">
      <w:pPr>
        <w:rPr>
          <w:rFonts w:cstheme="minorHAnsi"/>
          <w:sz w:val="26"/>
          <w:szCs w:val="26"/>
        </w:rPr>
      </w:pPr>
      <w:r w:rsidRPr="002D4D5E">
        <w:rPr>
          <w:rFonts w:cstheme="minorHAnsi"/>
          <w:sz w:val="26"/>
          <w:szCs w:val="26"/>
        </w:rPr>
        <w:t>Cuando era muy niño ya me decían:</w:t>
      </w:r>
    </w:p>
    <w:p w:rsidR="00CC1002" w:rsidRPr="002D4D5E" w:rsidRDefault="00CC1002" w:rsidP="00CC1002">
      <w:pPr>
        <w:rPr>
          <w:rFonts w:cstheme="minorHAnsi"/>
          <w:sz w:val="26"/>
          <w:szCs w:val="26"/>
        </w:rPr>
      </w:pPr>
      <w:r w:rsidRPr="002D4D5E">
        <w:rPr>
          <w:rFonts w:cstheme="minorHAnsi"/>
          <w:sz w:val="26"/>
          <w:szCs w:val="26"/>
        </w:rPr>
        <w:t>“La virgen del Patio te quiere a ti”.</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AVE MARIA</w:t>
      </w:r>
    </w:p>
    <w:p w:rsidR="00CC1002" w:rsidRPr="002D4D5E" w:rsidRDefault="00CC1002" w:rsidP="00CC1002">
      <w:pPr>
        <w:rPr>
          <w:rFonts w:cstheme="minorHAnsi"/>
          <w:sz w:val="26"/>
          <w:szCs w:val="26"/>
        </w:rPr>
      </w:pPr>
      <w:r w:rsidRPr="002D4D5E">
        <w:rPr>
          <w:rFonts w:cstheme="minorHAnsi"/>
          <w:sz w:val="26"/>
          <w:szCs w:val="26"/>
        </w:rPr>
        <w:t>Ave María, Ave María</w:t>
      </w:r>
    </w:p>
    <w:p w:rsidR="00CC1002" w:rsidRPr="002D4D5E" w:rsidRDefault="00CC1002" w:rsidP="00CC1002">
      <w:pPr>
        <w:rPr>
          <w:rFonts w:cstheme="minorHAnsi"/>
          <w:sz w:val="26"/>
          <w:szCs w:val="26"/>
        </w:rPr>
      </w:pPr>
      <w:r w:rsidRPr="002D4D5E">
        <w:rPr>
          <w:rFonts w:cstheme="minorHAnsi"/>
          <w:sz w:val="26"/>
          <w:szCs w:val="26"/>
        </w:rPr>
        <w:t>Ave María, Ave María.</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Tú eres la madre, que guía mis pasos</w:t>
      </w:r>
    </w:p>
    <w:p w:rsidR="00CC1002" w:rsidRPr="002D4D5E" w:rsidRDefault="00CC1002" w:rsidP="00CC1002">
      <w:pPr>
        <w:rPr>
          <w:rFonts w:cstheme="minorHAnsi"/>
          <w:sz w:val="26"/>
          <w:szCs w:val="26"/>
        </w:rPr>
      </w:pPr>
      <w:r w:rsidRPr="002D4D5E">
        <w:rPr>
          <w:rFonts w:cstheme="minorHAnsi"/>
          <w:sz w:val="26"/>
          <w:szCs w:val="26"/>
        </w:rPr>
        <w:t>Tú eres dulzura de bella sonrisa</w:t>
      </w:r>
    </w:p>
    <w:p w:rsidR="00CC1002" w:rsidRPr="002D4D5E" w:rsidRDefault="00CC1002" w:rsidP="00CC1002">
      <w:pPr>
        <w:rPr>
          <w:rFonts w:cstheme="minorHAnsi"/>
          <w:sz w:val="26"/>
          <w:szCs w:val="26"/>
        </w:rPr>
      </w:pPr>
      <w:r w:rsidRPr="002D4D5E">
        <w:rPr>
          <w:rFonts w:cstheme="minorHAnsi"/>
          <w:sz w:val="26"/>
          <w:szCs w:val="26"/>
        </w:rPr>
        <w:t>Me mostraste el camino</w:t>
      </w:r>
    </w:p>
    <w:p w:rsidR="00CC1002" w:rsidRPr="002D4D5E" w:rsidRDefault="00CC1002" w:rsidP="00CC1002">
      <w:pPr>
        <w:rPr>
          <w:rFonts w:cstheme="minorHAnsi"/>
          <w:sz w:val="26"/>
          <w:szCs w:val="26"/>
        </w:rPr>
      </w:pPr>
      <w:r w:rsidRPr="002D4D5E">
        <w:rPr>
          <w:rFonts w:cstheme="minorHAnsi"/>
          <w:sz w:val="26"/>
          <w:szCs w:val="26"/>
        </w:rPr>
        <w:t xml:space="preserve">Me enseñaste cómo amarte </w:t>
      </w:r>
    </w:p>
    <w:p w:rsidR="00CC1002" w:rsidRPr="002D4D5E" w:rsidRDefault="00CC1002" w:rsidP="00CC1002">
      <w:pPr>
        <w:rPr>
          <w:rFonts w:cstheme="minorHAnsi"/>
          <w:sz w:val="26"/>
          <w:szCs w:val="26"/>
        </w:rPr>
      </w:pPr>
      <w:r w:rsidRPr="002D4D5E">
        <w:rPr>
          <w:rFonts w:cstheme="minorHAnsi"/>
          <w:sz w:val="26"/>
          <w:szCs w:val="26"/>
        </w:rPr>
        <w:t>ser auxiliadora auxilio para el joven, junto a ti...</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2D4D5E" w:rsidRDefault="00CC1002" w:rsidP="00CC1002">
      <w:pPr>
        <w:rPr>
          <w:rFonts w:cstheme="minorHAnsi"/>
          <w:sz w:val="26"/>
          <w:szCs w:val="26"/>
        </w:rPr>
      </w:pPr>
      <w:r w:rsidRPr="002D4D5E">
        <w:rPr>
          <w:rFonts w:cstheme="minorHAnsi"/>
          <w:sz w:val="26"/>
          <w:szCs w:val="26"/>
        </w:rPr>
        <w:t xml:space="preserve">Tú eres auxilio </w:t>
      </w:r>
    </w:p>
    <w:p w:rsidR="00CC1002" w:rsidRPr="002D4D5E" w:rsidRDefault="00CC1002" w:rsidP="00CC1002">
      <w:pPr>
        <w:rPr>
          <w:rFonts w:cstheme="minorHAnsi"/>
          <w:sz w:val="26"/>
          <w:szCs w:val="26"/>
        </w:rPr>
      </w:pPr>
      <w:r w:rsidRPr="002D4D5E">
        <w:rPr>
          <w:rFonts w:cstheme="minorHAnsi"/>
          <w:sz w:val="26"/>
          <w:szCs w:val="26"/>
        </w:rPr>
        <w:t>de aquellos que esperan.</w:t>
      </w:r>
    </w:p>
    <w:p w:rsidR="00CC1002" w:rsidRPr="002D4D5E" w:rsidRDefault="00CC1002" w:rsidP="00CC1002">
      <w:pPr>
        <w:rPr>
          <w:rFonts w:cstheme="minorHAnsi"/>
          <w:sz w:val="26"/>
          <w:szCs w:val="26"/>
        </w:rPr>
      </w:pPr>
      <w:r w:rsidRPr="002D4D5E">
        <w:rPr>
          <w:rFonts w:cstheme="minorHAnsi"/>
          <w:sz w:val="26"/>
          <w:szCs w:val="26"/>
        </w:rPr>
        <w:t xml:space="preserve">Tú eres consuelo </w:t>
      </w:r>
    </w:p>
    <w:p w:rsidR="00CC1002" w:rsidRPr="002D4D5E" w:rsidRDefault="00CC1002" w:rsidP="00CC1002">
      <w:pPr>
        <w:rPr>
          <w:rFonts w:cstheme="minorHAnsi"/>
          <w:sz w:val="26"/>
          <w:szCs w:val="26"/>
        </w:rPr>
      </w:pPr>
      <w:r w:rsidRPr="002D4D5E">
        <w:rPr>
          <w:rFonts w:cstheme="minorHAnsi"/>
          <w:sz w:val="26"/>
          <w:szCs w:val="26"/>
        </w:rPr>
        <w:t>de aquellos que sufren.</w:t>
      </w:r>
    </w:p>
    <w:p w:rsidR="00CC1002" w:rsidRPr="002D4D5E" w:rsidRDefault="00CC1002" w:rsidP="00CC1002">
      <w:pPr>
        <w:rPr>
          <w:rFonts w:cstheme="minorHAnsi"/>
          <w:sz w:val="26"/>
          <w:szCs w:val="26"/>
        </w:rPr>
      </w:pPr>
      <w:r w:rsidRPr="002D4D5E">
        <w:rPr>
          <w:rFonts w:cstheme="minorHAnsi"/>
          <w:sz w:val="26"/>
          <w:szCs w:val="26"/>
        </w:rPr>
        <w:t>Bajo el sol tu bello manto</w:t>
      </w:r>
    </w:p>
    <w:p w:rsidR="00CC1002" w:rsidRPr="002D4D5E" w:rsidRDefault="00CC1002" w:rsidP="00CC1002">
      <w:pPr>
        <w:rPr>
          <w:rFonts w:cstheme="minorHAnsi"/>
          <w:sz w:val="26"/>
          <w:szCs w:val="26"/>
        </w:rPr>
      </w:pPr>
      <w:r w:rsidRPr="002D4D5E">
        <w:rPr>
          <w:rFonts w:cstheme="minorHAnsi"/>
          <w:sz w:val="26"/>
          <w:szCs w:val="26"/>
        </w:rPr>
        <w:t>se refleja en mi destino,</w:t>
      </w:r>
    </w:p>
    <w:p w:rsidR="00CC1002" w:rsidRPr="002D4D5E" w:rsidRDefault="00CC1002" w:rsidP="00CC1002">
      <w:pPr>
        <w:rPr>
          <w:rFonts w:cstheme="minorHAnsi"/>
          <w:sz w:val="26"/>
          <w:szCs w:val="26"/>
        </w:rPr>
      </w:pPr>
      <w:r w:rsidRPr="002D4D5E">
        <w:rPr>
          <w:rFonts w:cstheme="minorHAnsi"/>
          <w:sz w:val="26"/>
          <w:szCs w:val="26"/>
        </w:rPr>
        <w:t>guardo siempre yo tu imagen</w:t>
      </w:r>
    </w:p>
    <w:p w:rsidR="00CC1002" w:rsidRPr="002D4D5E" w:rsidRDefault="00CC1002" w:rsidP="00CC1002">
      <w:pPr>
        <w:rPr>
          <w:rFonts w:cstheme="minorHAnsi"/>
          <w:sz w:val="26"/>
          <w:szCs w:val="26"/>
        </w:rPr>
      </w:pPr>
      <w:r w:rsidRPr="002D4D5E">
        <w:rPr>
          <w:rFonts w:cstheme="minorHAnsi"/>
          <w:sz w:val="26"/>
          <w:szCs w:val="26"/>
        </w:rPr>
        <w:t>Soy feliz…</w:t>
      </w:r>
    </w:p>
    <w:p w:rsidR="00CC1002" w:rsidRPr="002D4D5E" w:rsidRDefault="00CC1002" w:rsidP="00CC1002">
      <w:pPr>
        <w:rPr>
          <w:rFonts w:cstheme="minorHAnsi"/>
          <w:sz w:val="26"/>
          <w:szCs w:val="26"/>
        </w:rPr>
      </w:pPr>
      <w:r w:rsidRPr="002D4D5E">
        <w:rPr>
          <w:rFonts w:cstheme="minorHAnsi"/>
          <w:sz w:val="26"/>
          <w:szCs w:val="26"/>
        </w:rPr>
        <w:t xml:space="preserve"> </w:t>
      </w:r>
    </w:p>
    <w:p w:rsidR="00CC1002" w:rsidRPr="006424C0" w:rsidRDefault="00CC1002" w:rsidP="006424C0">
      <w:pPr>
        <w:pStyle w:val="Prrafodelista"/>
        <w:numPr>
          <w:ilvl w:val="0"/>
          <w:numId w:val="16"/>
        </w:numPr>
        <w:rPr>
          <w:rFonts w:cstheme="minorHAnsi"/>
          <w:b/>
          <w:sz w:val="26"/>
          <w:szCs w:val="26"/>
        </w:rPr>
      </w:pPr>
      <w:r w:rsidRPr="006424C0">
        <w:rPr>
          <w:rFonts w:cstheme="minorHAnsi"/>
          <w:b/>
          <w:sz w:val="26"/>
          <w:szCs w:val="26"/>
        </w:rPr>
        <w:t>VIRGEN DEL CARMEN BELLA</w:t>
      </w:r>
    </w:p>
    <w:p w:rsidR="00CC1002" w:rsidRPr="002D4D5E" w:rsidRDefault="00CC1002" w:rsidP="00CC1002">
      <w:pPr>
        <w:rPr>
          <w:rFonts w:cstheme="minorHAnsi"/>
          <w:sz w:val="26"/>
          <w:szCs w:val="26"/>
        </w:rPr>
      </w:pPr>
      <w:r w:rsidRPr="002D4D5E">
        <w:rPr>
          <w:rFonts w:cstheme="minorHAnsi"/>
          <w:sz w:val="26"/>
          <w:szCs w:val="26"/>
        </w:rPr>
        <w:t>Virgen del Carmen bella,</w:t>
      </w:r>
    </w:p>
    <w:p w:rsidR="00CC1002" w:rsidRPr="002D4D5E" w:rsidRDefault="00CC1002" w:rsidP="00CC1002">
      <w:pPr>
        <w:rPr>
          <w:rFonts w:cstheme="minorHAnsi"/>
          <w:sz w:val="26"/>
          <w:szCs w:val="26"/>
        </w:rPr>
      </w:pPr>
      <w:r w:rsidRPr="002D4D5E">
        <w:rPr>
          <w:rFonts w:cstheme="minorHAnsi"/>
          <w:sz w:val="26"/>
          <w:szCs w:val="26"/>
        </w:rPr>
        <w:t>Madre del Salvador,</w:t>
      </w:r>
    </w:p>
    <w:p w:rsidR="00CC1002" w:rsidRPr="002D4D5E" w:rsidRDefault="00CC1002" w:rsidP="00CC1002">
      <w:pPr>
        <w:rPr>
          <w:rFonts w:cstheme="minorHAnsi"/>
          <w:sz w:val="26"/>
          <w:szCs w:val="26"/>
        </w:rPr>
      </w:pPr>
      <w:r w:rsidRPr="002D4D5E">
        <w:rPr>
          <w:rFonts w:cstheme="minorHAnsi"/>
          <w:sz w:val="26"/>
          <w:szCs w:val="26"/>
        </w:rPr>
        <w:t>de tus amantes hijos</w:t>
      </w:r>
    </w:p>
    <w:p w:rsidR="00CC1002" w:rsidRPr="002D4D5E" w:rsidRDefault="00CC1002" w:rsidP="00CC1002">
      <w:pPr>
        <w:rPr>
          <w:rFonts w:cstheme="minorHAnsi"/>
          <w:sz w:val="26"/>
          <w:szCs w:val="26"/>
        </w:rPr>
      </w:pPr>
      <w:r w:rsidRPr="002D4D5E">
        <w:rPr>
          <w:rFonts w:cstheme="minorHAnsi"/>
          <w:sz w:val="26"/>
          <w:szCs w:val="26"/>
        </w:rPr>
        <w:t>oye el cantar de amor. (bis)</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Dios te salve, María,</w:t>
      </w:r>
    </w:p>
    <w:p w:rsidR="00CC1002" w:rsidRPr="002D4D5E" w:rsidRDefault="00CC1002" w:rsidP="00CC1002">
      <w:pPr>
        <w:rPr>
          <w:rFonts w:cstheme="minorHAnsi"/>
          <w:sz w:val="26"/>
          <w:szCs w:val="26"/>
        </w:rPr>
      </w:pPr>
      <w:r w:rsidRPr="002D4D5E">
        <w:rPr>
          <w:rFonts w:cstheme="minorHAnsi"/>
          <w:sz w:val="26"/>
          <w:szCs w:val="26"/>
        </w:rPr>
        <w:t>del Carmen bella flor;</w:t>
      </w:r>
    </w:p>
    <w:p w:rsidR="00CC1002" w:rsidRPr="002D4D5E" w:rsidRDefault="00CC1002" w:rsidP="00CC1002">
      <w:pPr>
        <w:rPr>
          <w:rFonts w:cstheme="minorHAnsi"/>
          <w:sz w:val="26"/>
          <w:szCs w:val="26"/>
        </w:rPr>
      </w:pPr>
      <w:r w:rsidRPr="002D4D5E">
        <w:rPr>
          <w:rFonts w:cstheme="minorHAnsi"/>
          <w:sz w:val="26"/>
          <w:szCs w:val="26"/>
        </w:rPr>
        <w:t>Estrella que nos guías</w:t>
      </w:r>
    </w:p>
    <w:p w:rsidR="00CC1002" w:rsidRPr="002D4D5E" w:rsidRDefault="00CC1002" w:rsidP="00CC1002">
      <w:pPr>
        <w:rPr>
          <w:rFonts w:cstheme="minorHAnsi"/>
          <w:sz w:val="26"/>
          <w:szCs w:val="26"/>
        </w:rPr>
      </w:pPr>
      <w:r w:rsidRPr="002D4D5E">
        <w:rPr>
          <w:rFonts w:cstheme="minorHAnsi"/>
          <w:sz w:val="26"/>
          <w:szCs w:val="26"/>
        </w:rPr>
        <w:t>hacia el sol del Señor. (bis)</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Junto a ti nos reúnes,</w:t>
      </w:r>
    </w:p>
    <w:p w:rsidR="00CC1002" w:rsidRPr="002D4D5E" w:rsidRDefault="00CC1002" w:rsidP="00CC1002">
      <w:pPr>
        <w:rPr>
          <w:rFonts w:cstheme="minorHAnsi"/>
          <w:sz w:val="26"/>
          <w:szCs w:val="26"/>
        </w:rPr>
      </w:pPr>
      <w:r w:rsidRPr="002D4D5E">
        <w:rPr>
          <w:rFonts w:cstheme="minorHAnsi"/>
          <w:sz w:val="26"/>
          <w:szCs w:val="26"/>
        </w:rPr>
        <w:t>nos llamas con tu voz,</w:t>
      </w:r>
    </w:p>
    <w:p w:rsidR="00CC1002" w:rsidRPr="002D4D5E" w:rsidRDefault="00CC1002" w:rsidP="00CC1002">
      <w:pPr>
        <w:rPr>
          <w:rFonts w:cstheme="minorHAnsi"/>
          <w:sz w:val="26"/>
          <w:szCs w:val="26"/>
        </w:rPr>
      </w:pPr>
      <w:r w:rsidRPr="002D4D5E">
        <w:rPr>
          <w:rFonts w:cstheme="minorHAnsi"/>
          <w:sz w:val="26"/>
          <w:szCs w:val="26"/>
        </w:rPr>
        <w:t>quieres formar de Chile</w:t>
      </w:r>
    </w:p>
    <w:p w:rsidR="00CC1002" w:rsidRPr="002D4D5E" w:rsidRDefault="00CC1002" w:rsidP="00CC1002">
      <w:pPr>
        <w:rPr>
          <w:rFonts w:cstheme="minorHAnsi"/>
          <w:sz w:val="26"/>
          <w:szCs w:val="26"/>
        </w:rPr>
      </w:pPr>
      <w:r w:rsidRPr="002D4D5E">
        <w:rPr>
          <w:rFonts w:cstheme="minorHAnsi"/>
          <w:sz w:val="26"/>
          <w:szCs w:val="26"/>
        </w:rPr>
        <w:t>un pueblo para Dios. (bis)</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Somos un pueblo en marcha</w:t>
      </w:r>
    </w:p>
    <w:p w:rsidR="00CC1002" w:rsidRPr="002D4D5E" w:rsidRDefault="00CC1002" w:rsidP="00CC1002">
      <w:pPr>
        <w:rPr>
          <w:rFonts w:cstheme="minorHAnsi"/>
          <w:sz w:val="26"/>
          <w:szCs w:val="26"/>
        </w:rPr>
      </w:pPr>
      <w:r w:rsidRPr="002D4D5E">
        <w:rPr>
          <w:rFonts w:cstheme="minorHAnsi"/>
          <w:sz w:val="26"/>
          <w:szCs w:val="26"/>
        </w:rPr>
        <w:t>en busca de la luz;</w:t>
      </w:r>
    </w:p>
    <w:p w:rsidR="00CC1002" w:rsidRPr="002D4D5E" w:rsidRDefault="00CC1002" w:rsidP="00CC1002">
      <w:pPr>
        <w:rPr>
          <w:rFonts w:cstheme="minorHAnsi"/>
          <w:sz w:val="26"/>
          <w:szCs w:val="26"/>
        </w:rPr>
      </w:pPr>
      <w:r w:rsidRPr="002D4D5E">
        <w:rPr>
          <w:rFonts w:cstheme="minorHAnsi"/>
          <w:sz w:val="26"/>
          <w:szCs w:val="26"/>
        </w:rPr>
        <w:t>guíanos Madre nuestra,</w:t>
      </w:r>
    </w:p>
    <w:p w:rsidR="00CC1002" w:rsidRPr="002D4D5E" w:rsidRDefault="00CC1002" w:rsidP="00CC1002">
      <w:pPr>
        <w:rPr>
          <w:rFonts w:cstheme="minorHAnsi"/>
          <w:sz w:val="26"/>
          <w:szCs w:val="26"/>
        </w:rPr>
      </w:pPr>
      <w:r w:rsidRPr="002D4D5E">
        <w:rPr>
          <w:rFonts w:cstheme="minorHAnsi"/>
          <w:sz w:val="26"/>
          <w:szCs w:val="26"/>
        </w:rPr>
        <w:t>llévanos a Jesús. (bis)</w:t>
      </w:r>
    </w:p>
    <w:p w:rsidR="00CC1002" w:rsidRPr="002D4D5E" w:rsidRDefault="00CC1002" w:rsidP="00CC1002">
      <w:pPr>
        <w:rPr>
          <w:rFonts w:cstheme="minorHAnsi"/>
          <w:sz w:val="26"/>
          <w:szCs w:val="26"/>
        </w:rPr>
      </w:pPr>
    </w:p>
    <w:p w:rsidR="00CC1002" w:rsidRPr="002D4D5E" w:rsidRDefault="00CC1002" w:rsidP="00CC1002">
      <w:pPr>
        <w:rPr>
          <w:rFonts w:cstheme="minorHAnsi"/>
          <w:sz w:val="26"/>
          <w:szCs w:val="26"/>
        </w:rPr>
      </w:pPr>
      <w:r w:rsidRPr="002D4D5E">
        <w:rPr>
          <w:rFonts w:cstheme="minorHAnsi"/>
          <w:sz w:val="26"/>
          <w:szCs w:val="26"/>
        </w:rPr>
        <w:t>Haznos cristianos, Madre,</w:t>
      </w:r>
    </w:p>
    <w:p w:rsidR="00CC1002" w:rsidRPr="002D4D5E" w:rsidRDefault="00CC1002" w:rsidP="00CC1002">
      <w:pPr>
        <w:rPr>
          <w:rFonts w:cstheme="minorHAnsi"/>
          <w:sz w:val="26"/>
          <w:szCs w:val="26"/>
        </w:rPr>
      </w:pPr>
      <w:r w:rsidRPr="002D4D5E">
        <w:rPr>
          <w:rFonts w:cstheme="minorHAnsi"/>
          <w:sz w:val="26"/>
          <w:szCs w:val="26"/>
        </w:rPr>
        <w:t>cristianos de verdad:</w:t>
      </w:r>
    </w:p>
    <w:p w:rsidR="00CC1002" w:rsidRPr="002D4D5E" w:rsidRDefault="00CC1002" w:rsidP="00CC1002">
      <w:pPr>
        <w:rPr>
          <w:rFonts w:cstheme="minorHAnsi"/>
          <w:sz w:val="26"/>
          <w:szCs w:val="26"/>
        </w:rPr>
      </w:pPr>
      <w:r w:rsidRPr="002D4D5E">
        <w:rPr>
          <w:rFonts w:cstheme="minorHAnsi"/>
          <w:sz w:val="26"/>
          <w:szCs w:val="26"/>
        </w:rPr>
        <w:t>hombres de fe sincera,</w:t>
      </w:r>
    </w:p>
    <w:p w:rsidR="00CC1002" w:rsidRPr="002D4D5E" w:rsidRDefault="00CC1002" w:rsidP="00CC1002">
      <w:pPr>
        <w:rPr>
          <w:rFonts w:cstheme="minorHAnsi"/>
          <w:sz w:val="26"/>
          <w:szCs w:val="26"/>
        </w:rPr>
      </w:pPr>
      <w:r w:rsidRPr="002D4D5E">
        <w:rPr>
          <w:rFonts w:cstheme="minorHAnsi"/>
          <w:sz w:val="26"/>
          <w:szCs w:val="26"/>
        </w:rPr>
        <w:t>de viva caridad. (bis)</w:t>
      </w:r>
    </w:p>
    <w:p w:rsidR="00471842" w:rsidRDefault="000654DF" w:rsidP="00C73009">
      <w:pPr>
        <w:rPr>
          <w:rFonts w:cstheme="minorHAnsi"/>
          <w:sz w:val="26"/>
          <w:szCs w:val="26"/>
        </w:rPr>
      </w:pPr>
      <w:r w:rsidRPr="002D4D5E">
        <w:rPr>
          <w:rFonts w:cstheme="minorHAnsi"/>
          <w:sz w:val="26"/>
          <w:szCs w:val="26"/>
        </w:rPr>
        <w:t xml:space="preserve"> </w:t>
      </w:r>
    </w:p>
    <w:p w:rsidR="005342F7" w:rsidRDefault="005342F7" w:rsidP="00C73009">
      <w:pPr>
        <w:rPr>
          <w:rFonts w:cstheme="minorHAnsi"/>
          <w:sz w:val="26"/>
          <w:szCs w:val="26"/>
        </w:rPr>
      </w:pPr>
    </w:p>
    <w:p w:rsidR="005342F7" w:rsidRDefault="005342F7" w:rsidP="00C73009">
      <w:pPr>
        <w:rPr>
          <w:rFonts w:cstheme="minorHAnsi"/>
          <w:sz w:val="26"/>
          <w:szCs w:val="26"/>
        </w:rPr>
      </w:pPr>
    </w:p>
    <w:p w:rsidR="005342F7" w:rsidRDefault="005342F7">
      <w:pPr>
        <w:spacing w:after="200" w:line="276" w:lineRule="auto"/>
        <w:rPr>
          <w:rFonts w:cstheme="minorHAnsi"/>
          <w:sz w:val="26"/>
          <w:szCs w:val="26"/>
        </w:rPr>
      </w:pPr>
      <w:r>
        <w:rPr>
          <w:rFonts w:cstheme="minorHAnsi"/>
          <w:sz w:val="26"/>
          <w:szCs w:val="26"/>
        </w:rPr>
        <w:br w:type="page"/>
      </w:r>
    </w:p>
    <w:p w:rsidR="005342F7" w:rsidRDefault="005342F7" w:rsidP="00C73009">
      <w:pPr>
        <w:rPr>
          <w:rFonts w:cstheme="minorHAnsi"/>
          <w:sz w:val="26"/>
          <w:szCs w:val="26"/>
        </w:rPr>
        <w:sectPr w:rsidR="005342F7" w:rsidSect="00C73009">
          <w:type w:val="continuous"/>
          <w:pgSz w:w="12240" w:h="15840"/>
          <w:pgMar w:top="1080" w:right="1440" w:bottom="720" w:left="1440" w:header="720" w:footer="720" w:gutter="0"/>
          <w:pgNumType w:start="1"/>
          <w:cols w:num="2" w:space="720"/>
          <w:titlePg/>
          <w:docGrid w:linePitch="360"/>
        </w:sectPr>
      </w:pPr>
    </w:p>
    <w:p w:rsidR="005342F7" w:rsidRDefault="005342F7" w:rsidP="00C73009">
      <w:pPr>
        <w:rPr>
          <w:b/>
          <w:color w:val="1F497D" w:themeColor="text2"/>
          <w:sz w:val="32"/>
        </w:rPr>
      </w:pPr>
      <w:r w:rsidRPr="005342F7">
        <w:rPr>
          <w:b/>
          <w:color w:val="1F497D" w:themeColor="text2"/>
          <w:sz w:val="32"/>
        </w:rPr>
        <w:lastRenderedPageBreak/>
        <w:t>Recursos audiovisuales complementarios</w:t>
      </w:r>
    </w:p>
    <w:tbl>
      <w:tblPr>
        <w:tblStyle w:val="Tablaconcuadrcula1"/>
        <w:tblW w:w="5000" w:type="pct"/>
        <w:tblLayout w:type="fixed"/>
        <w:tblLook w:val="04A0" w:firstRow="1" w:lastRow="0" w:firstColumn="1" w:lastColumn="0" w:noHBand="0" w:noVBand="1"/>
      </w:tblPr>
      <w:tblGrid>
        <w:gridCol w:w="2405"/>
        <w:gridCol w:w="2268"/>
        <w:gridCol w:w="4677"/>
      </w:tblGrid>
      <w:tr w:rsidR="005342F7" w:rsidRPr="005342F7" w:rsidTr="0056458E">
        <w:tc>
          <w:tcPr>
            <w:tcW w:w="1286" w:type="pct"/>
          </w:tcPr>
          <w:p w:rsidR="005342F7" w:rsidRPr="005342F7" w:rsidRDefault="005342F7" w:rsidP="005342F7">
            <w:pPr>
              <w:rPr>
                <w:rFonts w:ascii="Calibri" w:eastAsia="Calibri" w:hAnsi="Calibri" w:cs="Times New Roman"/>
                <w:b/>
                <w:sz w:val="22"/>
              </w:rPr>
            </w:pPr>
            <w:r w:rsidRPr="005342F7">
              <w:rPr>
                <w:rFonts w:ascii="Calibri" w:eastAsia="Calibri" w:hAnsi="Calibri" w:cs="Times New Roman"/>
                <w:b/>
                <w:sz w:val="22"/>
              </w:rPr>
              <w:t>Itinerario mes de María</w:t>
            </w:r>
          </w:p>
        </w:tc>
        <w:tc>
          <w:tcPr>
            <w:tcW w:w="1213" w:type="pct"/>
          </w:tcPr>
          <w:p w:rsidR="005342F7" w:rsidRPr="005342F7" w:rsidRDefault="005342F7" w:rsidP="005342F7">
            <w:pPr>
              <w:rPr>
                <w:rFonts w:ascii="Calibri" w:eastAsia="Calibri" w:hAnsi="Calibri" w:cs="Times New Roman"/>
                <w:b/>
                <w:sz w:val="22"/>
              </w:rPr>
            </w:pPr>
            <w:r w:rsidRPr="005342F7">
              <w:rPr>
                <w:rFonts w:ascii="Calibri" w:eastAsia="Calibri" w:hAnsi="Calibri" w:cs="Times New Roman"/>
                <w:b/>
                <w:sz w:val="22"/>
              </w:rPr>
              <w:t xml:space="preserve">Tema </w:t>
            </w:r>
          </w:p>
        </w:tc>
        <w:tc>
          <w:tcPr>
            <w:tcW w:w="2501" w:type="pct"/>
          </w:tcPr>
          <w:p w:rsidR="005342F7" w:rsidRPr="005342F7" w:rsidRDefault="005342F7" w:rsidP="005342F7">
            <w:pPr>
              <w:rPr>
                <w:rFonts w:ascii="Calibri" w:eastAsia="Calibri" w:hAnsi="Calibri" w:cs="Times New Roman"/>
                <w:b/>
                <w:sz w:val="22"/>
              </w:rPr>
            </w:pPr>
            <w:r w:rsidRPr="005342F7">
              <w:rPr>
                <w:rFonts w:ascii="Calibri" w:eastAsia="Calibri" w:hAnsi="Calibri" w:cs="Times New Roman"/>
                <w:b/>
                <w:sz w:val="22"/>
              </w:rPr>
              <w:t>Recurso</w:t>
            </w: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Videos motivacionales para vivir el Mes de María</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-María en el camino de fe (Papa Francisco)</w:t>
            </w:r>
          </w:p>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-Yo rezo el rosario</w:t>
            </w:r>
          </w:p>
        </w:tc>
        <w:tc>
          <w:tcPr>
            <w:tcW w:w="2501" w:type="pct"/>
          </w:tcPr>
          <w:p w:rsidR="005342F7" w:rsidRPr="005342F7" w:rsidRDefault="005342F7" w:rsidP="005342F7">
            <w:pPr>
              <w:rPr>
                <w:rFonts w:ascii="Arial" w:eastAsia="Calibri" w:hAnsi="Arial" w:cs="Arial"/>
                <w:sz w:val="20"/>
                <w:szCs w:val="20"/>
                <w:shd w:val="clear" w:color="auto" w:fill="FFFFFF"/>
              </w:rPr>
            </w:pPr>
            <w:hyperlink r:id="rId17" w:history="1">
              <w:r w:rsidRPr="005342F7">
                <w:rPr>
                  <w:rFonts w:ascii="Arial" w:eastAsia="Calibri" w:hAnsi="Arial" w:cs="Arial"/>
                  <w:color w:val="0563C1"/>
                  <w:sz w:val="20"/>
                  <w:szCs w:val="20"/>
                  <w:u w:val="single"/>
                  <w:shd w:val="clear" w:color="auto" w:fill="FFFFFF"/>
                </w:rPr>
                <w:t>https://www.youtube.com/watch?v=HbK_CLoZq1k</w:t>
              </w:r>
            </w:hyperlink>
          </w:p>
          <w:p w:rsidR="005342F7" w:rsidRPr="005342F7" w:rsidRDefault="005342F7" w:rsidP="005342F7">
            <w:pPr>
              <w:rPr>
                <w:rFonts w:ascii="Calibri" w:eastAsia="Calibri" w:hAnsi="Calibri" w:cs="Times New Roman"/>
                <w:sz w:val="22"/>
              </w:rPr>
            </w:pPr>
            <w:hyperlink r:id="rId18" w:history="1">
              <w:r w:rsidRPr="005342F7">
                <w:rPr>
                  <w:rFonts w:ascii="Calibri" w:eastAsia="Calibri" w:hAnsi="Calibri" w:cs="Times New Roman"/>
                  <w:color w:val="0563C1"/>
                  <w:sz w:val="22"/>
                  <w:u w:val="single"/>
                </w:rPr>
                <w:t>https://www.nazaret.tv/inicio?cat=12</w:t>
              </w:r>
            </w:hyperlink>
          </w:p>
          <w:p w:rsidR="005342F7" w:rsidRPr="005342F7" w:rsidRDefault="005342F7" w:rsidP="005342F7">
            <w:pPr>
              <w:rPr>
                <w:rFonts w:ascii="Calibri" w:eastAsia="Calibri" w:hAnsi="Calibri" w:cs="Times New Roman"/>
                <w:sz w:val="22"/>
              </w:rPr>
            </w:pPr>
          </w:p>
        </w:tc>
      </w:tr>
      <w:tr w:rsidR="005342F7" w:rsidRPr="005342F7" w:rsidTr="0056458E">
        <w:tc>
          <w:tcPr>
            <w:tcW w:w="5000" w:type="pct"/>
            <w:gridSpan w:val="3"/>
            <w:shd w:val="clear" w:color="auto" w:fill="FFFFFF" w:themeFill="background1"/>
          </w:tcPr>
          <w:p w:rsidR="005342F7" w:rsidRPr="005342F7" w:rsidRDefault="005342F7" w:rsidP="005342F7">
            <w:pPr>
              <w:jc w:val="center"/>
              <w:rPr>
                <w:rFonts w:ascii="Calibri" w:eastAsia="Calibri" w:hAnsi="Calibri" w:cs="Times New Roman"/>
                <w:b/>
                <w:sz w:val="22"/>
              </w:rPr>
            </w:pPr>
            <w:r w:rsidRPr="005342F7">
              <w:rPr>
                <w:rFonts w:ascii="Calibri" w:eastAsia="Calibri" w:hAnsi="Calibri" w:cs="Times New Roman"/>
                <w:b/>
                <w:sz w:val="22"/>
              </w:rPr>
              <w:t xml:space="preserve">PRIMERA SEMANA </w:t>
            </w:r>
          </w:p>
          <w:p w:rsidR="005342F7" w:rsidRPr="005342F7" w:rsidRDefault="005342F7" w:rsidP="005342F7">
            <w:pPr>
              <w:jc w:val="center"/>
              <w:rPr>
                <w:rFonts w:ascii="Calibri" w:eastAsia="Calibri" w:hAnsi="Calibri" w:cs="Times New Roman"/>
                <w:b/>
                <w:sz w:val="22"/>
              </w:rPr>
            </w:pPr>
            <w:r w:rsidRPr="005342F7">
              <w:rPr>
                <w:rFonts w:ascii="Calibri" w:eastAsia="Calibri" w:hAnsi="Calibri" w:cs="Times New Roman"/>
                <w:b/>
                <w:sz w:val="22"/>
              </w:rPr>
              <w:t>MARIA LUZ PARA LOS JOVENES DE LA IGLESIA CHILENA</w:t>
            </w:r>
          </w:p>
        </w:tc>
      </w:tr>
      <w:tr w:rsidR="005342F7" w:rsidRPr="005342F7" w:rsidTr="0056458E">
        <w:trPr>
          <w:trHeight w:val="926"/>
        </w:trPr>
        <w:tc>
          <w:tcPr>
            <w:tcW w:w="1286" w:type="pct"/>
          </w:tcPr>
          <w:p w:rsidR="005342F7" w:rsidRPr="005342F7" w:rsidRDefault="005342F7" w:rsidP="005342F7">
            <w:pPr>
              <w:numPr>
                <w:ilvl w:val="0"/>
                <w:numId w:val="47"/>
              </w:numPr>
              <w:spacing w:after="200" w:line="276" w:lineRule="auto"/>
              <w:ind w:left="306" w:hanging="284"/>
              <w:contextualSpacing/>
              <w:rPr>
                <w:rFonts w:ascii="Calibri" w:eastAsia="Calibri" w:hAnsi="Calibri" w:cs="Times New Roman"/>
                <w:sz w:val="22"/>
              </w:rPr>
            </w:pPr>
            <w:r w:rsidRPr="005342F7">
              <w:rPr>
                <w:rFonts w:ascii="Calibri" w:eastAsia="Calibri" w:hAnsi="Calibri" w:cs="Times New Roman"/>
                <w:sz w:val="22"/>
              </w:rPr>
              <w:t>Nuevas situaciones sociales que impactan en Chile</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-Tema: realidad social de las situaciones económicas de las familias chilenas</w:t>
            </w:r>
          </w:p>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-Tema: dignidad de los migrantes</w:t>
            </w:r>
          </w:p>
        </w:tc>
        <w:tc>
          <w:tcPr>
            <w:tcW w:w="2501" w:type="pct"/>
          </w:tcPr>
          <w:p w:rsidR="005342F7" w:rsidRPr="005342F7" w:rsidRDefault="0056458E" w:rsidP="005342F7">
            <w:pPr>
              <w:rPr>
                <w:rFonts w:ascii="Arial" w:eastAsia="Calibri" w:hAnsi="Arial" w:cs="Arial"/>
                <w:sz w:val="20"/>
                <w:szCs w:val="20"/>
                <w:shd w:val="clear" w:color="auto" w:fill="FFFFFF"/>
              </w:rPr>
            </w:pPr>
            <w:r w:rsidRPr="0056458E">
              <w:rPr>
                <w:rFonts w:ascii="Arial" w:eastAsia="Calibri" w:hAnsi="Arial" w:cs="Arial"/>
                <w:sz w:val="20"/>
                <w:szCs w:val="20"/>
                <w:shd w:val="clear" w:color="auto" w:fill="FFFFFF"/>
              </w:rPr>
              <w:t>http://www.t13.cl/videos/nacional/video-reportajet13-cuando-sueldo-no-alcanza</w:t>
            </w:r>
          </w:p>
          <w:p w:rsidR="005342F7" w:rsidRPr="005342F7" w:rsidRDefault="005342F7" w:rsidP="005342F7">
            <w:pPr>
              <w:rPr>
                <w:rFonts w:ascii="Arial" w:eastAsia="Calibri" w:hAnsi="Arial" w:cs="Arial"/>
                <w:sz w:val="20"/>
                <w:szCs w:val="20"/>
                <w:shd w:val="clear" w:color="auto" w:fill="FFFFFF"/>
              </w:rPr>
            </w:pPr>
          </w:p>
          <w:p w:rsidR="005342F7" w:rsidRPr="005342F7" w:rsidRDefault="005342F7" w:rsidP="005342F7">
            <w:pPr>
              <w:rPr>
                <w:rFonts w:ascii="Calibri" w:eastAsia="Calibri" w:hAnsi="Calibri" w:cs="Times New Roman"/>
                <w:sz w:val="22"/>
              </w:rPr>
            </w:pPr>
            <w:hyperlink r:id="rId19" w:history="1">
              <w:r w:rsidRPr="005342F7">
                <w:rPr>
                  <w:rFonts w:ascii="Calibri" w:eastAsia="Calibri" w:hAnsi="Calibri" w:cs="Times New Roman"/>
                  <w:color w:val="0563C1"/>
                  <w:sz w:val="22"/>
                  <w:u w:val="single"/>
                </w:rPr>
                <w:t>http://www.t13.cl/videos/nacional/video-migrantes-victimas-del-subarriendo-quien-regula</w:t>
              </w:r>
            </w:hyperlink>
          </w:p>
          <w:p w:rsidR="005342F7" w:rsidRPr="005342F7" w:rsidRDefault="005342F7" w:rsidP="005342F7">
            <w:pPr>
              <w:rPr>
                <w:rFonts w:ascii="Arial" w:eastAsia="Calibri" w:hAnsi="Arial" w:cs="Arial"/>
                <w:sz w:val="20"/>
                <w:szCs w:val="20"/>
                <w:shd w:val="clear" w:color="auto" w:fill="FFFFFF"/>
              </w:rPr>
            </w:pP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2.</w:t>
            </w:r>
            <w:r w:rsidRPr="005342F7">
              <w:rPr>
                <w:rFonts w:ascii="Calibri" w:eastAsia="Calibri" w:hAnsi="Calibri" w:cs="Times New Roman"/>
                <w:sz w:val="22"/>
              </w:rPr>
              <w:tab/>
              <w:t>Nuevas situaciones en la iglesia que nos invitan a reaccionar</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El Papa pide perdón por los abusos en el marco de su visita a Chile</w:t>
            </w:r>
          </w:p>
        </w:tc>
        <w:tc>
          <w:tcPr>
            <w:tcW w:w="2501" w:type="pct"/>
          </w:tcPr>
          <w:p w:rsidR="005342F7" w:rsidRPr="005342F7" w:rsidRDefault="005342F7" w:rsidP="005342F7">
            <w:pPr>
              <w:rPr>
                <w:rFonts w:ascii="Calibri" w:eastAsia="Calibri" w:hAnsi="Calibri" w:cs="Times New Roman"/>
                <w:sz w:val="22"/>
              </w:rPr>
            </w:pPr>
            <w:hyperlink r:id="rId20" w:history="1">
              <w:r w:rsidRPr="005342F7">
                <w:rPr>
                  <w:rFonts w:ascii="Calibri" w:eastAsia="Calibri" w:hAnsi="Calibri" w:cs="Times New Roman"/>
                  <w:color w:val="0563C1"/>
                  <w:sz w:val="22"/>
                  <w:u w:val="single"/>
                </w:rPr>
                <w:t>https://www.youtube.com/watch?v=aX-xZI5NqLw</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3. Asumir como Iglesia las situaciones dolorosas actuales</w:t>
            </w:r>
          </w:p>
          <w:p w:rsidR="005342F7" w:rsidRPr="005342F7" w:rsidRDefault="005342F7" w:rsidP="005342F7">
            <w:pPr>
              <w:rPr>
                <w:rFonts w:ascii="Calibri" w:eastAsia="Calibri" w:hAnsi="Calibri" w:cs="Times New Roman"/>
                <w:sz w:val="22"/>
              </w:rPr>
            </w:pP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 xml:space="preserve"> Los sacerdotes enfrentan el tema del abuso esperanzados en la renovación</w:t>
            </w:r>
          </w:p>
        </w:tc>
        <w:tc>
          <w:tcPr>
            <w:tcW w:w="2501" w:type="pct"/>
          </w:tcPr>
          <w:p w:rsidR="005342F7" w:rsidRPr="005342F7" w:rsidRDefault="005342F7" w:rsidP="005342F7">
            <w:pPr>
              <w:rPr>
                <w:rFonts w:ascii="Calibri" w:eastAsia="Calibri" w:hAnsi="Calibri" w:cs="Times New Roman"/>
                <w:sz w:val="22"/>
              </w:rPr>
            </w:pPr>
            <w:hyperlink r:id="rId21" w:history="1">
              <w:r w:rsidRPr="005342F7">
                <w:rPr>
                  <w:rFonts w:ascii="Calibri" w:eastAsia="Calibri" w:hAnsi="Calibri" w:cs="Times New Roman"/>
                  <w:color w:val="0563C1"/>
                  <w:sz w:val="22"/>
                  <w:u w:val="single"/>
                </w:rPr>
                <w:t>https://www.aciprensa.com/noticias/que-piensan-los-sacerdotes-respecto-a-la-crisis-de-la-iglesia-catolica-video-81532</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4.</w:t>
            </w:r>
            <w:r w:rsidRPr="005342F7">
              <w:rPr>
                <w:rFonts w:ascii="Calibri" w:eastAsia="Calibri" w:hAnsi="Calibri" w:cs="Times New Roman"/>
                <w:sz w:val="22"/>
              </w:rPr>
              <w:tab/>
              <w:t>La iglesia invita a los jóvenes a participar en su misión</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Serie bienaventurados: Pastoral juvenil y ayuda a los más pobres</w:t>
            </w:r>
          </w:p>
        </w:tc>
        <w:tc>
          <w:tcPr>
            <w:tcW w:w="2501" w:type="pct"/>
          </w:tcPr>
          <w:p w:rsidR="005342F7" w:rsidRPr="005342F7" w:rsidRDefault="005342F7" w:rsidP="005342F7">
            <w:pPr>
              <w:rPr>
                <w:rFonts w:ascii="Calibri" w:eastAsia="Calibri" w:hAnsi="Calibri" w:cs="Times New Roman"/>
                <w:sz w:val="22"/>
              </w:rPr>
            </w:pPr>
            <w:hyperlink r:id="rId22" w:history="1">
              <w:r w:rsidRPr="005342F7">
                <w:rPr>
                  <w:rFonts w:ascii="Calibri" w:eastAsia="Calibri" w:hAnsi="Calibri" w:cs="Times New Roman"/>
                  <w:color w:val="0563C1"/>
                  <w:sz w:val="22"/>
                  <w:u w:val="single"/>
                </w:rPr>
                <w:t>https://www.youtube.com/watch?v=G7GMnUWWqOE</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5.</w:t>
            </w:r>
            <w:r w:rsidRPr="005342F7">
              <w:rPr>
                <w:rFonts w:ascii="Calibri" w:eastAsia="Calibri" w:hAnsi="Calibri" w:cs="Times New Roman"/>
                <w:sz w:val="22"/>
              </w:rPr>
              <w:tab/>
              <w:t>La Iglesia confía en los jóvenes evangelizadores de la compleja realidad juvenil</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Carta del Papa Francisco a los jóvenes (con ocasión del Sínodo)</w:t>
            </w:r>
          </w:p>
        </w:tc>
        <w:tc>
          <w:tcPr>
            <w:tcW w:w="2501" w:type="pct"/>
          </w:tcPr>
          <w:p w:rsidR="005342F7" w:rsidRPr="005342F7" w:rsidRDefault="005342F7" w:rsidP="005342F7">
            <w:pPr>
              <w:rPr>
                <w:rFonts w:ascii="Calibri" w:eastAsia="Calibri" w:hAnsi="Calibri" w:cs="Times New Roman"/>
                <w:sz w:val="22"/>
              </w:rPr>
            </w:pPr>
            <w:hyperlink r:id="rId23" w:history="1">
              <w:r w:rsidRPr="005342F7">
                <w:rPr>
                  <w:rFonts w:ascii="Calibri" w:eastAsia="Calibri" w:hAnsi="Calibri" w:cs="Times New Roman"/>
                  <w:color w:val="0563C1"/>
                  <w:sz w:val="22"/>
                  <w:u w:val="single"/>
                </w:rPr>
                <w:t>https://www.nazaret.tv/inicio?cat=12</w:t>
              </w:r>
            </w:hyperlink>
          </w:p>
          <w:p w:rsidR="005342F7" w:rsidRPr="005342F7" w:rsidRDefault="005342F7" w:rsidP="005342F7">
            <w:pPr>
              <w:rPr>
                <w:rFonts w:ascii="Calibri" w:eastAsia="Calibri" w:hAnsi="Calibri" w:cs="Times New Roman"/>
                <w:sz w:val="22"/>
              </w:rPr>
            </w:pPr>
          </w:p>
        </w:tc>
      </w:tr>
      <w:tr w:rsidR="005342F7" w:rsidRPr="005342F7" w:rsidTr="0056458E">
        <w:tc>
          <w:tcPr>
            <w:tcW w:w="5000" w:type="pct"/>
            <w:gridSpan w:val="3"/>
            <w:shd w:val="clear" w:color="auto" w:fill="FFFFFF" w:themeFill="background1"/>
          </w:tcPr>
          <w:p w:rsidR="005342F7" w:rsidRPr="005342F7" w:rsidRDefault="005342F7" w:rsidP="005342F7">
            <w:pPr>
              <w:jc w:val="center"/>
              <w:rPr>
                <w:rFonts w:ascii="Calibri" w:eastAsia="Calibri" w:hAnsi="Calibri" w:cs="Times New Roman"/>
                <w:b/>
                <w:sz w:val="22"/>
              </w:rPr>
            </w:pPr>
            <w:r w:rsidRPr="005342F7">
              <w:rPr>
                <w:rFonts w:ascii="Calibri" w:eastAsia="Calibri" w:hAnsi="Calibri" w:cs="Times New Roman"/>
                <w:b/>
                <w:sz w:val="22"/>
              </w:rPr>
              <w:t>SEGUNDA SEMANA</w:t>
            </w:r>
          </w:p>
          <w:p w:rsidR="005342F7" w:rsidRPr="005342F7" w:rsidRDefault="005342F7" w:rsidP="005342F7">
            <w:pPr>
              <w:jc w:val="center"/>
              <w:rPr>
                <w:rFonts w:ascii="Calibri" w:eastAsia="Calibri" w:hAnsi="Calibri" w:cs="Times New Roman"/>
                <w:b/>
                <w:sz w:val="22"/>
              </w:rPr>
            </w:pPr>
            <w:r w:rsidRPr="005342F7">
              <w:rPr>
                <w:rFonts w:ascii="Calibri" w:eastAsia="Calibri" w:hAnsi="Calibri" w:cs="Times New Roman"/>
                <w:b/>
                <w:sz w:val="22"/>
              </w:rPr>
              <w:t>MARIA AYUDA A LOS JOVENES A FORTALECER SUS CONVICCIONES CREYENTES</w:t>
            </w: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1.</w:t>
            </w:r>
            <w:r w:rsidRPr="005342F7">
              <w:rPr>
                <w:rFonts w:ascii="Calibri" w:eastAsia="Calibri" w:hAnsi="Calibri" w:cs="Times New Roman"/>
                <w:sz w:val="22"/>
              </w:rPr>
              <w:tab/>
              <w:t>El desafío de la violencia de algunos grupos juveniles</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-Violencia entre pares</w:t>
            </w:r>
          </w:p>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-Bullyimg</w:t>
            </w:r>
          </w:p>
        </w:tc>
        <w:tc>
          <w:tcPr>
            <w:tcW w:w="2501" w:type="pct"/>
          </w:tcPr>
          <w:p w:rsidR="005342F7" w:rsidRPr="005342F7" w:rsidRDefault="005342F7" w:rsidP="005342F7">
            <w:pPr>
              <w:rPr>
                <w:rFonts w:ascii="Calibri" w:eastAsia="Calibri" w:hAnsi="Calibri" w:cs="Times New Roman"/>
                <w:sz w:val="22"/>
              </w:rPr>
            </w:pPr>
            <w:hyperlink r:id="rId24" w:history="1">
              <w:r w:rsidRPr="005342F7">
                <w:rPr>
                  <w:rFonts w:ascii="Calibri" w:eastAsia="Calibri" w:hAnsi="Calibri" w:cs="Times New Roman"/>
                  <w:color w:val="0563C1"/>
                  <w:sz w:val="22"/>
                  <w:u w:val="single"/>
                </w:rPr>
                <w:t>http://www.eldesconcierto.cl/2017/11/24/video-antes-de-que-sea-tarde-el-emotivo-corto-contra-la-violencia-en-el-pololeo-hecho-por-un-joven-de-15-anos/</w:t>
              </w:r>
            </w:hyperlink>
          </w:p>
          <w:p w:rsidR="005342F7" w:rsidRPr="005342F7" w:rsidRDefault="005342F7" w:rsidP="005342F7">
            <w:pPr>
              <w:rPr>
                <w:rFonts w:ascii="Calibri" w:eastAsia="Calibri" w:hAnsi="Calibri" w:cs="Times New Roman"/>
                <w:sz w:val="22"/>
              </w:rPr>
            </w:pPr>
            <w:hyperlink r:id="rId25" w:history="1">
              <w:r w:rsidRPr="005342F7">
                <w:rPr>
                  <w:rFonts w:ascii="Calibri" w:eastAsia="Calibri" w:hAnsi="Calibri" w:cs="Times New Roman"/>
                  <w:color w:val="0563C1"/>
                  <w:sz w:val="22"/>
                  <w:u w:val="single"/>
                </w:rPr>
                <w:t>https://www.24horas.cl/nacional/nino-victima-de-bullying-se-despide-de-sus-companeros-con-desgarradora-carta-2327139</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numPr>
                <w:ilvl w:val="0"/>
                <w:numId w:val="47"/>
              </w:numPr>
              <w:ind w:left="306"/>
              <w:contextualSpacing/>
              <w:rPr>
                <w:rFonts w:ascii="Calibri" w:eastAsia="Calibri" w:hAnsi="Calibri" w:cs="Times New Roman"/>
                <w:sz w:val="22"/>
              </w:rPr>
            </w:pPr>
            <w:r w:rsidRPr="005342F7">
              <w:rPr>
                <w:rFonts w:ascii="Calibri" w:eastAsia="Calibri" w:hAnsi="Calibri" w:cs="Times New Roman"/>
                <w:sz w:val="22"/>
              </w:rPr>
              <w:t>¿Cómo reaccionar ante las propuestas exitistas basadas en el dinero y en la fama?</w:t>
            </w:r>
          </w:p>
          <w:p w:rsidR="005342F7" w:rsidRPr="005342F7" w:rsidRDefault="005342F7" w:rsidP="005342F7">
            <w:pPr>
              <w:ind w:firstLine="708"/>
              <w:rPr>
                <w:rFonts w:ascii="Calibri" w:eastAsia="Calibri" w:hAnsi="Calibri" w:cs="Times New Roman"/>
                <w:sz w:val="22"/>
              </w:rPr>
            </w:pP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Enfrentar las propuestas exitista con grandes ideales</w:t>
            </w:r>
          </w:p>
        </w:tc>
        <w:tc>
          <w:tcPr>
            <w:tcW w:w="2501" w:type="pct"/>
          </w:tcPr>
          <w:p w:rsidR="005342F7" w:rsidRPr="005342F7" w:rsidRDefault="005342F7" w:rsidP="005342F7">
            <w:pPr>
              <w:rPr>
                <w:rFonts w:ascii="Calibri" w:eastAsia="Calibri" w:hAnsi="Calibri" w:cs="Times New Roman"/>
                <w:sz w:val="22"/>
              </w:rPr>
            </w:pPr>
            <w:hyperlink r:id="rId26" w:history="1">
              <w:r w:rsidRPr="005342F7">
                <w:rPr>
                  <w:rFonts w:ascii="Calibri" w:eastAsia="Calibri" w:hAnsi="Calibri" w:cs="Times New Roman"/>
                  <w:color w:val="0563C1"/>
                  <w:sz w:val="22"/>
                  <w:u w:val="single"/>
                </w:rPr>
                <w:t>http://www.synod2018.va/content/synod2018/es/jovenes-testigos/jovenes-que-quieran-dejar-una-huella-en-la-historia.html</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numPr>
                <w:ilvl w:val="0"/>
                <w:numId w:val="48"/>
              </w:numPr>
              <w:ind w:left="447"/>
              <w:contextualSpacing/>
              <w:jc w:val="both"/>
              <w:rPr>
                <w:rFonts w:ascii="Calibri" w:eastAsia="Calibri" w:hAnsi="Calibri" w:cs="Times New Roman"/>
                <w:sz w:val="22"/>
              </w:rPr>
            </w:pPr>
            <w:r w:rsidRPr="005342F7">
              <w:rPr>
                <w:rFonts w:ascii="Calibri" w:eastAsia="Calibri" w:hAnsi="Calibri" w:cs="Times New Roman"/>
                <w:sz w:val="22"/>
              </w:rPr>
              <w:t xml:space="preserve">¿Qué carreras profesionales optar desde la mirada </w:t>
            </w:r>
            <w:r w:rsidRPr="005342F7">
              <w:rPr>
                <w:rFonts w:ascii="Calibri" w:eastAsia="Calibri" w:hAnsi="Calibri" w:cs="Times New Roman"/>
                <w:sz w:val="22"/>
              </w:rPr>
              <w:lastRenderedPageBreak/>
              <w:t>cristiana del servicio?</w:t>
            </w:r>
          </w:p>
          <w:p w:rsidR="005342F7" w:rsidRPr="005342F7" w:rsidRDefault="005342F7" w:rsidP="005342F7">
            <w:pPr>
              <w:rPr>
                <w:rFonts w:ascii="Calibri" w:eastAsia="Calibri" w:hAnsi="Calibri" w:cs="Times New Roman"/>
                <w:sz w:val="22"/>
              </w:rPr>
            </w:pP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lastRenderedPageBreak/>
              <w:t xml:space="preserve">Serie Bienaventurados: La profesión como servicio </w:t>
            </w:r>
          </w:p>
        </w:tc>
        <w:tc>
          <w:tcPr>
            <w:tcW w:w="2501" w:type="pct"/>
          </w:tcPr>
          <w:p w:rsidR="005342F7" w:rsidRPr="005342F7" w:rsidRDefault="005342F7" w:rsidP="005342F7">
            <w:pPr>
              <w:rPr>
                <w:rFonts w:ascii="Calibri" w:eastAsia="Calibri" w:hAnsi="Calibri" w:cs="Times New Roman"/>
                <w:sz w:val="22"/>
              </w:rPr>
            </w:pPr>
            <w:hyperlink r:id="rId27" w:history="1">
              <w:r w:rsidRPr="005342F7">
                <w:rPr>
                  <w:rFonts w:ascii="Calibri" w:eastAsia="Calibri" w:hAnsi="Calibri" w:cs="Times New Roman"/>
                  <w:color w:val="0563C1"/>
                  <w:sz w:val="22"/>
                  <w:u w:val="single"/>
                </w:rPr>
                <w:t>https://www.youtube.com/watch?v=w4CIfJHaKrM</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numPr>
                <w:ilvl w:val="0"/>
                <w:numId w:val="48"/>
              </w:numPr>
              <w:ind w:left="306"/>
              <w:contextualSpacing/>
              <w:rPr>
                <w:rFonts w:ascii="Calibri" w:eastAsia="Calibri" w:hAnsi="Calibri" w:cs="Times New Roman"/>
                <w:sz w:val="22"/>
              </w:rPr>
            </w:pPr>
            <w:r w:rsidRPr="005342F7">
              <w:rPr>
                <w:rFonts w:ascii="Calibri" w:eastAsia="Calibri" w:hAnsi="Calibri" w:cs="Times New Roman"/>
                <w:sz w:val="22"/>
              </w:rPr>
              <w:t>¿Cómo enfrentar las propuestas de las drogas?</w:t>
            </w:r>
          </w:p>
          <w:p w:rsidR="005342F7" w:rsidRPr="005342F7" w:rsidRDefault="005342F7" w:rsidP="005342F7">
            <w:pPr>
              <w:jc w:val="both"/>
              <w:rPr>
                <w:rFonts w:ascii="Calibri" w:eastAsia="Calibri" w:hAnsi="Calibri" w:cs="Times New Roman"/>
                <w:sz w:val="22"/>
              </w:rPr>
            </w:pP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Drogas en la vida juvenil</w:t>
            </w:r>
          </w:p>
        </w:tc>
        <w:tc>
          <w:tcPr>
            <w:tcW w:w="2501" w:type="pct"/>
          </w:tcPr>
          <w:p w:rsidR="005342F7" w:rsidRPr="005342F7" w:rsidRDefault="005342F7" w:rsidP="005342F7">
            <w:pPr>
              <w:rPr>
                <w:rFonts w:ascii="Calibri" w:eastAsia="Calibri" w:hAnsi="Calibri" w:cs="Times New Roman"/>
                <w:sz w:val="22"/>
              </w:rPr>
            </w:pPr>
            <w:hyperlink r:id="rId28" w:history="1">
              <w:r w:rsidRPr="005342F7">
                <w:rPr>
                  <w:rFonts w:ascii="Calibri" w:eastAsia="Calibri" w:hAnsi="Calibri" w:cs="Times New Roman"/>
                  <w:color w:val="0563C1"/>
                  <w:sz w:val="22"/>
                  <w:u w:val="single"/>
                </w:rPr>
                <w:t>https://www.youtube.com/watch?v=EU8NhioCp6c</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numPr>
                <w:ilvl w:val="0"/>
                <w:numId w:val="48"/>
              </w:numPr>
              <w:spacing w:after="200" w:line="276" w:lineRule="auto"/>
              <w:ind w:left="306"/>
              <w:contextualSpacing/>
              <w:rPr>
                <w:rFonts w:ascii="Calibri" w:eastAsia="Calibri" w:hAnsi="Calibri" w:cs="Times New Roman"/>
                <w:sz w:val="22"/>
              </w:rPr>
            </w:pPr>
            <w:r w:rsidRPr="005342F7">
              <w:rPr>
                <w:rFonts w:ascii="Calibri" w:eastAsia="Calibri" w:hAnsi="Calibri" w:cs="Times New Roman"/>
                <w:sz w:val="22"/>
              </w:rPr>
              <w:t>¿Qué pensar de los grupos que asaltan, roban y matan?</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Testimonio de joven delincuente menor de edad</w:t>
            </w:r>
          </w:p>
        </w:tc>
        <w:tc>
          <w:tcPr>
            <w:tcW w:w="2501" w:type="pct"/>
          </w:tcPr>
          <w:p w:rsidR="005342F7" w:rsidRPr="005342F7" w:rsidRDefault="005342F7" w:rsidP="005342F7">
            <w:pPr>
              <w:rPr>
                <w:rFonts w:ascii="Calibri" w:eastAsia="Calibri" w:hAnsi="Calibri" w:cs="Times New Roman"/>
                <w:sz w:val="22"/>
              </w:rPr>
            </w:pPr>
            <w:hyperlink r:id="rId29" w:history="1">
              <w:r w:rsidRPr="005342F7">
                <w:rPr>
                  <w:rFonts w:ascii="Calibri" w:eastAsia="Calibri" w:hAnsi="Calibri" w:cs="Times New Roman"/>
                  <w:color w:val="0563C1"/>
                  <w:sz w:val="22"/>
                  <w:u w:val="single"/>
                </w:rPr>
                <w:t>https://www.youtube.com/watch?v=Zo9-Bd1dsDU</w:t>
              </w:r>
            </w:hyperlink>
          </w:p>
          <w:p w:rsidR="005342F7" w:rsidRPr="005342F7" w:rsidRDefault="005342F7" w:rsidP="005342F7">
            <w:pPr>
              <w:rPr>
                <w:rFonts w:ascii="Calibri" w:eastAsia="Calibri" w:hAnsi="Calibri" w:cs="Times New Roman"/>
                <w:sz w:val="22"/>
              </w:rPr>
            </w:pPr>
          </w:p>
        </w:tc>
      </w:tr>
      <w:tr w:rsidR="005342F7" w:rsidRPr="005342F7" w:rsidTr="0056458E">
        <w:tc>
          <w:tcPr>
            <w:tcW w:w="5000" w:type="pct"/>
            <w:gridSpan w:val="3"/>
            <w:shd w:val="clear" w:color="auto" w:fill="FFFFFF" w:themeFill="background1"/>
          </w:tcPr>
          <w:p w:rsidR="005342F7" w:rsidRPr="005342F7" w:rsidRDefault="005342F7" w:rsidP="005342F7">
            <w:pPr>
              <w:jc w:val="center"/>
              <w:rPr>
                <w:rFonts w:ascii="Calibri" w:eastAsia="Calibri" w:hAnsi="Calibri" w:cs="Times New Roman"/>
                <w:b/>
                <w:sz w:val="22"/>
              </w:rPr>
            </w:pPr>
            <w:r w:rsidRPr="005342F7">
              <w:rPr>
                <w:rFonts w:ascii="Calibri" w:eastAsia="Calibri" w:hAnsi="Calibri" w:cs="Times New Roman"/>
                <w:b/>
                <w:sz w:val="22"/>
              </w:rPr>
              <w:t>TERCERA SEMANA</w:t>
            </w:r>
          </w:p>
          <w:p w:rsidR="005342F7" w:rsidRPr="005342F7" w:rsidRDefault="005342F7" w:rsidP="005342F7">
            <w:pPr>
              <w:jc w:val="center"/>
              <w:rPr>
                <w:rFonts w:ascii="Calibri" w:eastAsia="Calibri" w:hAnsi="Calibri" w:cs="Times New Roman"/>
                <w:b/>
                <w:sz w:val="22"/>
              </w:rPr>
            </w:pPr>
            <w:r w:rsidRPr="005342F7">
              <w:rPr>
                <w:rFonts w:ascii="Calibri" w:eastAsia="Calibri" w:hAnsi="Calibri" w:cs="Times New Roman"/>
                <w:b/>
                <w:sz w:val="22"/>
              </w:rPr>
              <w:t>MARIA NOS AYUDA A CRECER EN EL AMOR JUVENIL</w:t>
            </w: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1. El amor-sexo fácil  ¿es normal  vivirlo porque se es joven?</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Estudio universitario sobre el tema se refiere a la presión de sus pares para iniciarse tempranamente en la vida sexual</w:t>
            </w:r>
          </w:p>
        </w:tc>
        <w:tc>
          <w:tcPr>
            <w:tcW w:w="2501" w:type="pct"/>
          </w:tcPr>
          <w:p w:rsidR="005342F7" w:rsidRPr="005342F7" w:rsidRDefault="005342F7" w:rsidP="005342F7">
            <w:pPr>
              <w:rPr>
                <w:rFonts w:ascii="Calibri" w:eastAsia="Calibri" w:hAnsi="Calibri" w:cs="Times New Roman"/>
                <w:sz w:val="22"/>
              </w:rPr>
            </w:pPr>
            <w:hyperlink r:id="rId30" w:history="1">
              <w:r w:rsidRPr="005342F7">
                <w:rPr>
                  <w:rFonts w:ascii="Calibri" w:eastAsia="Calibri" w:hAnsi="Calibri" w:cs="Times New Roman"/>
                  <w:color w:val="0563C1"/>
                  <w:sz w:val="22"/>
                  <w:u w:val="single"/>
                </w:rPr>
                <w:t>https://noticias.caracoltv.com/salud/por-presion-social-jovenes-estan-iniciando-mas-temprano-su-vida-sexual</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2.</w:t>
            </w:r>
            <w:r w:rsidRPr="005342F7">
              <w:rPr>
                <w:rFonts w:ascii="Calibri" w:eastAsia="Calibri" w:hAnsi="Calibri" w:cs="Times New Roman"/>
                <w:sz w:val="22"/>
              </w:rPr>
              <w:tab/>
              <w:t>El amor  como camino  de madurez en el diálogo con los demás</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Aprendiendo a amar</w:t>
            </w:r>
          </w:p>
        </w:tc>
        <w:tc>
          <w:tcPr>
            <w:tcW w:w="2501" w:type="pct"/>
          </w:tcPr>
          <w:p w:rsidR="005342F7" w:rsidRPr="005342F7" w:rsidRDefault="005342F7" w:rsidP="005342F7">
            <w:pPr>
              <w:rPr>
                <w:rFonts w:ascii="Calibri" w:eastAsia="Calibri" w:hAnsi="Calibri" w:cs="Times New Roman"/>
                <w:sz w:val="22"/>
              </w:rPr>
            </w:pPr>
            <w:hyperlink r:id="rId31" w:history="1">
              <w:r w:rsidRPr="005342F7">
                <w:rPr>
                  <w:rFonts w:ascii="Calibri" w:eastAsia="Calibri" w:hAnsi="Calibri" w:cs="Times New Roman"/>
                  <w:color w:val="0563C1"/>
                  <w:sz w:val="22"/>
                  <w:u w:val="single"/>
                </w:rPr>
                <w:t>https://www.youtube.com/watch?v=2iOxSVBMZbE</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3.</w:t>
            </w:r>
            <w:r w:rsidRPr="005342F7">
              <w:rPr>
                <w:rFonts w:ascii="Calibri" w:eastAsia="Calibri" w:hAnsi="Calibri" w:cs="Times New Roman"/>
                <w:sz w:val="22"/>
              </w:rPr>
              <w:tab/>
              <w:t xml:space="preserve">Amar y ser amado es una necesidad. ¿Cómo se aprende a no equivocarse en el amar?   </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Testimonio de una joven</w:t>
            </w:r>
          </w:p>
        </w:tc>
        <w:tc>
          <w:tcPr>
            <w:tcW w:w="2501" w:type="pct"/>
          </w:tcPr>
          <w:p w:rsidR="005342F7" w:rsidRPr="005342F7" w:rsidRDefault="005342F7" w:rsidP="005342F7">
            <w:pPr>
              <w:rPr>
                <w:rFonts w:ascii="Calibri" w:eastAsia="Calibri" w:hAnsi="Calibri" w:cs="Times New Roman"/>
                <w:sz w:val="22"/>
              </w:rPr>
            </w:pPr>
            <w:hyperlink r:id="rId32" w:history="1">
              <w:r w:rsidRPr="005342F7">
                <w:rPr>
                  <w:rFonts w:ascii="Calibri" w:eastAsia="Calibri" w:hAnsi="Calibri" w:cs="Times New Roman"/>
                  <w:color w:val="0563C1"/>
                  <w:sz w:val="22"/>
                  <w:u w:val="single"/>
                </w:rPr>
                <w:t>https://www.nazaret.tv/video/12/love-was-not-safe-but-god-made-crystalina-evert-new-part-1</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4.</w:t>
            </w:r>
            <w:r w:rsidRPr="005342F7">
              <w:rPr>
                <w:rFonts w:ascii="Calibri" w:eastAsia="Calibri" w:hAnsi="Calibri" w:cs="Times New Roman"/>
                <w:sz w:val="22"/>
              </w:rPr>
              <w:tab/>
              <w:t>La familia es una fuente de amor, ¿por qué a veces no encontramos en la familia apoyo para aprender a amar?</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Serie Bienaventurados: acogida de niñas y jóvenes con problemáticas familiares</w:t>
            </w:r>
          </w:p>
        </w:tc>
        <w:tc>
          <w:tcPr>
            <w:tcW w:w="2501" w:type="pct"/>
          </w:tcPr>
          <w:p w:rsidR="005342F7" w:rsidRPr="005342F7" w:rsidRDefault="005342F7" w:rsidP="005342F7">
            <w:pPr>
              <w:rPr>
                <w:rFonts w:ascii="Calibri" w:eastAsia="Calibri" w:hAnsi="Calibri" w:cs="Times New Roman"/>
                <w:sz w:val="22"/>
              </w:rPr>
            </w:pPr>
            <w:hyperlink r:id="rId33" w:history="1">
              <w:r w:rsidRPr="005342F7">
                <w:rPr>
                  <w:rFonts w:ascii="Calibri" w:eastAsia="Calibri" w:hAnsi="Calibri" w:cs="Times New Roman"/>
                  <w:color w:val="0563C1"/>
                  <w:sz w:val="22"/>
                  <w:u w:val="single"/>
                </w:rPr>
                <w:t>https://www.youtube.com/watch?v=VQfpGGnDPnk</w:t>
              </w:r>
            </w:hyperlink>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5.</w:t>
            </w:r>
            <w:r w:rsidRPr="005342F7">
              <w:rPr>
                <w:rFonts w:ascii="Calibri" w:eastAsia="Calibri" w:hAnsi="Calibri" w:cs="Times New Roman"/>
                <w:sz w:val="22"/>
              </w:rPr>
              <w:tab/>
              <w:t>¿Da lo mismo cualquier tipo de amor de pareja?¿O cualquier pareja?</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Violencia en el pololeo</w:t>
            </w:r>
          </w:p>
        </w:tc>
        <w:tc>
          <w:tcPr>
            <w:tcW w:w="2501" w:type="pct"/>
          </w:tcPr>
          <w:p w:rsidR="005342F7" w:rsidRPr="005342F7" w:rsidRDefault="005342F7" w:rsidP="005342F7">
            <w:pPr>
              <w:rPr>
                <w:rFonts w:ascii="Calibri" w:eastAsia="Calibri" w:hAnsi="Calibri" w:cs="Times New Roman"/>
                <w:sz w:val="22"/>
              </w:rPr>
            </w:pPr>
            <w:hyperlink r:id="rId34" w:history="1">
              <w:r w:rsidRPr="005342F7">
                <w:rPr>
                  <w:rFonts w:ascii="Calibri" w:eastAsia="Calibri" w:hAnsi="Calibri" w:cs="Times New Roman"/>
                  <w:color w:val="0563C1"/>
                  <w:sz w:val="22"/>
                  <w:u w:val="single"/>
                </w:rPr>
                <w:t>https://www.youtube.com/watch?v=WDZjGBUpGGM</w:t>
              </w:r>
            </w:hyperlink>
          </w:p>
          <w:p w:rsidR="005342F7" w:rsidRPr="005342F7" w:rsidRDefault="005342F7" w:rsidP="005342F7">
            <w:pPr>
              <w:rPr>
                <w:rFonts w:ascii="Calibri" w:eastAsia="Calibri" w:hAnsi="Calibri" w:cs="Times New Roman"/>
                <w:sz w:val="22"/>
              </w:rPr>
            </w:pPr>
          </w:p>
        </w:tc>
      </w:tr>
      <w:tr w:rsidR="005342F7" w:rsidRPr="005342F7" w:rsidTr="0056458E">
        <w:tc>
          <w:tcPr>
            <w:tcW w:w="5000" w:type="pct"/>
            <w:gridSpan w:val="3"/>
            <w:shd w:val="clear" w:color="auto" w:fill="FFFFFF" w:themeFill="background1"/>
          </w:tcPr>
          <w:p w:rsidR="005342F7" w:rsidRPr="005342F7" w:rsidRDefault="005342F7" w:rsidP="005342F7">
            <w:pPr>
              <w:jc w:val="center"/>
              <w:rPr>
                <w:rFonts w:ascii="Calibri" w:eastAsia="Calibri" w:hAnsi="Calibri" w:cs="Times New Roman"/>
                <w:b/>
                <w:sz w:val="22"/>
              </w:rPr>
            </w:pPr>
            <w:r w:rsidRPr="005342F7">
              <w:rPr>
                <w:rFonts w:ascii="Calibri" w:eastAsia="Calibri" w:hAnsi="Calibri" w:cs="Times New Roman"/>
                <w:b/>
                <w:sz w:val="22"/>
              </w:rPr>
              <w:t>CUARTA SEMANA</w:t>
            </w:r>
          </w:p>
          <w:p w:rsidR="005342F7" w:rsidRPr="005342F7" w:rsidRDefault="005342F7" w:rsidP="0056458E">
            <w:pPr>
              <w:jc w:val="center"/>
              <w:rPr>
                <w:rFonts w:ascii="Calibri" w:eastAsia="Calibri" w:hAnsi="Calibri" w:cs="Times New Roman"/>
                <w:b/>
                <w:sz w:val="22"/>
              </w:rPr>
            </w:pPr>
            <w:r w:rsidRPr="005342F7">
              <w:rPr>
                <w:rFonts w:ascii="Calibri" w:eastAsia="Calibri" w:hAnsi="Calibri" w:cs="Times New Roman"/>
                <w:b/>
                <w:sz w:val="22"/>
              </w:rPr>
              <w:t>MARIA NOS LLEVA A CRISTO MODELO DE TODO JOVEN QUE BUSCA REALIZARSE Y SENTIRSE BIEN EN ESTA SOCIEDAD</w:t>
            </w: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1.</w:t>
            </w:r>
            <w:r w:rsidRPr="005342F7">
              <w:rPr>
                <w:rFonts w:ascii="Calibri" w:eastAsia="Calibri" w:hAnsi="Calibri" w:cs="Times New Roman"/>
                <w:sz w:val="22"/>
              </w:rPr>
              <w:tab/>
              <w:t>Cristo invita a seguirlo como joven laico o laica en medio de los jóvenes</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Digo que don Bosco Vive - Eduardo Meana, sdb</w:t>
            </w:r>
          </w:p>
        </w:tc>
        <w:tc>
          <w:tcPr>
            <w:tcW w:w="2501" w:type="pct"/>
          </w:tcPr>
          <w:p w:rsidR="005342F7" w:rsidRPr="005342F7" w:rsidRDefault="005342F7" w:rsidP="005342F7">
            <w:pPr>
              <w:rPr>
                <w:rFonts w:ascii="Calibri" w:eastAsia="Calibri" w:hAnsi="Calibri" w:cs="Times New Roman"/>
                <w:sz w:val="22"/>
              </w:rPr>
            </w:pPr>
            <w:hyperlink r:id="rId35" w:history="1">
              <w:r w:rsidRPr="005342F7">
                <w:rPr>
                  <w:rFonts w:ascii="Calibri" w:eastAsia="Calibri" w:hAnsi="Calibri" w:cs="Times New Roman"/>
                  <w:color w:val="0563C1"/>
                  <w:sz w:val="22"/>
                  <w:u w:val="single"/>
                </w:rPr>
                <w:t>https://www.facebook.com/caeteratolle/videos/10152419060100222/</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2.</w:t>
            </w:r>
            <w:r w:rsidRPr="005342F7">
              <w:rPr>
                <w:rFonts w:ascii="Calibri" w:eastAsia="Calibri" w:hAnsi="Calibri" w:cs="Times New Roman"/>
                <w:sz w:val="22"/>
              </w:rPr>
              <w:tab/>
              <w:t xml:space="preserve">Cristo  invita a ser su discípulo y dejarse enseñar por El para aprender a mirar la </w:t>
            </w:r>
            <w:r w:rsidRPr="005342F7">
              <w:rPr>
                <w:rFonts w:ascii="Calibri" w:eastAsia="Calibri" w:hAnsi="Calibri" w:cs="Times New Roman"/>
                <w:sz w:val="22"/>
              </w:rPr>
              <w:lastRenderedPageBreak/>
              <w:t>realidad juvenil con otros ojos</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lastRenderedPageBreak/>
              <w:t>-Sígueme</w:t>
            </w:r>
          </w:p>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-¿Quién es dios para ti?</w:t>
            </w:r>
          </w:p>
        </w:tc>
        <w:tc>
          <w:tcPr>
            <w:tcW w:w="2501" w:type="pct"/>
          </w:tcPr>
          <w:p w:rsidR="005342F7" w:rsidRPr="005342F7" w:rsidRDefault="005342F7" w:rsidP="005342F7">
            <w:pPr>
              <w:rPr>
                <w:rFonts w:ascii="Calibri" w:eastAsia="Calibri" w:hAnsi="Calibri" w:cs="Times New Roman"/>
                <w:sz w:val="22"/>
              </w:rPr>
            </w:pPr>
            <w:hyperlink r:id="rId36" w:history="1">
              <w:r w:rsidRPr="005342F7">
                <w:rPr>
                  <w:rFonts w:ascii="Calibri" w:eastAsia="Calibri" w:hAnsi="Calibri" w:cs="Times New Roman"/>
                  <w:color w:val="0563C1"/>
                  <w:sz w:val="22"/>
                  <w:u w:val="single"/>
                </w:rPr>
                <w:t>https://www.nazaret.tv/video/12/siguelo</w:t>
              </w:r>
            </w:hyperlink>
          </w:p>
          <w:p w:rsidR="005342F7" w:rsidRPr="005342F7" w:rsidRDefault="005342F7" w:rsidP="005342F7">
            <w:pPr>
              <w:rPr>
                <w:rFonts w:ascii="Calibri" w:eastAsia="Calibri" w:hAnsi="Calibri" w:cs="Times New Roman"/>
                <w:sz w:val="22"/>
              </w:rPr>
            </w:pPr>
            <w:hyperlink r:id="rId37" w:history="1">
              <w:r w:rsidRPr="005342F7">
                <w:rPr>
                  <w:rFonts w:ascii="Calibri" w:eastAsia="Calibri" w:hAnsi="Calibri" w:cs="Times New Roman"/>
                  <w:color w:val="0563C1"/>
                  <w:sz w:val="22"/>
                  <w:u w:val="single"/>
                </w:rPr>
                <w:t>https://www.nazaret.tv/video/12/iquestquieacuten-es-dios-para-ti</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3.</w:t>
            </w:r>
            <w:r w:rsidRPr="005342F7">
              <w:rPr>
                <w:rFonts w:ascii="Calibri" w:eastAsia="Calibri" w:hAnsi="Calibri" w:cs="Times New Roman"/>
                <w:sz w:val="22"/>
              </w:rPr>
              <w:tab/>
              <w:t xml:space="preserve">Cristo invita a ser su profeta y llevar su mensaje en un mundo difícil pero hambriento de Dios </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Papa Francisco a los jóvenes en Río de Janeiro: “No balconeen la vida”</w:t>
            </w:r>
          </w:p>
        </w:tc>
        <w:tc>
          <w:tcPr>
            <w:tcW w:w="2501" w:type="pct"/>
          </w:tcPr>
          <w:p w:rsidR="005342F7" w:rsidRPr="005342F7" w:rsidRDefault="005342F7" w:rsidP="005342F7">
            <w:pPr>
              <w:rPr>
                <w:rFonts w:ascii="Calibri" w:eastAsia="Calibri" w:hAnsi="Calibri" w:cs="Times New Roman"/>
                <w:sz w:val="22"/>
              </w:rPr>
            </w:pPr>
            <w:hyperlink r:id="rId38" w:history="1">
              <w:r w:rsidRPr="005342F7">
                <w:rPr>
                  <w:rFonts w:ascii="Calibri" w:eastAsia="Calibri" w:hAnsi="Calibri" w:cs="Times New Roman"/>
                  <w:color w:val="0563C1"/>
                  <w:sz w:val="22"/>
                  <w:u w:val="single"/>
                </w:rPr>
                <w:t>https://www.youtube.com/watch?v=ga6qrS9ye5I</w:t>
              </w:r>
            </w:hyperlink>
          </w:p>
          <w:p w:rsidR="005342F7" w:rsidRPr="005342F7" w:rsidRDefault="005342F7" w:rsidP="005342F7">
            <w:pPr>
              <w:rPr>
                <w:rFonts w:ascii="Calibri" w:eastAsia="Calibri" w:hAnsi="Calibri" w:cs="Times New Roman"/>
                <w:sz w:val="22"/>
              </w:rPr>
            </w:pPr>
          </w:p>
          <w:p w:rsidR="005342F7" w:rsidRPr="005342F7" w:rsidRDefault="005342F7" w:rsidP="005342F7">
            <w:pPr>
              <w:rPr>
                <w:rFonts w:ascii="Calibri" w:eastAsia="Calibri" w:hAnsi="Calibri" w:cs="Times New Roman"/>
                <w:sz w:val="22"/>
              </w:rPr>
            </w:pPr>
          </w:p>
        </w:tc>
      </w:tr>
      <w:tr w:rsidR="005342F7" w:rsidRPr="005342F7" w:rsidTr="0056458E">
        <w:tc>
          <w:tcPr>
            <w:tcW w:w="1286" w:type="pct"/>
            <w:vMerge w:val="restar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4.</w:t>
            </w:r>
            <w:r w:rsidRPr="005342F7">
              <w:rPr>
                <w:rFonts w:ascii="Calibri" w:eastAsia="Calibri" w:hAnsi="Calibri" w:cs="Times New Roman"/>
                <w:sz w:val="22"/>
              </w:rPr>
              <w:tab/>
              <w:t>Cristo invita a dejarlo todo para seguirlo como religioso o religiosa, o sacerdote, para donarse totalmente a los demás</w:t>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-Serie bienaventurados: Padre Antonio Van Kessel</w:t>
            </w:r>
          </w:p>
        </w:tc>
        <w:tc>
          <w:tcPr>
            <w:tcW w:w="2501" w:type="pct"/>
          </w:tcPr>
          <w:p w:rsidR="005342F7" w:rsidRPr="005342F7" w:rsidRDefault="005342F7" w:rsidP="005342F7">
            <w:pPr>
              <w:rPr>
                <w:rFonts w:ascii="Calibri" w:eastAsia="Calibri" w:hAnsi="Calibri" w:cs="Times New Roman"/>
                <w:sz w:val="22"/>
              </w:rPr>
            </w:pPr>
            <w:hyperlink r:id="rId39" w:history="1">
              <w:r w:rsidRPr="005342F7">
                <w:rPr>
                  <w:rFonts w:ascii="Calibri" w:eastAsia="Calibri" w:hAnsi="Calibri" w:cs="Times New Roman"/>
                  <w:color w:val="0563C1"/>
                  <w:sz w:val="22"/>
                  <w:u w:val="single"/>
                </w:rPr>
                <w:t>https://www.youtube.com/watch?v=PiUN_a_ktD8</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vMerge/>
          </w:tcPr>
          <w:p w:rsidR="005342F7" w:rsidRPr="005342F7" w:rsidRDefault="005342F7" w:rsidP="005342F7">
            <w:pPr>
              <w:rPr>
                <w:rFonts w:ascii="Calibri" w:eastAsia="Calibri" w:hAnsi="Calibri" w:cs="Times New Roman"/>
                <w:sz w:val="22"/>
              </w:rPr>
            </w:pP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-La vida de los religiosos cisterncienses</w:t>
            </w:r>
          </w:p>
        </w:tc>
        <w:tc>
          <w:tcPr>
            <w:tcW w:w="2501" w:type="pct"/>
          </w:tcPr>
          <w:p w:rsidR="005342F7" w:rsidRPr="005342F7" w:rsidRDefault="005342F7" w:rsidP="005342F7">
            <w:pPr>
              <w:rPr>
                <w:rFonts w:ascii="Calibri" w:eastAsia="Calibri" w:hAnsi="Calibri" w:cs="Times New Roman"/>
                <w:sz w:val="22"/>
              </w:rPr>
            </w:pPr>
            <w:hyperlink r:id="rId40" w:history="1">
              <w:r w:rsidRPr="005342F7">
                <w:rPr>
                  <w:rFonts w:ascii="Calibri" w:eastAsia="Calibri" w:hAnsi="Calibri" w:cs="Times New Roman"/>
                  <w:color w:val="0563C1"/>
                  <w:sz w:val="22"/>
                  <w:u w:val="single"/>
                </w:rPr>
                <w:t>https://www.youtube.com/watch?v=dQE9pvZ8mEg</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vMerge/>
          </w:tcPr>
          <w:p w:rsidR="005342F7" w:rsidRPr="005342F7" w:rsidRDefault="005342F7" w:rsidP="005342F7">
            <w:pPr>
              <w:rPr>
                <w:rFonts w:ascii="Calibri" w:eastAsia="Calibri" w:hAnsi="Calibri" w:cs="Times New Roman"/>
                <w:sz w:val="22"/>
              </w:rPr>
            </w:pP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-Sobre la vocación presentada por jóvenes</w:t>
            </w:r>
          </w:p>
        </w:tc>
        <w:tc>
          <w:tcPr>
            <w:tcW w:w="2501" w:type="pct"/>
          </w:tcPr>
          <w:p w:rsidR="005342F7" w:rsidRPr="005342F7" w:rsidRDefault="005342F7" w:rsidP="005342F7">
            <w:pPr>
              <w:rPr>
                <w:rFonts w:ascii="Calibri" w:eastAsia="Calibri" w:hAnsi="Calibri" w:cs="Times New Roman"/>
                <w:sz w:val="22"/>
              </w:rPr>
            </w:pPr>
            <w:hyperlink r:id="rId41" w:history="1">
              <w:r w:rsidRPr="005342F7">
                <w:rPr>
                  <w:rFonts w:ascii="Calibri" w:eastAsia="Calibri" w:hAnsi="Calibri" w:cs="Times New Roman"/>
                  <w:color w:val="0563C1"/>
                  <w:sz w:val="22"/>
                  <w:u w:val="single"/>
                </w:rPr>
                <w:t>http://www.nazaret.tv/video/35/cs-1---la-vocacion</w:t>
              </w:r>
            </w:hyperlink>
          </w:p>
          <w:p w:rsidR="005342F7" w:rsidRPr="005342F7" w:rsidRDefault="005342F7" w:rsidP="005342F7">
            <w:pPr>
              <w:rPr>
                <w:rFonts w:ascii="Calibri" w:eastAsia="Calibri" w:hAnsi="Calibri" w:cs="Times New Roman"/>
                <w:sz w:val="22"/>
              </w:rPr>
            </w:pPr>
          </w:p>
        </w:tc>
      </w:tr>
      <w:tr w:rsidR="005342F7" w:rsidRPr="005342F7" w:rsidTr="0056458E">
        <w:tc>
          <w:tcPr>
            <w:tcW w:w="1286"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5.</w:t>
            </w:r>
            <w:r w:rsidRPr="005342F7">
              <w:rPr>
                <w:rFonts w:ascii="Calibri" w:eastAsia="Calibri" w:hAnsi="Calibri" w:cs="Times New Roman"/>
                <w:sz w:val="22"/>
              </w:rPr>
              <w:tab/>
              <w:t>María nos invita a proclamar a Cristo como Camino, Verdad y Vida para los jóvenes y los pobres</w:t>
            </w:r>
          </w:p>
          <w:p w:rsidR="005342F7" w:rsidRPr="005342F7" w:rsidRDefault="005342F7" w:rsidP="005342F7">
            <w:pPr>
              <w:ind w:firstLine="708"/>
              <w:rPr>
                <w:rFonts w:ascii="Calibri" w:eastAsia="Calibri" w:hAnsi="Calibri" w:cs="Times New Roman"/>
                <w:sz w:val="22"/>
              </w:rPr>
            </w:pPr>
            <w:r w:rsidRPr="005342F7">
              <w:rPr>
                <w:rFonts w:ascii="Calibri" w:eastAsia="Calibri" w:hAnsi="Calibri" w:cs="Times New Roman"/>
                <w:sz w:val="22"/>
              </w:rPr>
              <w:t xml:space="preserve">          </w:t>
            </w:r>
            <w:r w:rsidRPr="005342F7">
              <w:rPr>
                <w:rFonts w:ascii="Calibri" w:eastAsia="Calibri" w:hAnsi="Calibri" w:cs="Times New Roman"/>
                <w:sz w:val="22"/>
              </w:rPr>
              <w:tab/>
            </w:r>
          </w:p>
        </w:tc>
        <w:tc>
          <w:tcPr>
            <w:tcW w:w="1213" w:type="pct"/>
          </w:tcPr>
          <w:p w:rsidR="005342F7" w:rsidRPr="005342F7" w:rsidRDefault="005342F7" w:rsidP="005342F7">
            <w:pPr>
              <w:rPr>
                <w:rFonts w:ascii="Calibri" w:eastAsia="Calibri" w:hAnsi="Calibri" w:cs="Times New Roman"/>
                <w:sz w:val="22"/>
              </w:rPr>
            </w:pPr>
            <w:r w:rsidRPr="005342F7">
              <w:rPr>
                <w:rFonts w:ascii="Calibri" w:eastAsia="Calibri" w:hAnsi="Calibri" w:cs="Times New Roman"/>
                <w:sz w:val="22"/>
              </w:rPr>
              <w:t>Anuncio de Cristo en la vida cotidiana</w:t>
            </w:r>
          </w:p>
        </w:tc>
        <w:tc>
          <w:tcPr>
            <w:tcW w:w="2501" w:type="pct"/>
          </w:tcPr>
          <w:p w:rsidR="005342F7" w:rsidRPr="005342F7" w:rsidRDefault="005342F7" w:rsidP="005342F7">
            <w:pPr>
              <w:rPr>
                <w:rFonts w:ascii="Calibri" w:eastAsia="Calibri" w:hAnsi="Calibri" w:cs="Times New Roman"/>
                <w:sz w:val="22"/>
              </w:rPr>
            </w:pPr>
            <w:hyperlink r:id="rId42" w:history="1">
              <w:r w:rsidRPr="005342F7">
                <w:rPr>
                  <w:rFonts w:ascii="Calibri" w:eastAsia="Calibri" w:hAnsi="Calibri" w:cs="Times New Roman"/>
                  <w:color w:val="0563C1"/>
                  <w:sz w:val="22"/>
                  <w:u w:val="single"/>
                </w:rPr>
                <w:t>https://www.nazaret.tv/video/12/comparte-tu-fe-catoacutelica-vive-la-eucaristiacutea</w:t>
              </w:r>
            </w:hyperlink>
          </w:p>
          <w:p w:rsidR="005342F7" w:rsidRPr="005342F7" w:rsidRDefault="005342F7" w:rsidP="005342F7">
            <w:pPr>
              <w:rPr>
                <w:rFonts w:ascii="Calibri" w:eastAsia="Calibri" w:hAnsi="Calibri" w:cs="Times New Roman"/>
                <w:sz w:val="22"/>
              </w:rPr>
            </w:pPr>
          </w:p>
        </w:tc>
      </w:tr>
    </w:tbl>
    <w:p w:rsidR="005342F7" w:rsidRPr="005342F7" w:rsidRDefault="005342F7" w:rsidP="00C73009">
      <w:pPr>
        <w:rPr>
          <w:rFonts w:cstheme="minorHAnsi"/>
          <w:color w:val="1F497D" w:themeColor="text2"/>
          <w:sz w:val="48"/>
          <w:szCs w:val="26"/>
          <w:lang w:val="es-CL"/>
        </w:rPr>
      </w:pPr>
    </w:p>
    <w:sectPr w:rsidR="005342F7" w:rsidRPr="005342F7" w:rsidSect="005342F7">
      <w:type w:val="continuous"/>
      <w:pgSz w:w="12240" w:h="15840"/>
      <w:pgMar w:top="1080" w:right="1440" w:bottom="720" w:left="1440"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7C44" w:rsidRDefault="00D97C44">
      <w:r>
        <w:separator/>
      </w:r>
    </w:p>
  </w:endnote>
  <w:endnote w:type="continuationSeparator" w:id="0">
    <w:p w:rsidR="00D97C44" w:rsidRDefault="00D97C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i">
    <w:panose1 w:val="00000000000000000000"/>
    <w:charset w:val="00"/>
    <w:family w:val="auto"/>
    <w:pitch w:val="variable"/>
    <w:sig w:usb0="00000003" w:usb1="00000000" w:usb2="00000000" w:usb3="00000000" w:csb0="00000001" w:csb1="00000000"/>
  </w:font>
  <w:font w:name="Nirmala UI">
    <w:panose1 w:val="020B0502040204020203"/>
    <w:charset w:val="00"/>
    <w:family w:val="swiss"/>
    <w:pitch w:val="variable"/>
    <w:sig w:usb0="80FF8023" w:usb1="0000004A" w:usb2="00000200" w:usb3="00000000" w:csb0="00000001"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458E" w:rsidRPr="003E4003" w:rsidRDefault="0056458E" w:rsidP="0056458E">
    <w:pPr>
      <w:pStyle w:val="Piedepgina0"/>
      <w:rPr>
        <w:color w:val="244061" w:themeColor="accent1" w:themeShade="80"/>
      </w:rPr>
    </w:pPr>
    <w:r w:rsidRPr="003E4003">
      <w:rPr>
        <w:caps/>
        <w:color w:val="244061" w:themeColor="accent1" w:themeShade="80"/>
        <w:sz w:val="20"/>
        <w:szCs w:val="20"/>
      </w:rPr>
      <w:t xml:space="preserve"> | </w:t>
    </w:r>
    <w:r w:rsidRPr="003E4003">
      <w:rPr>
        <w:caps/>
        <w:color w:val="244061" w:themeColor="accent1" w:themeShade="80"/>
        <w:spacing w:val="60"/>
        <w:sz w:val="14"/>
        <w:szCs w:val="20"/>
      </w:rPr>
      <w:t>Página</w:t>
    </w:r>
    <w:r w:rsidRPr="003E4003">
      <w:rPr>
        <w:caps/>
        <w:color w:val="244061" w:themeColor="accent1" w:themeShade="80"/>
        <w:sz w:val="14"/>
        <w:szCs w:val="20"/>
      </w:rPr>
      <w:t xml:space="preserve"> </w:t>
    </w:r>
    <w:r w:rsidRPr="003E4003">
      <w:rPr>
        <w:caps/>
        <w:color w:val="244061" w:themeColor="accent1" w:themeShade="80"/>
        <w:sz w:val="20"/>
        <w:szCs w:val="20"/>
      </w:rPr>
      <w:t xml:space="preserve">| </w:t>
    </w:r>
    <w:r w:rsidRPr="003E4003">
      <w:rPr>
        <w:caps/>
        <w:color w:val="244061" w:themeColor="accent1" w:themeShade="80"/>
        <w:sz w:val="20"/>
        <w:szCs w:val="20"/>
      </w:rPr>
      <w:fldChar w:fldCharType="begin"/>
    </w:r>
    <w:r w:rsidRPr="003E4003">
      <w:rPr>
        <w:caps/>
        <w:color w:val="244061" w:themeColor="accent1" w:themeShade="80"/>
        <w:sz w:val="20"/>
        <w:szCs w:val="20"/>
      </w:rPr>
      <w:instrText>PAGE   \* MERGEFORMAT</w:instrText>
    </w:r>
    <w:r w:rsidRPr="003E4003">
      <w:rPr>
        <w:caps/>
        <w:color w:val="244061" w:themeColor="accent1" w:themeShade="80"/>
        <w:sz w:val="20"/>
        <w:szCs w:val="20"/>
      </w:rPr>
      <w:fldChar w:fldCharType="separate"/>
    </w:r>
    <w:r w:rsidR="00B72086" w:rsidRPr="00B72086">
      <w:rPr>
        <w:b/>
        <w:bCs/>
        <w:caps/>
        <w:noProof/>
        <w:color w:val="244061" w:themeColor="accent1" w:themeShade="80"/>
        <w:sz w:val="20"/>
        <w:szCs w:val="20"/>
      </w:rPr>
      <w:t>6</w:t>
    </w:r>
    <w:r w:rsidRPr="003E4003">
      <w:rPr>
        <w:b/>
        <w:bCs/>
        <w:caps/>
        <w:color w:val="244061" w:themeColor="accent1" w:themeShade="80"/>
        <w:sz w:val="20"/>
        <w:szCs w:val="20"/>
      </w:rPr>
      <w:fldChar w:fldCharType="end"/>
    </w:r>
    <w:r w:rsidRPr="003E4003">
      <w:rPr>
        <w:caps/>
        <w:color w:val="244061" w:themeColor="accent1" w:themeShade="80"/>
        <w:sz w:val="20"/>
        <w:szCs w:val="20"/>
      </w:rPr>
      <w:t> </w:t>
    </w:r>
    <w:sdt>
      <w:sdtPr>
        <w:rPr>
          <w:color w:val="244061" w:themeColor="accent1" w:themeShade="80"/>
          <w:sz w:val="20"/>
          <w:szCs w:val="20"/>
        </w:rPr>
        <w:alias w:val="Subtítulo"/>
        <w:tag w:val=""/>
        <w:id w:val="-2131314738"/>
        <w:showingPlcHdr/>
        <w:dataBinding w:prefixMappings="xmlns:ns0='http://purl.org/dc/elements/1.1/' xmlns:ns1='http://schemas.openxmlformats.org/package/2006/metadata/core-properties' " w:xpath="/ns1:coreProperties[1]/ns0:subject[1]" w:storeItemID="{6C3C8BC8-F283-45AE-878A-BAB7291924A1}"/>
        <w:text/>
      </w:sdtPr>
      <w:sdtContent>
        <w:r w:rsidRPr="003E4003">
          <w:rPr>
            <w:color w:val="244061" w:themeColor="accent1" w:themeShade="80"/>
            <w:sz w:val="20"/>
            <w:szCs w:val="20"/>
          </w:rPr>
          <w:t xml:space="preserve">     </w:t>
        </w:r>
      </w:sdtContent>
    </w:sdt>
    <w:r w:rsidRPr="003E4003">
      <w:rPr>
        <w:caps/>
        <w:color w:val="244061" w:themeColor="accent1" w:themeShade="80"/>
        <w:sz w:val="20"/>
        <w:szCs w:val="20"/>
      </w:rPr>
      <w:t xml:space="preserve"> </w:t>
    </w:r>
    <w:sdt>
      <w:sdtPr>
        <w:rPr>
          <w:caps/>
          <w:color w:val="244061" w:themeColor="accent1" w:themeShade="80"/>
          <w:sz w:val="20"/>
          <w:szCs w:val="20"/>
        </w:rPr>
        <w:alias w:val="Título"/>
        <w:tag w:val=""/>
        <w:id w:val="-1157756058"/>
        <w:dataBinding w:prefixMappings="xmlns:ns0='http://purl.org/dc/elements/1.1/' xmlns:ns1='http://schemas.openxmlformats.org/package/2006/metadata/core-properties' " w:xpath="/ns1:coreProperties[1]/ns0:title[1]" w:storeItemID="{6C3C8BC8-F283-45AE-878A-BAB7291924A1}"/>
        <w:text/>
      </w:sdtPr>
      <w:sdtContent>
        <w:r w:rsidRPr="003E4003">
          <w:rPr>
            <w:caps/>
            <w:color w:val="244061" w:themeColor="accent1" w:themeShade="80"/>
            <w:sz w:val="20"/>
            <w:szCs w:val="20"/>
          </w:rPr>
          <w:t>MES DE MARÍA JUVENIL</w:t>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2AE2" w:rsidRDefault="00CA2AE2">
    <w:pPr>
      <w:pStyle w:val="Piedepgina0"/>
    </w:pPr>
    <w:r>
      <w:rPr>
        <w:noProof/>
        <w:lang w:val="es-CL" w:eastAsia="es-CL"/>
      </w:rPr>
      <mc:AlternateContent>
        <mc:Choice Requires="wpg">
          <w:drawing>
            <wp:anchor distT="0" distB="0" distL="114300" distR="114300" simplePos="0" relativeHeight="251661312" behindDoc="0" locked="0" layoutInCell="1" allowOverlap="1">
              <wp:simplePos x="0" y="0"/>
              <wp:positionH relativeFrom="page">
                <wp:posOffset>1008380</wp:posOffset>
              </wp:positionH>
              <wp:positionV relativeFrom="bottomMargin">
                <wp:posOffset>-46246</wp:posOffset>
              </wp:positionV>
              <wp:extent cx="6172200" cy="274320"/>
              <wp:effectExtent l="0" t="0" r="0" b="0"/>
              <wp:wrapNone/>
              <wp:docPr id="2" name="Grupo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2200" cy="274320"/>
                        <a:chOff x="0" y="0"/>
                        <a:chExt cx="61722" cy="2743"/>
                      </a:xfrm>
                    </wpg:grpSpPr>
                    <wps:wsp>
                      <wps:cNvPr id="3" name="Rectángulo 165"/>
                      <wps:cNvSpPr>
                        <a:spLocks noChangeArrowheads="1"/>
                      </wps:cNvSpPr>
                      <wps:spPr bwMode="auto">
                        <a:xfrm>
                          <a:off x="2286" y="0"/>
                          <a:ext cx="59436" cy="2743"/>
                        </a:xfrm>
                        <a:prstGeom prst="rect">
                          <a:avLst/>
                        </a:prstGeom>
                        <a:solidFill>
                          <a:schemeClr val="bg1">
                            <a:lumMod val="100000"/>
                            <a:lumOff val="0"/>
                            <a:alpha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4" name="Cuadro de texto 166"/>
                      <wps:cNvSpPr txBox="1">
                        <a:spLocks noChangeArrowheads="1"/>
                      </wps:cNvSpPr>
                      <wps:spPr bwMode="auto">
                        <a:xfrm>
                          <a:off x="0" y="95"/>
                          <a:ext cx="59436" cy="24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CA2AE2" w:rsidRPr="003379D1" w:rsidRDefault="0056458E">
                            <w:pPr>
                              <w:pStyle w:val="Piedepgina0"/>
                              <w:jc w:val="right"/>
                              <w:rPr>
                                <w:color w:val="1F497D" w:themeColor="text2"/>
                              </w:rPr>
                            </w:pPr>
                            <w:sdt>
                              <w:sdtPr>
                                <w:rPr>
                                  <w:caps/>
                                  <w:color w:val="1F497D" w:themeColor="text2"/>
                                  <w:sz w:val="20"/>
                                  <w:szCs w:val="20"/>
                                </w:rPr>
                                <w:alias w:val="Título"/>
                                <w:tag w:val=""/>
                                <w:id w:val="-1850396983"/>
                                <w:dataBinding w:prefixMappings="xmlns:ns0='http://purl.org/dc/elements/1.1/' xmlns:ns1='http://schemas.openxmlformats.org/package/2006/metadata/core-properties' " w:xpath="/ns1:coreProperties[1]/ns0:title[1]" w:storeItemID="{6C3C8BC8-F283-45AE-878A-BAB7291924A1}"/>
                                <w:text/>
                              </w:sdtPr>
                              <w:sdtContent>
                                <w:r w:rsidRPr="006B400A">
                                  <w:rPr>
                                    <w:caps/>
                                    <w:color w:val="1F497D" w:themeColor="text2"/>
                                    <w:sz w:val="20"/>
                                    <w:szCs w:val="20"/>
                                  </w:rPr>
                                  <w:t>MES DE MARÍA JUVENIL</w:t>
                                </w:r>
                              </w:sdtContent>
                            </w:sdt>
                            <w:r w:rsidR="00CA2AE2" w:rsidRPr="006B400A">
                              <w:rPr>
                                <w:caps/>
                                <w:color w:val="1F497D" w:themeColor="text2"/>
                                <w:sz w:val="20"/>
                                <w:szCs w:val="20"/>
                              </w:rPr>
                              <w:t xml:space="preserve"> | </w:t>
                            </w:r>
                            <w:r w:rsidR="00CA2AE2" w:rsidRPr="006B400A">
                              <w:rPr>
                                <w:caps/>
                                <w:color w:val="1F497D" w:themeColor="text2"/>
                                <w:spacing w:val="60"/>
                                <w:sz w:val="14"/>
                                <w:szCs w:val="20"/>
                              </w:rPr>
                              <w:t>Página</w:t>
                            </w:r>
                            <w:r w:rsidR="00CA2AE2" w:rsidRPr="006B400A">
                              <w:rPr>
                                <w:caps/>
                                <w:color w:val="1F497D" w:themeColor="text2"/>
                                <w:sz w:val="14"/>
                                <w:szCs w:val="20"/>
                              </w:rPr>
                              <w:t xml:space="preserve"> </w:t>
                            </w:r>
                            <w:r w:rsidR="00CA2AE2" w:rsidRPr="006B400A">
                              <w:rPr>
                                <w:caps/>
                                <w:color w:val="1F497D" w:themeColor="text2"/>
                                <w:sz w:val="20"/>
                                <w:szCs w:val="20"/>
                              </w:rPr>
                              <w:t xml:space="preserve">| </w:t>
                            </w:r>
                            <w:r w:rsidR="00CA2AE2" w:rsidRPr="003379D1">
                              <w:rPr>
                                <w:caps/>
                                <w:color w:val="1F497D" w:themeColor="text2"/>
                                <w:sz w:val="20"/>
                                <w:szCs w:val="20"/>
                              </w:rPr>
                              <w:fldChar w:fldCharType="begin"/>
                            </w:r>
                            <w:r w:rsidR="00CA2AE2" w:rsidRPr="003379D1">
                              <w:rPr>
                                <w:caps/>
                                <w:color w:val="1F497D" w:themeColor="text2"/>
                                <w:sz w:val="20"/>
                                <w:szCs w:val="20"/>
                              </w:rPr>
                              <w:instrText>PAGE   \* MERGEFORMAT</w:instrText>
                            </w:r>
                            <w:r w:rsidR="00CA2AE2" w:rsidRPr="003379D1">
                              <w:rPr>
                                <w:caps/>
                                <w:color w:val="1F497D" w:themeColor="text2"/>
                                <w:sz w:val="20"/>
                                <w:szCs w:val="20"/>
                              </w:rPr>
                              <w:fldChar w:fldCharType="separate"/>
                            </w:r>
                            <w:r w:rsidR="00B72086" w:rsidRPr="00B72086">
                              <w:rPr>
                                <w:b/>
                                <w:bCs/>
                                <w:caps/>
                                <w:noProof/>
                                <w:color w:val="1F497D" w:themeColor="text2"/>
                                <w:sz w:val="20"/>
                                <w:szCs w:val="20"/>
                              </w:rPr>
                              <w:t>5</w:t>
                            </w:r>
                            <w:r w:rsidR="00CA2AE2" w:rsidRPr="003379D1">
                              <w:rPr>
                                <w:b/>
                                <w:bCs/>
                                <w:caps/>
                                <w:color w:val="1F497D" w:themeColor="text2"/>
                                <w:sz w:val="20"/>
                                <w:szCs w:val="20"/>
                              </w:rPr>
                              <w:fldChar w:fldCharType="end"/>
                            </w:r>
                            <w:r w:rsidR="00CA2AE2" w:rsidRPr="003379D1">
                              <w:rPr>
                                <w:caps/>
                                <w:color w:val="1F497D" w:themeColor="text2"/>
                                <w:sz w:val="20"/>
                                <w:szCs w:val="20"/>
                              </w:rPr>
                              <w:t> </w:t>
                            </w:r>
                            <w:sdt>
                              <w:sdtPr>
                                <w:rPr>
                                  <w:color w:val="1F497D" w:themeColor="text2"/>
                                  <w:sz w:val="20"/>
                                  <w:szCs w:val="20"/>
                                </w:rPr>
                                <w:alias w:val="Subtítulo"/>
                                <w:tag w:val=""/>
                                <w:id w:val="600225947"/>
                                <w:showingPlcHdr/>
                                <w:dataBinding w:prefixMappings="xmlns:ns0='http://purl.org/dc/elements/1.1/' xmlns:ns1='http://schemas.openxmlformats.org/package/2006/metadata/core-properties' " w:xpath="/ns1:coreProperties[1]/ns0:subject[1]" w:storeItemID="{6C3C8BC8-F283-45AE-878A-BAB7291924A1}"/>
                                <w:text/>
                              </w:sdtPr>
                              <w:sdtContent>
                                <w:r w:rsidR="00CA2AE2" w:rsidRPr="003379D1">
                                  <w:rPr>
                                    <w:color w:val="1F497D" w:themeColor="text2"/>
                                    <w:sz w:val="20"/>
                                    <w:szCs w:val="20"/>
                                  </w:rPr>
                                  <w:t xml:space="preserve">     </w:t>
                                </w:r>
                              </w:sdtContent>
                            </w:sdt>
                          </w:p>
                        </w:txbxContent>
                      </wps:txbx>
                      <wps:bodyPr rot="0" vert="horz" wrap="square" lIns="0" tIns="45720" rIns="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upo 164" o:spid="_x0000_s1078" style="position:absolute;margin-left:79.4pt;margin-top:-3.65pt;width:486pt;height:21.6pt;z-index:251661312;mso-position-horizontal-relative:page;mso-position-vertical-relative:bottom-margin-area" coordsize="61722,27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IESswMAANEKAAAOAAAAZHJzL2Uyb0RvYy54bWzMVtuO2zYQfS+QfyD4rtXFtGwJqw12fVkU&#10;2DZB034ALVEXRCIVkl55U/Rj+i39sQxJ2SvvBrmiQfQgixxyOHNmzjEvXx66Ft0zqRrBMxxeBBgx&#10;noui4VWG//pz6y0xUprygraCsww/MIVfXr345XLoUxaJWrQFkwiccJUOfYZrrfvU91Ves46qC9Ez&#10;DsZSyI5qGMrKLyQdwHvX+lEQxP4gZNFLkTOlYHbtjPjK+i9LlutXZamYRm2GITZt39K+d+btX13S&#10;tJK0r5t8DIN+QxQdbTgcenK1ppqivWyeueqaXAolSn2Ri84XZdnkzOYA2YTBk2xupdj3NpcqHar+&#10;BBNA+wSnb3ab/37/WqKmyHCEEacdlOhW7nuBwpgYcIa+SmHNrezf9K+lyxA+70T+VoHZf2o348ot&#10;RrvhN1GAQ7rXwoJzKGVnXEDa6GBr8HCqATtolMNkHC4iKCxGOdiiBZlFY5HyGir5bFteb6YbH7eZ&#10;4H2auiNtmGNYJifoNfUIp/o+ON/UtGe2SspANcI5O8L5B/Tgf//yat8aUOcOVLvyiKhycCIuVjXl&#10;FbuWUgw1owUEFto8TMTg2m0wAwXF+Cy+UbSMMXoO8TwhMzAcAT5Diqa9VPqWiQ6ZjwxLCN8Wj97f&#10;Ke1APS4xtVSibYpt07Z2YGjLVq1E9xQIt6tCu7Xdd9AJbi4MzGPOpCnMm5rateMUbfuaTmaghFYL&#10;jFNb0LPzWm7ccGHOd6G5GWgmCNbYTFtZHv6dhBEJbqLE28bLhUe2ZO4li2DpBWFyk8QBSch6+48J&#10;NyRp3RQF43cNZ0dNCMmXNcmoTo7NVhXQAH08J5CziecsfCWr3Qksi4tFweQ8RbVrNGhk23QZXk7Q&#10;Mx2y4YVFUtOmdd/+efwWMwDh+GthATq4FnJc2IniAdpJCig3EA/UHD5qId9jNIAyZli921PJMGp/&#10;5dCSSUiIkVI7IPMFEBTJqWU3tVCeg6sM51pi5AYr7QR438umquEs1yVcXINQlI1tMhOhiwsiNwMg&#10;7A9iLjkyd7WnhRSoYEgDgoa98RP2In24ESBaLoH/i8eAL5A4sdLhOtoI5ZTFxIn1Se++msUnCgEp&#10;v4ZTQbJZbpbEI1G88UiwXnvX2xXx4m24mK9n69VqHZ5zyjD1+zn1aSZt7TPK2oRJE2o4wQK8LDV+&#10;FpmIZ/OfVyX0YXcYLwogOY/8/GLd+LhmwOxH9UJ/Ri1Ub9Ri+ym1sP/6cG+y2jfe8czFbDq26vJ4&#10;E736AAAA//8DAFBLAwQUAAYACAAAACEAvLUv+eAAAAAKAQAADwAAAGRycy9kb3ducmV2LnhtbEyP&#10;QUvDQBCF74L/YRnBW7uJIdrGbEop6qkItoL0Ns1Ok9Dsbshuk/TfOz3p8c17vPdNvppMKwbqfeOs&#10;gngegSBbOt3YSsH3/n22AOEDWo2ts6TgSh5Wxf1djpl2o/2iYRcqwSXWZ6igDqHLpPRlTQb93HVk&#10;2Tu53mBg2VdS9zhyuWnlUxQ9S4ON5YUaO9rUVJ53F6PgY8RxncRvw/Z82lwP+/TzZxuTUo8P0/oV&#10;RKAp/IXhhs/oUDDT0V2s9qJlnS4YPSiYvSQgboE4ifhyVJCkS5BFLv+/UPwCAAD//wMAUEsBAi0A&#10;FAAGAAgAAAAhALaDOJL+AAAA4QEAABMAAAAAAAAAAAAAAAAAAAAAAFtDb250ZW50X1R5cGVzXS54&#10;bWxQSwECLQAUAAYACAAAACEAOP0h/9YAAACUAQAACwAAAAAAAAAAAAAAAAAvAQAAX3JlbHMvLnJl&#10;bHNQSwECLQAUAAYACAAAACEABnCBErMDAADRCgAADgAAAAAAAAAAAAAAAAAuAgAAZHJzL2Uyb0Rv&#10;Yy54bWxQSwECLQAUAAYACAAAACEAvLUv+eAAAAAKAQAADwAAAAAAAAAAAAAAAAANBgAAZHJzL2Rv&#10;d25yZXYueG1sUEsFBgAAAAAEAAQA8wAAABoHAAAAAA==&#10;">
              <v:rect id="Rectángulo 165" o:spid="_x0000_s1079" style="position:absolute;left:2286;width:59436;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EyjsMA&#10;AADaAAAADwAAAGRycy9kb3ducmV2LnhtbESPQWvCQBSE7wX/w/KE3pqNFmwTXaWUlsajVgRvj+wz&#10;CWbfht2tSf69Kwg9DjPzDbPaDKYVV3K+saxglqQgiEurG64UHH6/X95B+ICssbVMCkbysFlPnlaY&#10;a9vzjq77UIkIYZ+jgjqELpfSlzUZ9IntiKN3ts5giNJVUjvsI9y0cp6mC2mw4bhQY0efNZWX/Z9R&#10;kC3mW7c7/pz689ifLtUbFtkXKvU8HT6WIAIN4T/8aBdawSvcr8QbIN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EyjsMAAADaAAAADwAAAAAAAAAAAAAAAACYAgAAZHJzL2Rv&#10;d25yZXYueG1sUEsFBgAAAAAEAAQA9QAAAIgDAAAAAA==&#10;" fillcolor="white [3212]" stroked="f" strokeweight="2pt">
                <v:fill opacity="0"/>
              </v:rect>
              <v:shapetype id="_x0000_t202" coordsize="21600,21600" o:spt="202" path="m,l,21600r21600,l21600,xe">
                <v:stroke joinstyle="miter"/>
                <v:path gradientshapeok="t" o:connecttype="rect"/>
              </v:shapetype>
              <v:shape id="Cuadro de texto 166" o:spid="_x0000_s1080" type="#_x0000_t202" style="position:absolute;top:95;width:59436;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lNe8IA&#10;AADaAAAADwAAAGRycy9kb3ducmV2LnhtbESPUWvCMBSF34X9h3AHvmk6GTKqUWRusCdx6g+4NHdt&#10;Z3NTk7SN/nojDPZ4OOd8h7NcR9OInpyvLSt4mWYgiAuray4VnI6fkzcQPiBrbCyTgit5WK+eRkvM&#10;tR34m/pDKEWCsM9RQRVCm0vpi4oM+qltiZP3Y53BkKQrpXY4JLhp5CzL5tJgzWmhwpbeKyrOh84o&#10;2Pe6CN1s2N522SV2t4/dr4udUuPnuFmACBTDf/iv/aUVvMLjSroBcn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6U17wgAAANoAAAAPAAAAAAAAAAAAAAAAAJgCAABkcnMvZG93&#10;bnJldi54bWxQSwUGAAAAAAQABAD1AAAAhwMAAAAA&#10;" filled="f" stroked="f" strokeweight=".5pt">
                <v:textbox style="mso-fit-shape-to-text:t" inset="0,,0">
                  <w:txbxContent>
                    <w:p w:rsidR="00CA2AE2" w:rsidRPr="003379D1" w:rsidRDefault="0056458E">
                      <w:pPr>
                        <w:pStyle w:val="Piedepgina0"/>
                        <w:jc w:val="right"/>
                        <w:rPr>
                          <w:color w:val="1F497D" w:themeColor="text2"/>
                        </w:rPr>
                      </w:pPr>
                      <w:sdt>
                        <w:sdtPr>
                          <w:rPr>
                            <w:caps/>
                            <w:color w:val="1F497D" w:themeColor="text2"/>
                            <w:sz w:val="20"/>
                            <w:szCs w:val="20"/>
                          </w:rPr>
                          <w:alias w:val="Título"/>
                          <w:tag w:val=""/>
                          <w:id w:val="-1850396983"/>
                          <w:dataBinding w:prefixMappings="xmlns:ns0='http://purl.org/dc/elements/1.1/' xmlns:ns1='http://schemas.openxmlformats.org/package/2006/metadata/core-properties' " w:xpath="/ns1:coreProperties[1]/ns0:title[1]" w:storeItemID="{6C3C8BC8-F283-45AE-878A-BAB7291924A1}"/>
                          <w:text/>
                        </w:sdtPr>
                        <w:sdtContent>
                          <w:r w:rsidRPr="006B400A">
                            <w:rPr>
                              <w:caps/>
                              <w:color w:val="1F497D" w:themeColor="text2"/>
                              <w:sz w:val="20"/>
                              <w:szCs w:val="20"/>
                            </w:rPr>
                            <w:t>MES DE MARÍA JUVENIL</w:t>
                          </w:r>
                        </w:sdtContent>
                      </w:sdt>
                      <w:r w:rsidR="00CA2AE2" w:rsidRPr="006B400A">
                        <w:rPr>
                          <w:caps/>
                          <w:color w:val="1F497D" w:themeColor="text2"/>
                          <w:sz w:val="20"/>
                          <w:szCs w:val="20"/>
                        </w:rPr>
                        <w:t xml:space="preserve"> | </w:t>
                      </w:r>
                      <w:r w:rsidR="00CA2AE2" w:rsidRPr="006B400A">
                        <w:rPr>
                          <w:caps/>
                          <w:color w:val="1F497D" w:themeColor="text2"/>
                          <w:spacing w:val="60"/>
                          <w:sz w:val="14"/>
                          <w:szCs w:val="20"/>
                        </w:rPr>
                        <w:t>Página</w:t>
                      </w:r>
                      <w:r w:rsidR="00CA2AE2" w:rsidRPr="006B400A">
                        <w:rPr>
                          <w:caps/>
                          <w:color w:val="1F497D" w:themeColor="text2"/>
                          <w:sz w:val="14"/>
                          <w:szCs w:val="20"/>
                        </w:rPr>
                        <w:t xml:space="preserve"> </w:t>
                      </w:r>
                      <w:r w:rsidR="00CA2AE2" w:rsidRPr="006B400A">
                        <w:rPr>
                          <w:caps/>
                          <w:color w:val="1F497D" w:themeColor="text2"/>
                          <w:sz w:val="20"/>
                          <w:szCs w:val="20"/>
                        </w:rPr>
                        <w:t xml:space="preserve">| </w:t>
                      </w:r>
                      <w:r w:rsidR="00CA2AE2" w:rsidRPr="003379D1">
                        <w:rPr>
                          <w:caps/>
                          <w:color w:val="1F497D" w:themeColor="text2"/>
                          <w:sz w:val="20"/>
                          <w:szCs w:val="20"/>
                        </w:rPr>
                        <w:fldChar w:fldCharType="begin"/>
                      </w:r>
                      <w:r w:rsidR="00CA2AE2" w:rsidRPr="003379D1">
                        <w:rPr>
                          <w:caps/>
                          <w:color w:val="1F497D" w:themeColor="text2"/>
                          <w:sz w:val="20"/>
                          <w:szCs w:val="20"/>
                        </w:rPr>
                        <w:instrText>PAGE   \* MERGEFORMAT</w:instrText>
                      </w:r>
                      <w:r w:rsidR="00CA2AE2" w:rsidRPr="003379D1">
                        <w:rPr>
                          <w:caps/>
                          <w:color w:val="1F497D" w:themeColor="text2"/>
                          <w:sz w:val="20"/>
                          <w:szCs w:val="20"/>
                        </w:rPr>
                        <w:fldChar w:fldCharType="separate"/>
                      </w:r>
                      <w:r w:rsidR="00B72086" w:rsidRPr="00B72086">
                        <w:rPr>
                          <w:b/>
                          <w:bCs/>
                          <w:caps/>
                          <w:noProof/>
                          <w:color w:val="1F497D" w:themeColor="text2"/>
                          <w:sz w:val="20"/>
                          <w:szCs w:val="20"/>
                        </w:rPr>
                        <w:t>5</w:t>
                      </w:r>
                      <w:r w:rsidR="00CA2AE2" w:rsidRPr="003379D1">
                        <w:rPr>
                          <w:b/>
                          <w:bCs/>
                          <w:caps/>
                          <w:color w:val="1F497D" w:themeColor="text2"/>
                          <w:sz w:val="20"/>
                          <w:szCs w:val="20"/>
                        </w:rPr>
                        <w:fldChar w:fldCharType="end"/>
                      </w:r>
                      <w:r w:rsidR="00CA2AE2" w:rsidRPr="003379D1">
                        <w:rPr>
                          <w:caps/>
                          <w:color w:val="1F497D" w:themeColor="text2"/>
                          <w:sz w:val="20"/>
                          <w:szCs w:val="20"/>
                        </w:rPr>
                        <w:t> </w:t>
                      </w:r>
                      <w:sdt>
                        <w:sdtPr>
                          <w:rPr>
                            <w:color w:val="1F497D" w:themeColor="text2"/>
                            <w:sz w:val="20"/>
                            <w:szCs w:val="20"/>
                          </w:rPr>
                          <w:alias w:val="Subtítulo"/>
                          <w:tag w:val=""/>
                          <w:id w:val="600225947"/>
                          <w:showingPlcHdr/>
                          <w:dataBinding w:prefixMappings="xmlns:ns0='http://purl.org/dc/elements/1.1/' xmlns:ns1='http://schemas.openxmlformats.org/package/2006/metadata/core-properties' " w:xpath="/ns1:coreProperties[1]/ns0:subject[1]" w:storeItemID="{6C3C8BC8-F283-45AE-878A-BAB7291924A1}"/>
                          <w:text/>
                        </w:sdtPr>
                        <w:sdtContent>
                          <w:r w:rsidR="00CA2AE2" w:rsidRPr="003379D1">
                            <w:rPr>
                              <w:color w:val="1F497D" w:themeColor="text2"/>
                              <w:sz w:val="20"/>
                              <w:szCs w:val="20"/>
                            </w:rPr>
                            <w:t xml:space="preserve">     </w:t>
                          </w:r>
                        </w:sdtContent>
                      </w:sdt>
                    </w:p>
                  </w:txbxContent>
                </v:textbox>
              </v:shape>
              <w10:wrap anchorx="page" anchory="margin"/>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7C44" w:rsidRDefault="00D97C44">
      <w:r>
        <w:separator/>
      </w:r>
    </w:p>
  </w:footnote>
  <w:footnote w:type="continuationSeparator" w:id="0">
    <w:p w:rsidR="00D97C44" w:rsidRDefault="00D97C4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2AE2" w:rsidRDefault="00CA2AE2">
    <w:pPr>
      <w:pStyle w:val="Encabezado0"/>
    </w:pPr>
    <w:r>
      <w:rPr>
        <w:noProof/>
        <w:lang w:val="es-CL" w:eastAsia="es-CL"/>
      </w:rPr>
      <mc:AlternateContent>
        <mc:Choice Requires="wps">
          <w:drawing>
            <wp:anchor distT="0" distB="0" distL="118745" distR="118745" simplePos="0" relativeHeight="251662336" behindDoc="1" locked="0" layoutInCell="1" allowOverlap="0">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40425" cy="271780"/>
              <wp:effectExtent l="0" t="0" r="3175" b="0"/>
              <wp:wrapSquare wrapText="bothSides"/>
              <wp:docPr id="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0425" cy="271780"/>
                      </a:xfrm>
                      <a:prstGeom prst="rect">
                        <a:avLst/>
                      </a:prstGeom>
                      <a:solidFill>
                        <a:schemeClr val="accent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rsidR="00CA2AE2" w:rsidRPr="00387159" w:rsidRDefault="00CA2AE2" w:rsidP="00387159">
                          <w:pPr>
                            <w:pStyle w:val="Encabezado0"/>
                            <w:jc w:val="center"/>
                            <w:rPr>
                              <w:sz w:val="20"/>
                              <w:szCs w:val="28"/>
                            </w:rPr>
                          </w:pPr>
                          <w:sdt>
                            <w:sdtPr>
                              <w:rPr>
                                <w:color w:val="FFFFFF" w:themeColor="background1"/>
                                <w:sz w:val="20"/>
                                <w:szCs w:val="28"/>
                              </w:rPr>
                              <w:alias w:val="Título"/>
                              <w:tag w:val=""/>
                              <w:id w:val="-1659914610"/>
                              <w:dataBinding w:prefixMappings="xmlns:ns0='http://purl.org/dc/elements/1.1/' xmlns:ns1='http://schemas.openxmlformats.org/package/2006/metadata/core-properties' " w:xpath="/ns1:coreProperties[1]/ns0:title[1]" w:storeItemID="{6C3C8BC8-F283-45AE-878A-BAB7291924A1}"/>
                              <w:text/>
                            </w:sdtPr>
                            <w:sdtContent>
                              <w:r>
                                <w:rPr>
                                  <w:color w:val="FFFFFF" w:themeColor="background1"/>
                                  <w:sz w:val="20"/>
                                  <w:szCs w:val="28"/>
                                </w:rPr>
                                <w:t>MES DE MARÍA JUVENIL</w:t>
                              </w:r>
                            </w:sdtContent>
                          </w:sdt>
                        </w:p>
                      </w:txbxContent>
                    </wps:txbx>
                    <wps:bodyPr rot="0" vert="horz" wrap="square" lIns="91440" tIns="45720" rIns="91440" bIns="45720" anchor="ctr" anchorCtr="0" upright="1">
                      <a:noAutofit/>
                    </wps:bodyPr>
                  </wps:wsp>
                </a:graphicData>
              </a:graphic>
              <wp14:sizeRelH relativeFrom="margin">
                <wp14:pctWidth>100000</wp14:pctWidth>
              </wp14:sizeRelH>
              <wp14:sizeRelV relativeFrom="page">
                <wp14:pctHeight>0</wp14:pctHeight>
              </wp14:sizeRelV>
            </wp:anchor>
          </w:drawing>
        </mc:Choice>
        <mc:Fallback>
          <w:pict>
            <v:rect id="Rectangle 11" o:spid="_x0000_s1076" style="position:absolute;margin-left:0;margin-top:0;width:467.75pt;height:21.4pt;z-index:-251654144;visibility:visible;mso-wrap-style:square;mso-width-percent:1000;mso-height-percent:0;mso-top-percent:45;mso-wrap-distance-left:9.35pt;mso-wrap-distance-top:0;mso-wrap-distance-right:9.35pt;mso-wrap-distance-bottom:0;mso-position-horizontal:center;mso-position-horizontal-relative:margin;mso-position-vertical-relative:page;mso-width-percent:1000;mso-height-percent:0;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3EqngIAAEUFAAAOAAAAZHJzL2Uyb0RvYy54bWysVG1v0zAQ/o7Ef7D8vcuL0rWJlk5jowhp&#10;wMTgB7iO01g4trHdpgPx3zlf2pLBF4Toh9R3Pt899/g5X10fekX2wnlpdE2zi5QSoblppN7W9POn&#10;9WxJiQ9MN0wZLWr6JDy9Xr18cTXYSuSmM6oRjkAS7avB1rQLwVZJ4nkneuYvjBUaNlvjehbAdNuk&#10;cWyA7L1K8jS9TAbjGusMF96D927cpCvM37aChw9t60UgqqaALeDX4XcTv8nqilVbx2wn+REG+wcU&#10;PZMaip5T3bHAyM7JP1L1kjvjTRsuuOkT07aSC+wBusnS37p57JgV2AuQ4+2ZJv//0vL3+wdHZFPT&#10;OSWa9XBFH4E0prdKkCyL/AzWVxD2aB9c7NDbe8O/eKLNbQdh4sY5M3SCNYAK45NnB6Lh4SjZDO9M&#10;A+nZLhik6tC6PiYEEsgBb+TpfCPiEAgH57ws0iIHaBz28kW2WOKVJaw6nbbOhzfC9CQuauoAPGZn&#10;+3sfAD2EnkIQvVGyWUul0IgqE7fKkT0DfTDOhQ4ZHle7HuCO/iyNv1Eq4AdBjf4TFBRrTIPV/LSC&#10;0rGONrHiCGb0QH8AL+7FTlEo38ssL9JXeTlbXy4Xs2JdzGflIl3O0qx8VV6mRVncrX9EcFlRdbJp&#10;hL6XWpxEmxV/J4rj+IxyQ9mSAaidF9AhcjKF7912c6YHWTj3PA3rZYAhVrKv6XLCVRTFa93giAUm&#10;1bhOnuNHzoCE0z/SghKKqhnVFw6bw1GIG9M8gZicgbuGeYaXBxadcd8oGWCKa+q/7pgTlKi3GgRZ&#10;ZkURxx6NYr7IwXDTnc10h2kOqWrKg6NkNG7D+FjsrJPbDmqN8tDmBmTcSlRYlPiIC5qIBswqtnN8&#10;V+JjMLUx6tfrt/oJAAD//wMAUEsDBBQABgAIAAAAIQCcChaa3QAAAAQBAAAPAAAAZHJzL2Rvd25y&#10;ZXYueG1sTI9La8MwEITvgf4HsYXeErl5kbiWQygNvZRCHpD2Jltb21RaGa8Su/++ai/tZWGYYebb&#10;bDM4K67YceNJwf0kAYFUetNQpeB03I1XIDhoMtp6QgVfyLDJb0aZTo3vaY/XQ6hELCFOtYI6hDaV&#10;kssaneaJb5Gi9+E7p0OUXSVNp/tY7qycJslSOt1QXKh1i481lp+Hi1NwLt55b5P1tux3z69vM8PV&#10;/OlFqbvbYfsAIuAQ/sLwgx/RIY9Mhb+QYWEVxEfC743eerZYgCgUzKcrkHkm/8Pn3wAAAP//AwBQ&#10;SwECLQAUAAYACAAAACEAtoM4kv4AAADhAQAAEwAAAAAAAAAAAAAAAAAAAAAAW0NvbnRlbnRfVHlw&#10;ZXNdLnhtbFBLAQItABQABgAIAAAAIQA4/SH/1gAAAJQBAAALAAAAAAAAAAAAAAAAAC8BAABfcmVs&#10;cy8ucmVsc1BLAQItABQABgAIAAAAIQCxg3EqngIAAEUFAAAOAAAAAAAAAAAAAAAAAC4CAABkcnMv&#10;ZTJvRG9jLnhtbFBLAQItABQABgAIAAAAIQCcChaa3QAAAAQBAAAPAAAAAAAAAAAAAAAAAPgEAABk&#10;cnMvZG93bnJldi54bWxQSwUGAAAAAAQABADzAAAAAgYAAAAA&#10;" o:allowoverlap="f" fillcolor="#4f81bd [3204]" stroked="f" strokeweight="2pt">
              <v:textbox>
                <w:txbxContent>
                  <w:p w:rsidR="00CA2AE2" w:rsidRPr="00387159" w:rsidRDefault="00CA2AE2" w:rsidP="00387159">
                    <w:pPr>
                      <w:pStyle w:val="Encabezado0"/>
                      <w:jc w:val="center"/>
                      <w:rPr>
                        <w:sz w:val="20"/>
                        <w:szCs w:val="28"/>
                      </w:rPr>
                    </w:pPr>
                    <w:sdt>
                      <w:sdtPr>
                        <w:rPr>
                          <w:color w:val="FFFFFF" w:themeColor="background1"/>
                          <w:sz w:val="20"/>
                          <w:szCs w:val="28"/>
                        </w:rPr>
                        <w:alias w:val="Título"/>
                        <w:tag w:val=""/>
                        <w:id w:val="-1659914610"/>
                        <w:dataBinding w:prefixMappings="xmlns:ns0='http://purl.org/dc/elements/1.1/' xmlns:ns1='http://schemas.openxmlformats.org/package/2006/metadata/core-properties' " w:xpath="/ns1:coreProperties[1]/ns0:title[1]" w:storeItemID="{6C3C8BC8-F283-45AE-878A-BAB7291924A1}"/>
                        <w:text/>
                      </w:sdtPr>
                      <w:sdtContent>
                        <w:r>
                          <w:rPr>
                            <w:color w:val="FFFFFF" w:themeColor="background1"/>
                            <w:sz w:val="20"/>
                            <w:szCs w:val="28"/>
                          </w:rPr>
                          <w:t>MES DE MARÍA JUVENIL</w:t>
                        </w:r>
                      </w:sdtContent>
                    </w:sdt>
                  </w:p>
                </w:txbxContent>
              </v:textbox>
              <w10:wrap type="square" anchorx="margin" anchory="page"/>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2AE2" w:rsidRDefault="00CA2AE2">
    <w:pPr>
      <w:pStyle w:val="Encabezado0"/>
    </w:pPr>
    <w:r>
      <w:rPr>
        <w:noProof/>
        <w:lang w:val="es-CL" w:eastAsia="es-CL"/>
      </w:rPr>
      <mc:AlternateContent>
        <mc:Choice Requires="wps">
          <w:drawing>
            <wp:anchor distT="0" distB="0" distL="118745" distR="118745" simplePos="0" relativeHeight="251659264" behindDoc="1" locked="0" layoutInCell="1" allowOverlap="0">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40425" cy="223520"/>
              <wp:effectExtent l="0" t="0" r="0" b="0"/>
              <wp:wrapSquare wrapText="bothSides"/>
              <wp:docPr id="197"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40425" cy="22352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ítulo"/>
                            <w:tag w:val=""/>
                            <w:id w:val="1794710071"/>
                            <w:dataBinding w:prefixMappings="xmlns:ns0='http://purl.org/dc/elements/1.1/' xmlns:ns1='http://schemas.openxmlformats.org/package/2006/metadata/core-properties' " w:xpath="/ns1:coreProperties[1]/ns0:title[1]" w:storeItemID="{6C3C8BC8-F283-45AE-878A-BAB7291924A1}"/>
                            <w:text/>
                          </w:sdtPr>
                          <w:sdtContent>
                            <w:p w:rsidR="00CA2AE2" w:rsidRDefault="00CA2AE2">
                              <w:pPr>
                                <w:pStyle w:val="Encabezado0"/>
                                <w:jc w:val="center"/>
                                <w:rPr>
                                  <w:caps/>
                                  <w:color w:val="FFFFFF" w:themeColor="background1"/>
                                </w:rPr>
                              </w:pPr>
                              <w:r>
                                <w:rPr>
                                  <w:caps/>
                                  <w:color w:val="FFFFFF" w:themeColor="background1"/>
                                </w:rPr>
                                <w:t>MES DE MARÍA JUVENIL</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id="Rectángulo 197" o:spid="_x0000_s1077" style="position:absolute;margin-left:0;margin-top:0;width:467.75pt;height:17.6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I7NqQIAALkFAAAOAAAAZHJzL2Uyb0RvYy54bWysVNtu1DAQfUfiHyy/02TDLqVRs9WqVRHS&#10;qlRtUZ+9jr2JcDzG9m6y/A3fwo8xdi4sbQUSIg9WxnPmdjwz5xddo8heWFeDLujsJKVEaA5lrbcF&#10;/fxw/eY9Jc4zXTIFWhT0IBy9WL5+dd6aXGRQgSqFJehEu7w1Ba28N3mSOF6JhrkTMEKjUoJtmEfR&#10;bpPSsha9NyrJ0vRd0oItjQUunMPbq15Jl9G/lIL7T1I64YkqKObm42njuQlnsjxn+dYyU9V8SIP9&#10;QxYNqzUGnVxdMc/IztbPXDU1t+BA+hMOTQJS1lzEGrCaWfqkmvuKGRFrQXKcmWhy/88tv9nfWlKX&#10;+HZnp5Ro1uAj3SFtP77r7U4BCddIUmtcjth7c2tDmc6sgX9xqEh+0wTBDZhO2iZgsUjSRcYPE+Oi&#10;84Tj5eJsns6zBSUcdVn2dpHFJ0lYPlob6/wHAQ0JPwW1mFokmu3Xzof4LB8hMTFQdXldKxWF0EXi&#10;UlmyZ/j+jHOh/SyUg1buGKl0wGsIlr063MTa+nJiYf6gRMApfSckkoYFZDGZ2K7PA8UcKlaKPv4i&#10;xW+MPqYWc4kOA1pi/Mn37E+++ywHfDAVsdsn4/TvxpNFjAzaT8ZNrcG+5EBN9MkeP5LUUxNY8t2m&#10;6xtq7JsNlAdsMgv99DnDr2t8zDVz/pZZHDccTFwh/hMeUkFbUBj+KKnAfnvpPuBxClBLSYvjW1D3&#10;dcesoER91DgfZ7P5PMx7FOaLU+wrYo81m2ON3jWXgB0yw2VlePwNeK/GX2mhecRNswpRUcU0x9gF&#10;5d6OwqXv1wruKi5WqwjDGTfMr/W94cF54Dk060P3yKwZOtrjLNzAOOosf9LYPTZYOrPaeezQ2PWB&#10;6Z7X4QVwP8RWGnZZWEDHckT92rjLnwAAAP//AwBQSwMEFAAGAAgAAAAhALtM5vHbAAAABAEAAA8A&#10;AABkcnMvZG93bnJldi54bWxMj0FLw0AQhe9C/8Mygje7MSFS02xKsdiLHmwr9DrNTpPQ7GzIbpP4&#10;71292MvA4z3e+yZfTaYVA/WusazgaR6BIC6tbrhS8HV4e1yAcB5ZY2uZFHyTg1Uxu8sx03bkHQ17&#10;X4lQwi5DBbX3XSalK2sy6Oa2Iw7e2fYGfZB9JXWPYyg3rYyj6FkabDgs1NjRa03lZX81ChY0HpP0&#10;Y7sZvJk+N3iMz+/RVqmH+2m9BOFp8v9h+MUP6FAEppO9snaiVRAe8X83eC9JmoI4KUjSGGSRy1v4&#10;4gcAAP//AwBQSwECLQAUAAYACAAAACEAtoM4kv4AAADhAQAAEwAAAAAAAAAAAAAAAAAAAAAAW0Nv&#10;bnRlbnRfVHlwZXNdLnhtbFBLAQItABQABgAIAAAAIQA4/SH/1gAAAJQBAAALAAAAAAAAAAAAAAAA&#10;AC8BAABfcmVscy8ucmVsc1BLAQItABQABgAIAAAAIQBldI7NqQIAALkFAAAOAAAAAAAAAAAAAAAA&#10;AC4CAABkcnMvZTJvRG9jLnhtbFBLAQItABQABgAIAAAAIQC7TObx2wAAAAQBAAAPAAAAAAAAAAAA&#10;AAAAAAMFAABkcnMvZG93bnJldi54bWxQSwUGAAAAAAQABADzAAAACwYAAAAA&#10;" o:allowoverlap="f" fillcolor="#4f81bd [3204]" stroked="f" strokeweight="2pt">
              <v:path arrowok="t"/>
              <v:textbox style="mso-fit-shape-to-text:t">
                <w:txbxContent>
                  <w:sdt>
                    <w:sdtPr>
                      <w:rPr>
                        <w:caps/>
                        <w:color w:val="FFFFFF" w:themeColor="background1"/>
                      </w:rPr>
                      <w:alias w:val="Título"/>
                      <w:tag w:val=""/>
                      <w:id w:val="1794710071"/>
                      <w:dataBinding w:prefixMappings="xmlns:ns0='http://purl.org/dc/elements/1.1/' xmlns:ns1='http://schemas.openxmlformats.org/package/2006/metadata/core-properties' " w:xpath="/ns1:coreProperties[1]/ns0:title[1]" w:storeItemID="{6C3C8BC8-F283-45AE-878A-BAB7291924A1}"/>
                      <w:text/>
                    </w:sdtPr>
                    <w:sdtContent>
                      <w:p w:rsidR="00CA2AE2" w:rsidRDefault="00CA2AE2">
                        <w:pPr>
                          <w:pStyle w:val="Encabezado0"/>
                          <w:jc w:val="center"/>
                          <w:rPr>
                            <w:caps/>
                            <w:color w:val="FFFFFF" w:themeColor="background1"/>
                          </w:rPr>
                        </w:pPr>
                        <w:r>
                          <w:rPr>
                            <w:caps/>
                            <w:color w:val="FFFFFF" w:themeColor="background1"/>
                          </w:rPr>
                          <w:t>MES DE MARÍA JUVENIL</w:t>
                        </w:r>
                      </w:p>
                    </w:sdtContent>
                  </w:sdt>
                </w:txbxContent>
              </v:textbox>
              <w10:wrap type="square" anchorx="margin" anchory="page"/>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E1D8D414"/>
    <w:lvl w:ilvl="0">
      <w:start w:val="1"/>
      <w:numFmt w:val="decimal"/>
      <w:lvlText w:val="%1."/>
      <w:lvlJc w:val="left"/>
      <w:pPr>
        <w:tabs>
          <w:tab w:val="num" w:pos="643"/>
        </w:tabs>
        <w:ind w:left="643" w:hanging="360"/>
      </w:pPr>
    </w:lvl>
  </w:abstractNum>
  <w:abstractNum w:abstractNumId="1" w15:restartNumberingAfterBreak="0">
    <w:nsid w:val="FFFFFF83"/>
    <w:multiLevelType w:val="singleLevel"/>
    <w:tmpl w:val="7F3EF35C"/>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8"/>
    <w:multiLevelType w:val="singleLevel"/>
    <w:tmpl w:val="8EBAEE36"/>
    <w:lvl w:ilvl="0">
      <w:start w:val="1"/>
      <w:numFmt w:val="decimal"/>
      <w:lvlText w:val="%1."/>
      <w:lvlJc w:val="left"/>
      <w:pPr>
        <w:tabs>
          <w:tab w:val="num" w:pos="360"/>
        </w:tabs>
        <w:ind w:left="360" w:hanging="360"/>
      </w:pPr>
    </w:lvl>
  </w:abstractNum>
  <w:abstractNum w:abstractNumId="3" w15:restartNumberingAfterBreak="0">
    <w:nsid w:val="FFFFFF89"/>
    <w:multiLevelType w:val="singleLevel"/>
    <w:tmpl w:val="1092308C"/>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7BE4677"/>
    <w:multiLevelType w:val="hybridMultilevel"/>
    <w:tmpl w:val="62C4551A"/>
    <w:lvl w:ilvl="0" w:tplc="2FF095D6">
      <w:start w:val="1"/>
      <w:numFmt w:val="low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15:restartNumberingAfterBreak="0">
    <w:nsid w:val="093D099D"/>
    <w:multiLevelType w:val="hybridMultilevel"/>
    <w:tmpl w:val="8266FE1A"/>
    <w:lvl w:ilvl="0" w:tplc="D9F291D0">
      <w:start w:val="1"/>
      <w:numFmt w:val="lowerLetter"/>
      <w:lvlText w:val="%1."/>
      <w:lvlJc w:val="left"/>
      <w:pPr>
        <w:ind w:left="720" w:hanging="360"/>
      </w:pPr>
      <w:rPr>
        <w:rFonts w:hint="default"/>
        <w:lang w:val="es-ES"/>
      </w:rPr>
    </w:lvl>
    <w:lvl w:ilvl="1" w:tplc="DBF4ABB2">
      <w:start w:val="1"/>
      <w:numFmt w:val="decimal"/>
      <w:lvlText w:val="%2."/>
      <w:lvlJc w:val="left"/>
      <w:pPr>
        <w:ind w:left="1800" w:hanging="72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15:restartNumberingAfterBreak="0">
    <w:nsid w:val="1358384C"/>
    <w:multiLevelType w:val="hybridMultilevel"/>
    <w:tmpl w:val="62C4551A"/>
    <w:lvl w:ilvl="0" w:tplc="2FF095D6">
      <w:start w:val="1"/>
      <w:numFmt w:val="low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15:restartNumberingAfterBreak="0">
    <w:nsid w:val="1452523A"/>
    <w:multiLevelType w:val="hybridMultilevel"/>
    <w:tmpl w:val="A3EE6446"/>
    <w:lvl w:ilvl="0" w:tplc="340A000F">
      <w:start w:val="1"/>
      <w:numFmt w:val="decimal"/>
      <w:lvlText w:val="%1."/>
      <w:lvlJc w:val="left"/>
      <w:pPr>
        <w:ind w:left="1080" w:hanging="360"/>
      </w:pPr>
      <w:rPr>
        <w:rFonts w:hint="default"/>
      </w:rPr>
    </w:lvl>
    <w:lvl w:ilvl="1" w:tplc="340A0019" w:tentative="1">
      <w:start w:val="1"/>
      <w:numFmt w:val="lowerLetter"/>
      <w:lvlText w:val="%2."/>
      <w:lvlJc w:val="left"/>
      <w:pPr>
        <w:ind w:left="1800" w:hanging="360"/>
      </w:pPr>
    </w:lvl>
    <w:lvl w:ilvl="2" w:tplc="340A001B" w:tentative="1">
      <w:start w:val="1"/>
      <w:numFmt w:val="lowerRoman"/>
      <w:lvlText w:val="%3."/>
      <w:lvlJc w:val="right"/>
      <w:pPr>
        <w:ind w:left="2520" w:hanging="180"/>
      </w:pPr>
    </w:lvl>
    <w:lvl w:ilvl="3" w:tplc="340A000F" w:tentative="1">
      <w:start w:val="1"/>
      <w:numFmt w:val="decimal"/>
      <w:lvlText w:val="%4."/>
      <w:lvlJc w:val="left"/>
      <w:pPr>
        <w:ind w:left="3240" w:hanging="360"/>
      </w:pPr>
    </w:lvl>
    <w:lvl w:ilvl="4" w:tplc="340A0019" w:tentative="1">
      <w:start w:val="1"/>
      <w:numFmt w:val="lowerLetter"/>
      <w:lvlText w:val="%5."/>
      <w:lvlJc w:val="left"/>
      <w:pPr>
        <w:ind w:left="3960" w:hanging="360"/>
      </w:pPr>
    </w:lvl>
    <w:lvl w:ilvl="5" w:tplc="340A001B" w:tentative="1">
      <w:start w:val="1"/>
      <w:numFmt w:val="lowerRoman"/>
      <w:lvlText w:val="%6."/>
      <w:lvlJc w:val="right"/>
      <w:pPr>
        <w:ind w:left="4680" w:hanging="180"/>
      </w:pPr>
    </w:lvl>
    <w:lvl w:ilvl="6" w:tplc="340A000F" w:tentative="1">
      <w:start w:val="1"/>
      <w:numFmt w:val="decimal"/>
      <w:lvlText w:val="%7."/>
      <w:lvlJc w:val="left"/>
      <w:pPr>
        <w:ind w:left="5400" w:hanging="360"/>
      </w:pPr>
    </w:lvl>
    <w:lvl w:ilvl="7" w:tplc="340A0019" w:tentative="1">
      <w:start w:val="1"/>
      <w:numFmt w:val="lowerLetter"/>
      <w:lvlText w:val="%8."/>
      <w:lvlJc w:val="left"/>
      <w:pPr>
        <w:ind w:left="6120" w:hanging="360"/>
      </w:pPr>
    </w:lvl>
    <w:lvl w:ilvl="8" w:tplc="340A001B" w:tentative="1">
      <w:start w:val="1"/>
      <w:numFmt w:val="lowerRoman"/>
      <w:lvlText w:val="%9."/>
      <w:lvlJc w:val="right"/>
      <w:pPr>
        <w:ind w:left="6840" w:hanging="180"/>
      </w:pPr>
    </w:lvl>
  </w:abstractNum>
  <w:abstractNum w:abstractNumId="8" w15:restartNumberingAfterBreak="0">
    <w:nsid w:val="14DD15C9"/>
    <w:multiLevelType w:val="hybridMultilevel"/>
    <w:tmpl w:val="8266FE1A"/>
    <w:lvl w:ilvl="0" w:tplc="D9F291D0">
      <w:start w:val="1"/>
      <w:numFmt w:val="lowerLetter"/>
      <w:lvlText w:val="%1."/>
      <w:lvlJc w:val="left"/>
      <w:pPr>
        <w:ind w:left="720" w:hanging="360"/>
      </w:pPr>
      <w:rPr>
        <w:rFonts w:hint="default"/>
        <w:lang w:val="es-ES"/>
      </w:rPr>
    </w:lvl>
    <w:lvl w:ilvl="1" w:tplc="DBF4ABB2">
      <w:start w:val="1"/>
      <w:numFmt w:val="decimal"/>
      <w:lvlText w:val="%2."/>
      <w:lvlJc w:val="left"/>
      <w:pPr>
        <w:ind w:left="1800" w:hanging="72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160B4AC8"/>
    <w:multiLevelType w:val="hybridMultilevel"/>
    <w:tmpl w:val="F6E66FBC"/>
    <w:lvl w:ilvl="0" w:tplc="340A0019">
      <w:start w:val="1"/>
      <w:numFmt w:val="lowerLetter"/>
      <w:lvlText w:val="%1."/>
      <w:lvlJc w:val="left"/>
      <w:pPr>
        <w:ind w:left="720" w:hanging="360"/>
      </w:pPr>
      <w:rPr>
        <w:rFonts w:hint="default"/>
      </w:rPr>
    </w:lvl>
    <w:lvl w:ilvl="1" w:tplc="DBF4ABB2">
      <w:start w:val="1"/>
      <w:numFmt w:val="decimal"/>
      <w:lvlText w:val="%2."/>
      <w:lvlJc w:val="left"/>
      <w:pPr>
        <w:ind w:left="1800" w:hanging="72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15:restartNumberingAfterBreak="0">
    <w:nsid w:val="162F31CF"/>
    <w:multiLevelType w:val="hybridMultilevel"/>
    <w:tmpl w:val="F6E66FBC"/>
    <w:lvl w:ilvl="0" w:tplc="340A0019">
      <w:start w:val="1"/>
      <w:numFmt w:val="lowerLetter"/>
      <w:lvlText w:val="%1."/>
      <w:lvlJc w:val="left"/>
      <w:pPr>
        <w:ind w:left="720" w:hanging="360"/>
      </w:pPr>
      <w:rPr>
        <w:rFonts w:hint="default"/>
      </w:rPr>
    </w:lvl>
    <w:lvl w:ilvl="1" w:tplc="DBF4ABB2">
      <w:start w:val="1"/>
      <w:numFmt w:val="decimal"/>
      <w:lvlText w:val="%2."/>
      <w:lvlJc w:val="left"/>
      <w:pPr>
        <w:ind w:left="1800" w:hanging="72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15:restartNumberingAfterBreak="0">
    <w:nsid w:val="186A5274"/>
    <w:multiLevelType w:val="hybridMultilevel"/>
    <w:tmpl w:val="8266FE1A"/>
    <w:lvl w:ilvl="0" w:tplc="D9F291D0">
      <w:start w:val="1"/>
      <w:numFmt w:val="lowerLetter"/>
      <w:lvlText w:val="%1."/>
      <w:lvlJc w:val="left"/>
      <w:pPr>
        <w:ind w:left="720" w:hanging="360"/>
      </w:pPr>
      <w:rPr>
        <w:rFonts w:hint="default"/>
        <w:lang w:val="es-ES"/>
      </w:rPr>
    </w:lvl>
    <w:lvl w:ilvl="1" w:tplc="DBF4ABB2">
      <w:start w:val="1"/>
      <w:numFmt w:val="decimal"/>
      <w:lvlText w:val="%2."/>
      <w:lvlJc w:val="left"/>
      <w:pPr>
        <w:ind w:left="1800" w:hanging="72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15:restartNumberingAfterBreak="0">
    <w:nsid w:val="18EA0752"/>
    <w:multiLevelType w:val="hybridMultilevel"/>
    <w:tmpl w:val="E99A5EA8"/>
    <w:lvl w:ilvl="0" w:tplc="340A000F">
      <w:start w:val="1"/>
      <w:numFmt w:val="decimal"/>
      <w:lvlText w:val="%1."/>
      <w:lvlJc w:val="left"/>
      <w:pPr>
        <w:ind w:left="1080" w:hanging="360"/>
      </w:pPr>
      <w:rPr>
        <w:rFonts w:hint="default"/>
      </w:rPr>
    </w:lvl>
    <w:lvl w:ilvl="1" w:tplc="340A0019" w:tentative="1">
      <w:start w:val="1"/>
      <w:numFmt w:val="lowerLetter"/>
      <w:lvlText w:val="%2."/>
      <w:lvlJc w:val="left"/>
      <w:pPr>
        <w:ind w:left="1800" w:hanging="360"/>
      </w:pPr>
    </w:lvl>
    <w:lvl w:ilvl="2" w:tplc="340A001B" w:tentative="1">
      <w:start w:val="1"/>
      <w:numFmt w:val="lowerRoman"/>
      <w:lvlText w:val="%3."/>
      <w:lvlJc w:val="right"/>
      <w:pPr>
        <w:ind w:left="2520" w:hanging="180"/>
      </w:pPr>
    </w:lvl>
    <w:lvl w:ilvl="3" w:tplc="340A000F" w:tentative="1">
      <w:start w:val="1"/>
      <w:numFmt w:val="decimal"/>
      <w:lvlText w:val="%4."/>
      <w:lvlJc w:val="left"/>
      <w:pPr>
        <w:ind w:left="3240" w:hanging="360"/>
      </w:pPr>
    </w:lvl>
    <w:lvl w:ilvl="4" w:tplc="340A0019" w:tentative="1">
      <w:start w:val="1"/>
      <w:numFmt w:val="lowerLetter"/>
      <w:lvlText w:val="%5."/>
      <w:lvlJc w:val="left"/>
      <w:pPr>
        <w:ind w:left="3960" w:hanging="360"/>
      </w:pPr>
    </w:lvl>
    <w:lvl w:ilvl="5" w:tplc="340A001B" w:tentative="1">
      <w:start w:val="1"/>
      <w:numFmt w:val="lowerRoman"/>
      <w:lvlText w:val="%6."/>
      <w:lvlJc w:val="right"/>
      <w:pPr>
        <w:ind w:left="4680" w:hanging="180"/>
      </w:pPr>
    </w:lvl>
    <w:lvl w:ilvl="6" w:tplc="340A000F" w:tentative="1">
      <w:start w:val="1"/>
      <w:numFmt w:val="decimal"/>
      <w:lvlText w:val="%7."/>
      <w:lvlJc w:val="left"/>
      <w:pPr>
        <w:ind w:left="5400" w:hanging="360"/>
      </w:pPr>
    </w:lvl>
    <w:lvl w:ilvl="7" w:tplc="340A0019" w:tentative="1">
      <w:start w:val="1"/>
      <w:numFmt w:val="lowerLetter"/>
      <w:lvlText w:val="%8."/>
      <w:lvlJc w:val="left"/>
      <w:pPr>
        <w:ind w:left="6120" w:hanging="360"/>
      </w:pPr>
    </w:lvl>
    <w:lvl w:ilvl="8" w:tplc="340A001B" w:tentative="1">
      <w:start w:val="1"/>
      <w:numFmt w:val="lowerRoman"/>
      <w:lvlText w:val="%9."/>
      <w:lvlJc w:val="right"/>
      <w:pPr>
        <w:ind w:left="6840" w:hanging="180"/>
      </w:pPr>
    </w:lvl>
  </w:abstractNum>
  <w:abstractNum w:abstractNumId="13" w15:restartNumberingAfterBreak="0">
    <w:nsid w:val="1AEB6EA3"/>
    <w:multiLevelType w:val="hybridMultilevel"/>
    <w:tmpl w:val="62C4551A"/>
    <w:lvl w:ilvl="0" w:tplc="2FF095D6">
      <w:start w:val="1"/>
      <w:numFmt w:val="low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4" w15:restartNumberingAfterBreak="0">
    <w:nsid w:val="1CAF1B8B"/>
    <w:multiLevelType w:val="hybridMultilevel"/>
    <w:tmpl w:val="8266FE1A"/>
    <w:lvl w:ilvl="0" w:tplc="D9F291D0">
      <w:start w:val="1"/>
      <w:numFmt w:val="lowerLetter"/>
      <w:lvlText w:val="%1."/>
      <w:lvlJc w:val="left"/>
      <w:pPr>
        <w:ind w:left="720" w:hanging="360"/>
      </w:pPr>
      <w:rPr>
        <w:rFonts w:hint="default"/>
        <w:lang w:val="es-ES"/>
      </w:rPr>
    </w:lvl>
    <w:lvl w:ilvl="1" w:tplc="DBF4ABB2">
      <w:start w:val="1"/>
      <w:numFmt w:val="decimal"/>
      <w:lvlText w:val="%2."/>
      <w:lvlJc w:val="left"/>
      <w:pPr>
        <w:ind w:left="1800" w:hanging="72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21EA4CA2"/>
    <w:multiLevelType w:val="hybridMultilevel"/>
    <w:tmpl w:val="E3F01944"/>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6" w15:restartNumberingAfterBreak="0">
    <w:nsid w:val="22875823"/>
    <w:multiLevelType w:val="hybridMultilevel"/>
    <w:tmpl w:val="8266FE1A"/>
    <w:lvl w:ilvl="0" w:tplc="D9F291D0">
      <w:start w:val="1"/>
      <w:numFmt w:val="lowerLetter"/>
      <w:lvlText w:val="%1."/>
      <w:lvlJc w:val="left"/>
      <w:pPr>
        <w:ind w:left="720" w:hanging="360"/>
      </w:pPr>
      <w:rPr>
        <w:rFonts w:hint="default"/>
        <w:lang w:val="es-ES"/>
      </w:rPr>
    </w:lvl>
    <w:lvl w:ilvl="1" w:tplc="DBF4ABB2">
      <w:start w:val="1"/>
      <w:numFmt w:val="decimal"/>
      <w:lvlText w:val="%2."/>
      <w:lvlJc w:val="left"/>
      <w:pPr>
        <w:ind w:left="1800" w:hanging="72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7" w15:restartNumberingAfterBreak="0">
    <w:nsid w:val="23A64FD0"/>
    <w:multiLevelType w:val="hybridMultilevel"/>
    <w:tmpl w:val="280CDC74"/>
    <w:lvl w:ilvl="0" w:tplc="340A0001">
      <w:start w:val="1"/>
      <w:numFmt w:val="bullet"/>
      <w:lvlText w:val=""/>
      <w:lvlJc w:val="left"/>
      <w:pPr>
        <w:ind w:left="1440" w:hanging="360"/>
      </w:pPr>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18" w15:restartNumberingAfterBreak="0">
    <w:nsid w:val="27FC2F67"/>
    <w:multiLevelType w:val="hybridMultilevel"/>
    <w:tmpl w:val="9ED8666C"/>
    <w:lvl w:ilvl="0" w:tplc="37E6F06A">
      <w:start w:val="29"/>
      <w:numFmt w:val="bullet"/>
      <w:lvlText w:val="-"/>
      <w:lvlJc w:val="left"/>
      <w:pPr>
        <w:ind w:left="1080" w:hanging="360"/>
      </w:pPr>
      <w:rPr>
        <w:rFonts w:ascii="Calibri" w:eastAsiaTheme="minorHAnsi" w:hAnsi="Calibri" w:cs="Calibri"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19" w15:restartNumberingAfterBreak="0">
    <w:nsid w:val="28323B82"/>
    <w:multiLevelType w:val="hybridMultilevel"/>
    <w:tmpl w:val="62C4551A"/>
    <w:lvl w:ilvl="0" w:tplc="2FF095D6">
      <w:start w:val="1"/>
      <w:numFmt w:val="low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15:restartNumberingAfterBreak="0">
    <w:nsid w:val="287A17FE"/>
    <w:multiLevelType w:val="hybridMultilevel"/>
    <w:tmpl w:val="2E061F1A"/>
    <w:lvl w:ilvl="0" w:tplc="C49072FE">
      <w:start w:val="3"/>
      <w:numFmt w:val="decimal"/>
      <w:lvlText w:val="%1."/>
      <w:lvlJc w:val="left"/>
      <w:pPr>
        <w:ind w:left="1095" w:hanging="360"/>
      </w:pPr>
      <w:rPr>
        <w:rFonts w:hint="default"/>
      </w:rPr>
    </w:lvl>
    <w:lvl w:ilvl="1" w:tplc="340A0019" w:tentative="1">
      <w:start w:val="1"/>
      <w:numFmt w:val="lowerLetter"/>
      <w:lvlText w:val="%2."/>
      <w:lvlJc w:val="left"/>
      <w:pPr>
        <w:ind w:left="1815" w:hanging="360"/>
      </w:pPr>
    </w:lvl>
    <w:lvl w:ilvl="2" w:tplc="340A001B" w:tentative="1">
      <w:start w:val="1"/>
      <w:numFmt w:val="lowerRoman"/>
      <w:lvlText w:val="%3."/>
      <w:lvlJc w:val="right"/>
      <w:pPr>
        <w:ind w:left="2535" w:hanging="180"/>
      </w:pPr>
    </w:lvl>
    <w:lvl w:ilvl="3" w:tplc="340A000F" w:tentative="1">
      <w:start w:val="1"/>
      <w:numFmt w:val="decimal"/>
      <w:lvlText w:val="%4."/>
      <w:lvlJc w:val="left"/>
      <w:pPr>
        <w:ind w:left="3255" w:hanging="360"/>
      </w:pPr>
    </w:lvl>
    <w:lvl w:ilvl="4" w:tplc="340A0019" w:tentative="1">
      <w:start w:val="1"/>
      <w:numFmt w:val="lowerLetter"/>
      <w:lvlText w:val="%5."/>
      <w:lvlJc w:val="left"/>
      <w:pPr>
        <w:ind w:left="3975" w:hanging="360"/>
      </w:pPr>
    </w:lvl>
    <w:lvl w:ilvl="5" w:tplc="340A001B" w:tentative="1">
      <w:start w:val="1"/>
      <w:numFmt w:val="lowerRoman"/>
      <w:lvlText w:val="%6."/>
      <w:lvlJc w:val="right"/>
      <w:pPr>
        <w:ind w:left="4695" w:hanging="180"/>
      </w:pPr>
    </w:lvl>
    <w:lvl w:ilvl="6" w:tplc="340A000F" w:tentative="1">
      <w:start w:val="1"/>
      <w:numFmt w:val="decimal"/>
      <w:lvlText w:val="%7."/>
      <w:lvlJc w:val="left"/>
      <w:pPr>
        <w:ind w:left="5415" w:hanging="360"/>
      </w:pPr>
    </w:lvl>
    <w:lvl w:ilvl="7" w:tplc="340A0019" w:tentative="1">
      <w:start w:val="1"/>
      <w:numFmt w:val="lowerLetter"/>
      <w:lvlText w:val="%8."/>
      <w:lvlJc w:val="left"/>
      <w:pPr>
        <w:ind w:left="6135" w:hanging="360"/>
      </w:pPr>
    </w:lvl>
    <w:lvl w:ilvl="8" w:tplc="340A001B" w:tentative="1">
      <w:start w:val="1"/>
      <w:numFmt w:val="lowerRoman"/>
      <w:lvlText w:val="%9."/>
      <w:lvlJc w:val="right"/>
      <w:pPr>
        <w:ind w:left="6855" w:hanging="180"/>
      </w:pPr>
    </w:lvl>
  </w:abstractNum>
  <w:abstractNum w:abstractNumId="21" w15:restartNumberingAfterBreak="0">
    <w:nsid w:val="351E6B31"/>
    <w:multiLevelType w:val="hybridMultilevel"/>
    <w:tmpl w:val="8266FE1A"/>
    <w:lvl w:ilvl="0" w:tplc="D9F291D0">
      <w:start w:val="1"/>
      <w:numFmt w:val="lowerLetter"/>
      <w:lvlText w:val="%1."/>
      <w:lvlJc w:val="left"/>
      <w:pPr>
        <w:ind w:left="720" w:hanging="360"/>
      </w:pPr>
      <w:rPr>
        <w:rFonts w:hint="default"/>
        <w:lang w:val="es-ES"/>
      </w:rPr>
    </w:lvl>
    <w:lvl w:ilvl="1" w:tplc="DBF4ABB2">
      <w:start w:val="1"/>
      <w:numFmt w:val="decimal"/>
      <w:lvlText w:val="%2."/>
      <w:lvlJc w:val="left"/>
      <w:pPr>
        <w:ind w:left="1800" w:hanging="72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2" w15:restartNumberingAfterBreak="0">
    <w:nsid w:val="39A82C6E"/>
    <w:multiLevelType w:val="hybridMultilevel"/>
    <w:tmpl w:val="C5CE2A7C"/>
    <w:lvl w:ilvl="0" w:tplc="2FF095D6">
      <w:start w:val="1"/>
      <w:numFmt w:val="lowerLetter"/>
      <w:lvlText w:val="%1."/>
      <w:lvlJc w:val="left"/>
      <w:pPr>
        <w:ind w:left="720" w:hanging="360"/>
      </w:pPr>
      <w:rPr>
        <w:rFonts w:hint="default"/>
        <w:b/>
      </w:rPr>
    </w:lvl>
    <w:lvl w:ilvl="1" w:tplc="3CEA3D70">
      <w:numFmt w:val="bullet"/>
      <w:lvlText w:val="•"/>
      <w:lvlJc w:val="left"/>
      <w:pPr>
        <w:ind w:left="1800" w:hanging="720"/>
      </w:pPr>
      <w:rPr>
        <w:rFonts w:ascii="Calibri" w:eastAsiaTheme="minorHAnsi" w:hAnsi="Calibri" w:cs="Calibri"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3" w15:restartNumberingAfterBreak="0">
    <w:nsid w:val="3BC110F0"/>
    <w:multiLevelType w:val="hybridMultilevel"/>
    <w:tmpl w:val="62C4551A"/>
    <w:lvl w:ilvl="0" w:tplc="2FF095D6">
      <w:start w:val="1"/>
      <w:numFmt w:val="low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4" w15:restartNumberingAfterBreak="0">
    <w:nsid w:val="43EA2A03"/>
    <w:multiLevelType w:val="hybridMultilevel"/>
    <w:tmpl w:val="F39C2E30"/>
    <w:lvl w:ilvl="0" w:tplc="C49072FE">
      <w:start w:val="1"/>
      <w:numFmt w:val="decimal"/>
      <w:lvlText w:val="%1."/>
      <w:lvlJc w:val="left"/>
      <w:pPr>
        <w:ind w:left="1095" w:hanging="360"/>
      </w:pPr>
      <w:rPr>
        <w:rFonts w:hint="default"/>
      </w:rPr>
    </w:lvl>
    <w:lvl w:ilvl="1" w:tplc="340A0019" w:tentative="1">
      <w:start w:val="1"/>
      <w:numFmt w:val="lowerLetter"/>
      <w:lvlText w:val="%2."/>
      <w:lvlJc w:val="left"/>
      <w:pPr>
        <w:ind w:left="1815" w:hanging="360"/>
      </w:pPr>
    </w:lvl>
    <w:lvl w:ilvl="2" w:tplc="340A001B" w:tentative="1">
      <w:start w:val="1"/>
      <w:numFmt w:val="lowerRoman"/>
      <w:lvlText w:val="%3."/>
      <w:lvlJc w:val="right"/>
      <w:pPr>
        <w:ind w:left="2535" w:hanging="180"/>
      </w:pPr>
    </w:lvl>
    <w:lvl w:ilvl="3" w:tplc="340A000F" w:tentative="1">
      <w:start w:val="1"/>
      <w:numFmt w:val="decimal"/>
      <w:lvlText w:val="%4."/>
      <w:lvlJc w:val="left"/>
      <w:pPr>
        <w:ind w:left="3255" w:hanging="360"/>
      </w:pPr>
    </w:lvl>
    <w:lvl w:ilvl="4" w:tplc="340A0019" w:tentative="1">
      <w:start w:val="1"/>
      <w:numFmt w:val="lowerLetter"/>
      <w:lvlText w:val="%5."/>
      <w:lvlJc w:val="left"/>
      <w:pPr>
        <w:ind w:left="3975" w:hanging="360"/>
      </w:pPr>
    </w:lvl>
    <w:lvl w:ilvl="5" w:tplc="340A001B" w:tentative="1">
      <w:start w:val="1"/>
      <w:numFmt w:val="lowerRoman"/>
      <w:lvlText w:val="%6."/>
      <w:lvlJc w:val="right"/>
      <w:pPr>
        <w:ind w:left="4695" w:hanging="180"/>
      </w:pPr>
    </w:lvl>
    <w:lvl w:ilvl="6" w:tplc="340A000F" w:tentative="1">
      <w:start w:val="1"/>
      <w:numFmt w:val="decimal"/>
      <w:lvlText w:val="%7."/>
      <w:lvlJc w:val="left"/>
      <w:pPr>
        <w:ind w:left="5415" w:hanging="360"/>
      </w:pPr>
    </w:lvl>
    <w:lvl w:ilvl="7" w:tplc="340A0019" w:tentative="1">
      <w:start w:val="1"/>
      <w:numFmt w:val="lowerLetter"/>
      <w:lvlText w:val="%8."/>
      <w:lvlJc w:val="left"/>
      <w:pPr>
        <w:ind w:left="6135" w:hanging="360"/>
      </w:pPr>
    </w:lvl>
    <w:lvl w:ilvl="8" w:tplc="340A001B" w:tentative="1">
      <w:start w:val="1"/>
      <w:numFmt w:val="lowerRoman"/>
      <w:lvlText w:val="%9."/>
      <w:lvlJc w:val="right"/>
      <w:pPr>
        <w:ind w:left="6855" w:hanging="180"/>
      </w:pPr>
    </w:lvl>
  </w:abstractNum>
  <w:abstractNum w:abstractNumId="25" w15:restartNumberingAfterBreak="0">
    <w:nsid w:val="45422E46"/>
    <w:multiLevelType w:val="hybridMultilevel"/>
    <w:tmpl w:val="62C4551A"/>
    <w:lvl w:ilvl="0" w:tplc="2FF095D6">
      <w:start w:val="1"/>
      <w:numFmt w:val="low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6" w15:restartNumberingAfterBreak="0">
    <w:nsid w:val="46626C26"/>
    <w:multiLevelType w:val="hybridMultilevel"/>
    <w:tmpl w:val="8266FE1A"/>
    <w:lvl w:ilvl="0" w:tplc="D9F291D0">
      <w:start w:val="1"/>
      <w:numFmt w:val="lowerLetter"/>
      <w:lvlText w:val="%1."/>
      <w:lvlJc w:val="left"/>
      <w:pPr>
        <w:ind w:left="720" w:hanging="360"/>
      </w:pPr>
      <w:rPr>
        <w:rFonts w:hint="default"/>
        <w:lang w:val="es-ES"/>
      </w:rPr>
    </w:lvl>
    <w:lvl w:ilvl="1" w:tplc="DBF4ABB2">
      <w:start w:val="1"/>
      <w:numFmt w:val="decimal"/>
      <w:lvlText w:val="%2."/>
      <w:lvlJc w:val="left"/>
      <w:pPr>
        <w:ind w:left="1800" w:hanging="72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7" w15:restartNumberingAfterBreak="0">
    <w:nsid w:val="47E42C5B"/>
    <w:multiLevelType w:val="hybridMultilevel"/>
    <w:tmpl w:val="CAEAED1C"/>
    <w:lvl w:ilvl="0" w:tplc="340A000F">
      <w:start w:val="1"/>
      <w:numFmt w:val="decimal"/>
      <w:lvlText w:val="%1."/>
      <w:lvlJc w:val="left"/>
      <w:pPr>
        <w:ind w:left="1080" w:hanging="360"/>
      </w:pPr>
    </w:lvl>
    <w:lvl w:ilvl="1" w:tplc="340A0019" w:tentative="1">
      <w:start w:val="1"/>
      <w:numFmt w:val="lowerLetter"/>
      <w:lvlText w:val="%2."/>
      <w:lvlJc w:val="left"/>
      <w:pPr>
        <w:ind w:left="1800" w:hanging="360"/>
      </w:pPr>
    </w:lvl>
    <w:lvl w:ilvl="2" w:tplc="340A001B" w:tentative="1">
      <w:start w:val="1"/>
      <w:numFmt w:val="lowerRoman"/>
      <w:lvlText w:val="%3."/>
      <w:lvlJc w:val="right"/>
      <w:pPr>
        <w:ind w:left="2520" w:hanging="180"/>
      </w:pPr>
    </w:lvl>
    <w:lvl w:ilvl="3" w:tplc="340A000F" w:tentative="1">
      <w:start w:val="1"/>
      <w:numFmt w:val="decimal"/>
      <w:lvlText w:val="%4."/>
      <w:lvlJc w:val="left"/>
      <w:pPr>
        <w:ind w:left="3240" w:hanging="360"/>
      </w:pPr>
    </w:lvl>
    <w:lvl w:ilvl="4" w:tplc="340A0019" w:tentative="1">
      <w:start w:val="1"/>
      <w:numFmt w:val="lowerLetter"/>
      <w:lvlText w:val="%5."/>
      <w:lvlJc w:val="left"/>
      <w:pPr>
        <w:ind w:left="3960" w:hanging="360"/>
      </w:pPr>
    </w:lvl>
    <w:lvl w:ilvl="5" w:tplc="340A001B" w:tentative="1">
      <w:start w:val="1"/>
      <w:numFmt w:val="lowerRoman"/>
      <w:lvlText w:val="%6."/>
      <w:lvlJc w:val="right"/>
      <w:pPr>
        <w:ind w:left="4680" w:hanging="180"/>
      </w:pPr>
    </w:lvl>
    <w:lvl w:ilvl="6" w:tplc="340A000F" w:tentative="1">
      <w:start w:val="1"/>
      <w:numFmt w:val="decimal"/>
      <w:lvlText w:val="%7."/>
      <w:lvlJc w:val="left"/>
      <w:pPr>
        <w:ind w:left="5400" w:hanging="360"/>
      </w:pPr>
    </w:lvl>
    <w:lvl w:ilvl="7" w:tplc="340A0019" w:tentative="1">
      <w:start w:val="1"/>
      <w:numFmt w:val="lowerLetter"/>
      <w:lvlText w:val="%8."/>
      <w:lvlJc w:val="left"/>
      <w:pPr>
        <w:ind w:left="6120" w:hanging="360"/>
      </w:pPr>
    </w:lvl>
    <w:lvl w:ilvl="8" w:tplc="340A001B" w:tentative="1">
      <w:start w:val="1"/>
      <w:numFmt w:val="lowerRoman"/>
      <w:lvlText w:val="%9."/>
      <w:lvlJc w:val="right"/>
      <w:pPr>
        <w:ind w:left="6840" w:hanging="180"/>
      </w:pPr>
    </w:lvl>
  </w:abstractNum>
  <w:abstractNum w:abstractNumId="28" w15:restartNumberingAfterBreak="0">
    <w:nsid w:val="496B5D91"/>
    <w:multiLevelType w:val="hybridMultilevel"/>
    <w:tmpl w:val="62C4551A"/>
    <w:lvl w:ilvl="0" w:tplc="2FF095D6">
      <w:start w:val="1"/>
      <w:numFmt w:val="low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9" w15:restartNumberingAfterBreak="0">
    <w:nsid w:val="4A304889"/>
    <w:multiLevelType w:val="hybridMultilevel"/>
    <w:tmpl w:val="E3F01944"/>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0" w15:restartNumberingAfterBreak="0">
    <w:nsid w:val="4CE371AE"/>
    <w:multiLevelType w:val="hybridMultilevel"/>
    <w:tmpl w:val="8266FE1A"/>
    <w:lvl w:ilvl="0" w:tplc="D9F291D0">
      <w:start w:val="1"/>
      <w:numFmt w:val="lowerLetter"/>
      <w:lvlText w:val="%1."/>
      <w:lvlJc w:val="left"/>
      <w:pPr>
        <w:ind w:left="720" w:hanging="360"/>
      </w:pPr>
      <w:rPr>
        <w:rFonts w:hint="default"/>
        <w:lang w:val="es-ES"/>
      </w:rPr>
    </w:lvl>
    <w:lvl w:ilvl="1" w:tplc="DBF4ABB2">
      <w:start w:val="1"/>
      <w:numFmt w:val="decimal"/>
      <w:lvlText w:val="%2."/>
      <w:lvlJc w:val="left"/>
      <w:pPr>
        <w:ind w:left="1800" w:hanging="72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1" w15:restartNumberingAfterBreak="0">
    <w:nsid w:val="4CF04668"/>
    <w:multiLevelType w:val="hybridMultilevel"/>
    <w:tmpl w:val="E3F01944"/>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2" w15:restartNumberingAfterBreak="0">
    <w:nsid w:val="52607760"/>
    <w:multiLevelType w:val="hybridMultilevel"/>
    <w:tmpl w:val="E3F01944"/>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3" w15:restartNumberingAfterBreak="0">
    <w:nsid w:val="540168B3"/>
    <w:multiLevelType w:val="hybridMultilevel"/>
    <w:tmpl w:val="B9C0AE9A"/>
    <w:lvl w:ilvl="0" w:tplc="BC523FD4">
      <w:start w:val="1"/>
      <w:numFmt w:val="bullet"/>
      <w:lvlText w:val=""/>
      <w:lvlJc w:val="left"/>
      <w:pPr>
        <w:ind w:left="1440" w:hanging="360"/>
      </w:pPr>
      <w:rPr>
        <w:rFonts w:ascii="Wingdings" w:hAnsi="Wingdings" w:hint="default"/>
        <w:lang w:val="es-ES"/>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34" w15:restartNumberingAfterBreak="0">
    <w:nsid w:val="5D4F6751"/>
    <w:multiLevelType w:val="hybridMultilevel"/>
    <w:tmpl w:val="62C4551A"/>
    <w:lvl w:ilvl="0" w:tplc="2FF095D6">
      <w:start w:val="1"/>
      <w:numFmt w:val="low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5" w15:restartNumberingAfterBreak="0">
    <w:nsid w:val="5EFC2719"/>
    <w:multiLevelType w:val="hybridMultilevel"/>
    <w:tmpl w:val="E3F01944"/>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6" w15:restartNumberingAfterBreak="0">
    <w:nsid w:val="61361AF1"/>
    <w:multiLevelType w:val="hybridMultilevel"/>
    <w:tmpl w:val="E3F01944"/>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7" w15:restartNumberingAfterBreak="0">
    <w:nsid w:val="619F6CEB"/>
    <w:multiLevelType w:val="hybridMultilevel"/>
    <w:tmpl w:val="8266FE1A"/>
    <w:lvl w:ilvl="0" w:tplc="D9F291D0">
      <w:start w:val="1"/>
      <w:numFmt w:val="lowerLetter"/>
      <w:lvlText w:val="%1."/>
      <w:lvlJc w:val="left"/>
      <w:pPr>
        <w:ind w:left="720" w:hanging="360"/>
      </w:pPr>
      <w:rPr>
        <w:rFonts w:hint="default"/>
        <w:lang w:val="es-ES"/>
      </w:rPr>
    </w:lvl>
    <w:lvl w:ilvl="1" w:tplc="DBF4ABB2">
      <w:start w:val="1"/>
      <w:numFmt w:val="decimal"/>
      <w:lvlText w:val="%2."/>
      <w:lvlJc w:val="left"/>
      <w:pPr>
        <w:ind w:left="1800" w:hanging="72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8" w15:restartNumberingAfterBreak="0">
    <w:nsid w:val="63B27D76"/>
    <w:multiLevelType w:val="hybridMultilevel"/>
    <w:tmpl w:val="E3F01944"/>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9" w15:restartNumberingAfterBreak="0">
    <w:nsid w:val="6832077E"/>
    <w:multiLevelType w:val="hybridMultilevel"/>
    <w:tmpl w:val="62C4551A"/>
    <w:lvl w:ilvl="0" w:tplc="2FF095D6">
      <w:start w:val="1"/>
      <w:numFmt w:val="lowerLetter"/>
      <w:lvlText w:val="%1."/>
      <w:lvlJc w:val="left"/>
      <w:pPr>
        <w:ind w:left="720" w:hanging="360"/>
      </w:pPr>
      <w:rPr>
        <w:rFonts w:hint="default"/>
        <w:b/>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0" w15:restartNumberingAfterBreak="0">
    <w:nsid w:val="69B805BB"/>
    <w:multiLevelType w:val="hybridMultilevel"/>
    <w:tmpl w:val="E3F01944"/>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1" w15:restartNumberingAfterBreak="0">
    <w:nsid w:val="6C48637C"/>
    <w:multiLevelType w:val="hybridMultilevel"/>
    <w:tmpl w:val="BFCA1F54"/>
    <w:lvl w:ilvl="0" w:tplc="340A0001">
      <w:start w:val="1"/>
      <w:numFmt w:val="bullet"/>
      <w:lvlText w:val=""/>
      <w:lvlJc w:val="left"/>
      <w:pPr>
        <w:ind w:left="1440" w:hanging="360"/>
      </w:pPr>
      <w:rPr>
        <w:rFonts w:ascii="Symbol" w:hAnsi="Symbol" w:hint="default"/>
      </w:rPr>
    </w:lvl>
    <w:lvl w:ilvl="1" w:tplc="340A0003">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42" w15:restartNumberingAfterBreak="0">
    <w:nsid w:val="701E0DA6"/>
    <w:multiLevelType w:val="hybridMultilevel"/>
    <w:tmpl w:val="072EBC1A"/>
    <w:lvl w:ilvl="0" w:tplc="F85A5620">
      <w:start w:val="3"/>
      <w:numFmt w:val="bullet"/>
      <w:lvlText w:val="-"/>
      <w:lvlJc w:val="left"/>
      <w:pPr>
        <w:ind w:left="1440" w:hanging="360"/>
      </w:pPr>
      <w:rPr>
        <w:rFonts w:ascii="Calibri" w:eastAsiaTheme="minorHAnsi" w:hAnsi="Calibri" w:cs="Calibri"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43" w15:restartNumberingAfterBreak="0">
    <w:nsid w:val="704316B4"/>
    <w:multiLevelType w:val="hybridMultilevel"/>
    <w:tmpl w:val="1512D2E2"/>
    <w:lvl w:ilvl="0" w:tplc="340A0001">
      <w:start w:val="1"/>
      <w:numFmt w:val="bullet"/>
      <w:lvlText w:val=""/>
      <w:lvlJc w:val="left"/>
      <w:pPr>
        <w:ind w:left="1440" w:hanging="360"/>
      </w:pPr>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44" w15:restartNumberingAfterBreak="0">
    <w:nsid w:val="74DA32B6"/>
    <w:multiLevelType w:val="hybridMultilevel"/>
    <w:tmpl w:val="E3F01944"/>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5" w15:restartNumberingAfterBreak="0">
    <w:nsid w:val="78A22A31"/>
    <w:multiLevelType w:val="hybridMultilevel"/>
    <w:tmpl w:val="C94A9434"/>
    <w:lvl w:ilvl="0" w:tplc="64BAD1BC">
      <w:start w:val="4"/>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6" w15:restartNumberingAfterBreak="0">
    <w:nsid w:val="7A02621D"/>
    <w:multiLevelType w:val="hybridMultilevel"/>
    <w:tmpl w:val="825EB930"/>
    <w:lvl w:ilvl="0" w:tplc="340A000F">
      <w:start w:val="1"/>
      <w:numFmt w:val="decimal"/>
      <w:lvlText w:val="%1."/>
      <w:lvlJc w:val="left"/>
      <w:pPr>
        <w:ind w:left="1080" w:hanging="360"/>
      </w:pPr>
      <w:rPr>
        <w:rFonts w:hint="default"/>
      </w:rPr>
    </w:lvl>
    <w:lvl w:ilvl="1" w:tplc="340A0019" w:tentative="1">
      <w:start w:val="1"/>
      <w:numFmt w:val="lowerLetter"/>
      <w:lvlText w:val="%2."/>
      <w:lvlJc w:val="left"/>
      <w:pPr>
        <w:ind w:left="1800" w:hanging="360"/>
      </w:pPr>
    </w:lvl>
    <w:lvl w:ilvl="2" w:tplc="340A001B" w:tentative="1">
      <w:start w:val="1"/>
      <w:numFmt w:val="lowerRoman"/>
      <w:lvlText w:val="%3."/>
      <w:lvlJc w:val="right"/>
      <w:pPr>
        <w:ind w:left="2520" w:hanging="180"/>
      </w:pPr>
    </w:lvl>
    <w:lvl w:ilvl="3" w:tplc="340A000F" w:tentative="1">
      <w:start w:val="1"/>
      <w:numFmt w:val="decimal"/>
      <w:lvlText w:val="%4."/>
      <w:lvlJc w:val="left"/>
      <w:pPr>
        <w:ind w:left="3240" w:hanging="360"/>
      </w:pPr>
    </w:lvl>
    <w:lvl w:ilvl="4" w:tplc="340A0019" w:tentative="1">
      <w:start w:val="1"/>
      <w:numFmt w:val="lowerLetter"/>
      <w:lvlText w:val="%5."/>
      <w:lvlJc w:val="left"/>
      <w:pPr>
        <w:ind w:left="3960" w:hanging="360"/>
      </w:pPr>
    </w:lvl>
    <w:lvl w:ilvl="5" w:tplc="340A001B" w:tentative="1">
      <w:start w:val="1"/>
      <w:numFmt w:val="lowerRoman"/>
      <w:lvlText w:val="%6."/>
      <w:lvlJc w:val="right"/>
      <w:pPr>
        <w:ind w:left="4680" w:hanging="180"/>
      </w:pPr>
    </w:lvl>
    <w:lvl w:ilvl="6" w:tplc="340A000F" w:tentative="1">
      <w:start w:val="1"/>
      <w:numFmt w:val="decimal"/>
      <w:lvlText w:val="%7."/>
      <w:lvlJc w:val="left"/>
      <w:pPr>
        <w:ind w:left="5400" w:hanging="360"/>
      </w:pPr>
    </w:lvl>
    <w:lvl w:ilvl="7" w:tplc="340A0019" w:tentative="1">
      <w:start w:val="1"/>
      <w:numFmt w:val="lowerLetter"/>
      <w:lvlText w:val="%8."/>
      <w:lvlJc w:val="left"/>
      <w:pPr>
        <w:ind w:left="6120" w:hanging="360"/>
      </w:pPr>
    </w:lvl>
    <w:lvl w:ilvl="8" w:tplc="340A001B" w:tentative="1">
      <w:start w:val="1"/>
      <w:numFmt w:val="lowerRoman"/>
      <w:lvlText w:val="%9."/>
      <w:lvlJc w:val="right"/>
      <w:pPr>
        <w:ind w:left="6840" w:hanging="180"/>
      </w:pPr>
    </w:lvl>
  </w:abstractNum>
  <w:abstractNum w:abstractNumId="47" w15:restartNumberingAfterBreak="0">
    <w:nsid w:val="7CEA6249"/>
    <w:multiLevelType w:val="hybridMultilevel"/>
    <w:tmpl w:val="B65C624C"/>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abstractNumId w:val="45"/>
  </w:num>
  <w:num w:numId="2">
    <w:abstractNumId w:val="41"/>
  </w:num>
  <w:num w:numId="3">
    <w:abstractNumId w:val="33"/>
  </w:num>
  <w:num w:numId="4">
    <w:abstractNumId w:val="42"/>
  </w:num>
  <w:num w:numId="5">
    <w:abstractNumId w:val="23"/>
  </w:num>
  <w:num w:numId="6">
    <w:abstractNumId w:val="39"/>
  </w:num>
  <w:num w:numId="7">
    <w:abstractNumId w:val="13"/>
  </w:num>
  <w:num w:numId="8">
    <w:abstractNumId w:val="22"/>
  </w:num>
  <w:num w:numId="9">
    <w:abstractNumId w:val="34"/>
  </w:num>
  <w:num w:numId="10">
    <w:abstractNumId w:val="19"/>
  </w:num>
  <w:num w:numId="11">
    <w:abstractNumId w:val="28"/>
  </w:num>
  <w:num w:numId="12">
    <w:abstractNumId w:val="25"/>
  </w:num>
  <w:num w:numId="13">
    <w:abstractNumId w:val="4"/>
  </w:num>
  <w:num w:numId="14">
    <w:abstractNumId w:val="6"/>
  </w:num>
  <w:num w:numId="15">
    <w:abstractNumId w:val="43"/>
  </w:num>
  <w:num w:numId="16">
    <w:abstractNumId w:val="47"/>
  </w:num>
  <w:num w:numId="17">
    <w:abstractNumId w:val="27"/>
  </w:num>
  <w:num w:numId="18">
    <w:abstractNumId w:val="7"/>
  </w:num>
  <w:num w:numId="19">
    <w:abstractNumId w:val="12"/>
  </w:num>
  <w:num w:numId="20">
    <w:abstractNumId w:val="46"/>
  </w:num>
  <w:num w:numId="21">
    <w:abstractNumId w:val="38"/>
  </w:num>
  <w:num w:numId="22">
    <w:abstractNumId w:val="32"/>
  </w:num>
  <w:num w:numId="23">
    <w:abstractNumId w:val="29"/>
  </w:num>
  <w:num w:numId="24">
    <w:abstractNumId w:val="40"/>
  </w:num>
  <w:num w:numId="25">
    <w:abstractNumId w:val="35"/>
  </w:num>
  <w:num w:numId="26">
    <w:abstractNumId w:val="31"/>
  </w:num>
  <w:num w:numId="27">
    <w:abstractNumId w:val="44"/>
  </w:num>
  <w:num w:numId="28">
    <w:abstractNumId w:val="15"/>
  </w:num>
  <w:num w:numId="29">
    <w:abstractNumId w:val="17"/>
  </w:num>
  <w:num w:numId="30">
    <w:abstractNumId w:val="36"/>
  </w:num>
  <w:num w:numId="31">
    <w:abstractNumId w:val="9"/>
  </w:num>
  <w:num w:numId="32">
    <w:abstractNumId w:val="10"/>
  </w:num>
  <w:num w:numId="33">
    <w:abstractNumId w:val="2"/>
  </w:num>
  <w:num w:numId="34">
    <w:abstractNumId w:val="3"/>
  </w:num>
  <w:num w:numId="35">
    <w:abstractNumId w:val="0"/>
  </w:num>
  <w:num w:numId="36">
    <w:abstractNumId w:val="1"/>
  </w:num>
  <w:num w:numId="37">
    <w:abstractNumId w:val="11"/>
  </w:num>
  <w:num w:numId="38">
    <w:abstractNumId w:val="16"/>
  </w:num>
  <w:num w:numId="39">
    <w:abstractNumId w:val="26"/>
  </w:num>
  <w:num w:numId="40">
    <w:abstractNumId w:val="14"/>
  </w:num>
  <w:num w:numId="41">
    <w:abstractNumId w:val="30"/>
  </w:num>
  <w:num w:numId="42">
    <w:abstractNumId w:val="5"/>
  </w:num>
  <w:num w:numId="43">
    <w:abstractNumId w:val="8"/>
  </w:num>
  <w:num w:numId="44">
    <w:abstractNumId w:val="37"/>
  </w:num>
  <w:num w:numId="45">
    <w:abstractNumId w:val="18"/>
  </w:num>
  <w:num w:numId="46">
    <w:abstractNumId w:val="21"/>
  </w:num>
  <w:num w:numId="47">
    <w:abstractNumId w:val="24"/>
  </w:num>
  <w:num w:numId="48">
    <w:abstractNumId w:val="2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isplayBackgroundShape/>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evenAndOddHeaders/>
  <w:characterSpacingControl w:val="doNotCompress"/>
  <w:hdrShapeDefaults>
    <o:shapedefaults v:ext="edit" spidmax="2049">
      <o:colormru v:ext="edit" colors="#03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02CE"/>
    <w:rsid w:val="0001669E"/>
    <w:rsid w:val="00023BC7"/>
    <w:rsid w:val="000654DF"/>
    <w:rsid w:val="0007388B"/>
    <w:rsid w:val="00084757"/>
    <w:rsid w:val="0009569C"/>
    <w:rsid w:val="000B3608"/>
    <w:rsid w:val="000E0F8B"/>
    <w:rsid w:val="000E5527"/>
    <w:rsid w:val="000F4C2A"/>
    <w:rsid w:val="001029DB"/>
    <w:rsid w:val="00104F7D"/>
    <w:rsid w:val="00110C5B"/>
    <w:rsid w:val="00144AF9"/>
    <w:rsid w:val="00157AE6"/>
    <w:rsid w:val="001931A7"/>
    <w:rsid w:val="001A13A0"/>
    <w:rsid w:val="001B5019"/>
    <w:rsid w:val="001F002D"/>
    <w:rsid w:val="002028D9"/>
    <w:rsid w:val="0023229C"/>
    <w:rsid w:val="00235BD4"/>
    <w:rsid w:val="0029440E"/>
    <w:rsid w:val="002A18E7"/>
    <w:rsid w:val="002A5567"/>
    <w:rsid w:val="002D4D5E"/>
    <w:rsid w:val="00315E57"/>
    <w:rsid w:val="003236B9"/>
    <w:rsid w:val="00332849"/>
    <w:rsid w:val="003331EC"/>
    <w:rsid w:val="00335A47"/>
    <w:rsid w:val="003379D1"/>
    <w:rsid w:val="00344E3C"/>
    <w:rsid w:val="003628F5"/>
    <w:rsid w:val="00380C0D"/>
    <w:rsid w:val="00387159"/>
    <w:rsid w:val="003D25BF"/>
    <w:rsid w:val="003E4003"/>
    <w:rsid w:val="00401A55"/>
    <w:rsid w:val="00412E76"/>
    <w:rsid w:val="0043325A"/>
    <w:rsid w:val="00447D2C"/>
    <w:rsid w:val="004534C2"/>
    <w:rsid w:val="00460A93"/>
    <w:rsid w:val="00471842"/>
    <w:rsid w:val="00494595"/>
    <w:rsid w:val="00495484"/>
    <w:rsid w:val="004A1088"/>
    <w:rsid w:val="004C4869"/>
    <w:rsid w:val="004E2B9B"/>
    <w:rsid w:val="00502399"/>
    <w:rsid w:val="005271F6"/>
    <w:rsid w:val="005342F7"/>
    <w:rsid w:val="0056458E"/>
    <w:rsid w:val="005825ED"/>
    <w:rsid w:val="00586608"/>
    <w:rsid w:val="005A57CF"/>
    <w:rsid w:val="00621222"/>
    <w:rsid w:val="006424C0"/>
    <w:rsid w:val="0065156B"/>
    <w:rsid w:val="006556DF"/>
    <w:rsid w:val="00662233"/>
    <w:rsid w:val="00674B10"/>
    <w:rsid w:val="00683161"/>
    <w:rsid w:val="00685FB9"/>
    <w:rsid w:val="006B400A"/>
    <w:rsid w:val="006E534A"/>
    <w:rsid w:val="006E5E8A"/>
    <w:rsid w:val="006E5F14"/>
    <w:rsid w:val="006F7861"/>
    <w:rsid w:val="00713DC3"/>
    <w:rsid w:val="00726F94"/>
    <w:rsid w:val="0073547F"/>
    <w:rsid w:val="007411C4"/>
    <w:rsid w:val="007479F2"/>
    <w:rsid w:val="007502CE"/>
    <w:rsid w:val="0076207D"/>
    <w:rsid w:val="00764F8F"/>
    <w:rsid w:val="00775A02"/>
    <w:rsid w:val="007B169A"/>
    <w:rsid w:val="007E19B0"/>
    <w:rsid w:val="007F61B3"/>
    <w:rsid w:val="007F6210"/>
    <w:rsid w:val="008029C5"/>
    <w:rsid w:val="00822B22"/>
    <w:rsid w:val="008662C5"/>
    <w:rsid w:val="00875C81"/>
    <w:rsid w:val="008B34A0"/>
    <w:rsid w:val="008C190C"/>
    <w:rsid w:val="008D5F30"/>
    <w:rsid w:val="008E0A9B"/>
    <w:rsid w:val="008E7CEA"/>
    <w:rsid w:val="008F4D96"/>
    <w:rsid w:val="009D0BD6"/>
    <w:rsid w:val="00A2204A"/>
    <w:rsid w:val="00A24EC4"/>
    <w:rsid w:val="00A35F41"/>
    <w:rsid w:val="00A50815"/>
    <w:rsid w:val="00A73245"/>
    <w:rsid w:val="00A92D12"/>
    <w:rsid w:val="00AA27A4"/>
    <w:rsid w:val="00AA522C"/>
    <w:rsid w:val="00AC5DC9"/>
    <w:rsid w:val="00AF621E"/>
    <w:rsid w:val="00B1044B"/>
    <w:rsid w:val="00B37353"/>
    <w:rsid w:val="00B47A13"/>
    <w:rsid w:val="00B72086"/>
    <w:rsid w:val="00C0486F"/>
    <w:rsid w:val="00C22746"/>
    <w:rsid w:val="00C50F68"/>
    <w:rsid w:val="00C73009"/>
    <w:rsid w:val="00CA074C"/>
    <w:rsid w:val="00CA10E0"/>
    <w:rsid w:val="00CA2AE2"/>
    <w:rsid w:val="00CC1002"/>
    <w:rsid w:val="00CC1A5E"/>
    <w:rsid w:val="00CD4DE5"/>
    <w:rsid w:val="00CF04D2"/>
    <w:rsid w:val="00D17C5C"/>
    <w:rsid w:val="00D2152C"/>
    <w:rsid w:val="00D450C0"/>
    <w:rsid w:val="00D926C4"/>
    <w:rsid w:val="00D97C44"/>
    <w:rsid w:val="00DC522C"/>
    <w:rsid w:val="00DC7707"/>
    <w:rsid w:val="00DD3676"/>
    <w:rsid w:val="00E367BF"/>
    <w:rsid w:val="00E54D9D"/>
    <w:rsid w:val="00E6392B"/>
    <w:rsid w:val="00E64043"/>
    <w:rsid w:val="00E71702"/>
    <w:rsid w:val="00E85720"/>
    <w:rsid w:val="00E927D5"/>
    <w:rsid w:val="00EA5B40"/>
    <w:rsid w:val="00ED23E0"/>
    <w:rsid w:val="00ED537C"/>
    <w:rsid w:val="00EE1884"/>
    <w:rsid w:val="00F058D8"/>
    <w:rsid w:val="00F44578"/>
    <w:rsid w:val="00F458EF"/>
    <w:rsid w:val="00F929C3"/>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039"/>
    </o:shapedefaults>
    <o:shapelayout v:ext="edit">
      <o:idmap v:ext="edit" data="1"/>
    </o:shapelayout>
  </w:shapeDefaults>
  <w:doNotEmbedSmartTags/>
  <w:decimalSymbol w:val=","/>
  <w:listSeparator w:val=";"/>
  <w15:docId w15:val="{A44E60CE-444A-45BE-81D1-066BBEDF8D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zh-C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1"/>
    <w:lsdException w:name="heading 2" w:uiPriority="1" w:qFormat="1"/>
    <w:lsdException w:name="heading 3" w:uiPriority="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qFormat="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9" w:qFormat="1"/>
    <w:lsdException w:name="List Number" w:uiPriority="9" w:qFormat="1"/>
    <w:lsdException w:name="List 2" w:semiHidden="1" w:unhideWhenUsed="1"/>
    <w:lsdException w:name="List 3" w:semiHidden="1" w:unhideWhenUsed="1"/>
    <w:lsdException w:name="List 4" w:semiHidden="1" w:unhideWhenUsed="1"/>
    <w:lsdException w:name="List 5" w:semiHidden="1" w:unhideWhenUsed="1"/>
    <w:lsdException w:name="List Bullet 2" w:uiPriority="10" w:qFormat="1"/>
    <w:lsdException w:name="List Bullet 3" w:semiHidden="1" w:unhideWhenUsed="1"/>
    <w:lsdException w:name="List Bullet 4" w:semiHidden="1" w:unhideWhenUsed="1"/>
    <w:lsdException w:name="List Bullet 5" w:semiHidden="1" w:unhideWhenUsed="1"/>
    <w:lsdException w:name="List Number 2" w:uiPriority="10" w:qFormat="1"/>
    <w:lsdException w:name="List Number 3" w:semiHidden="1" w:unhideWhenUsed="1"/>
    <w:lsdException w:name="List Number 4" w:semiHidden="1" w:unhideWhenUsed="1"/>
    <w:lsdException w:name="List Number 5" w:semiHidden="1" w:unhideWhenUsed="1"/>
    <w:lsdException w:name="Title" w:uiPriority="4"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uiPriority="9" w:qFormat="1"/>
    <w:lsdException w:name="List Continue 2" w:uiPriority="10" w:qFormat="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uiPriority="3" w:qFormat="1"/>
    <w:lsdException w:name="Hyperlink" w:semiHidden="1" w:unhideWhenUsed="1"/>
    <w:lsdException w:name="FollowedHyperlink" w:semiHidden="1" w:unhideWhenUsed="1"/>
    <w:lsdException w:name="Strong" w:uiPriority="2" w:qFormat="1"/>
    <w:lsdException w:name="Emphasis" w:uiPriority="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semiHidden="1" w:uiPriority="1" w:unhideWhenUsed="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Intense Quote" w:uiPriority="30" w:qFormat="1"/>
    <w:lsdException w:name="Medium List 2 Accent 1" w:uiPriority="41"/>
    <w:lsdException w:name="Medium Grid 1 Accent 1" w:uiPriority="41"/>
    <w:lsdException w:name="Medium Grid 2 Accent 1" w:uiPriority="41"/>
    <w:lsdException w:name="Medium Grid 3 Accent 1" w:uiPriority="41"/>
    <w:lsdException w:name="Dark List Accent 1" w:uiPriority="41"/>
    <w:lsdException w:name="Colorful Shading Accent 1" w:uiPriority="41"/>
    <w:lsdException w:name="Colorful List Accent 1" w:uiPriority="41"/>
    <w:lsdException w:name="Colorful Grid Accent 1" w:uiPriority="41"/>
    <w:lsdException w:name="Light Shading Accent 2" w:uiPriority="42"/>
    <w:lsdException w:name="Light List Accent 2" w:uiPriority="42"/>
    <w:lsdException w:name="Light Grid Accent 2" w:uiPriority="42"/>
    <w:lsdException w:name="Medium Shading 1 Accent 2" w:uiPriority="42"/>
    <w:lsdException w:name="Medium Shading 2 Accent 2" w:uiPriority="42"/>
    <w:lsdException w:name="Medium List 1 Accent 2" w:uiPriority="42"/>
    <w:lsdException w:name="Medium List 2 Accent 2" w:uiPriority="42"/>
    <w:lsdException w:name="Medium Grid 1 Accent 2" w:uiPriority="42"/>
    <w:lsdException w:name="Medium Grid 2 Accent 2" w:uiPriority="42"/>
    <w:lsdException w:name="Medium Grid 3 Accent 2" w:uiPriority="42"/>
    <w:lsdException w:name="Dark List Accent 2" w:uiPriority="42"/>
    <w:lsdException w:name="Colorful Shading Accent 2" w:uiPriority="42"/>
    <w:lsdException w:name="Colorful List Accent 2" w:uiPriority="42"/>
    <w:lsdException w:name="Colorful Grid Accent 2" w:uiPriority="42"/>
    <w:lsdException w:name="Light Shading Accent 3" w:uiPriority="43"/>
    <w:lsdException w:name="Light List Accent 3" w:uiPriority="43"/>
    <w:lsdException w:name="Light Grid Accent 3" w:uiPriority="43"/>
    <w:lsdException w:name="Medium Shading 1 Accent 3" w:uiPriority="43"/>
    <w:lsdException w:name="Medium Shading 2 Accent 3" w:uiPriority="43"/>
    <w:lsdException w:name="Medium List 1 Accent 3" w:uiPriority="43"/>
    <w:lsdException w:name="Medium List 2 Accent 3" w:uiPriority="43"/>
    <w:lsdException w:name="Medium Grid 1 Accent 3" w:uiPriority="43"/>
    <w:lsdException w:name="Medium Grid 2 Accent 3" w:uiPriority="43"/>
    <w:lsdException w:name="Medium Grid 3 Accent 3" w:uiPriority="43"/>
    <w:lsdException w:name="Dark List Accent 3" w:uiPriority="43"/>
    <w:lsdException w:name="Colorful Shading Accent 3" w:uiPriority="43"/>
    <w:lsdException w:name="Colorful List Accent 3" w:uiPriority="43"/>
    <w:lsdException w:name="Colorful Grid Accent 3" w:uiPriority="43"/>
    <w:lsdException w:name="Light Shading Accent 4" w:uiPriority="44"/>
    <w:lsdException w:name="Light List Accent 4" w:uiPriority="44"/>
    <w:lsdException w:name="Light Grid Accent 4" w:uiPriority="44"/>
    <w:lsdException w:name="Medium Shading 1 Accent 4" w:uiPriority="44"/>
    <w:lsdException w:name="Medium Shading 2 Accent 4" w:uiPriority="44"/>
    <w:lsdException w:name="Medium List 1 Accent 4" w:uiPriority="44"/>
    <w:lsdException w:name="Medium List 2 Accent 4" w:uiPriority="44"/>
    <w:lsdException w:name="Medium Grid 1 Accent 4" w:uiPriority="44"/>
    <w:lsdException w:name="Medium Grid 2 Accent 4" w:uiPriority="44"/>
    <w:lsdException w:name="Medium Grid 3 Accent 4" w:uiPriority="44"/>
    <w:lsdException w:name="Dark List Accent 4" w:uiPriority="44"/>
    <w:lsdException w:name="Colorful Shading Accent 4" w:uiPriority="44"/>
    <w:lsdException w:name="Colorful List Accent 4" w:uiPriority="44"/>
    <w:lsdException w:name="Colorful Grid Accent 4" w:uiPriority="44"/>
    <w:lsdException w:name="Light Shading Accent 5" w:uiPriority="45"/>
    <w:lsdException w:name="Light List Accent 5" w:uiPriority="45"/>
    <w:lsdException w:name="Light Grid Accent 5" w:uiPriority="45"/>
    <w:lsdException w:name="Medium Shading 1 Accent 5" w:uiPriority="45"/>
    <w:lsdException w:name="Medium Shading 2 Accent 5" w:uiPriority="45"/>
    <w:lsdException w:name="Medium List 1 Accent 5" w:uiPriority="45"/>
    <w:lsdException w:name="Medium List 2 Accent 5" w:uiPriority="45"/>
    <w:lsdException w:name="Medium Grid 1 Accent 5" w:uiPriority="45"/>
    <w:lsdException w:name="Medium Grid 2 Accent 5" w:uiPriority="45"/>
    <w:lsdException w:name="Medium Grid 3 Accent 5" w:uiPriority="45"/>
    <w:lsdException w:name="Dark List Accent 5" w:uiPriority="45"/>
    <w:lsdException w:name="Colorful Shading Accent 5" w:uiPriority="45"/>
    <w:lsdException w:name="Colorful List Accent 5" w:uiPriority="45"/>
    <w:lsdException w:name="Colorful Grid Accent 5" w:uiPriority="45"/>
    <w:lsdException w:name="Light Shading Accent 6" w:uiPriority="46"/>
    <w:lsdException w:name="Light List Accent 6" w:uiPriority="46"/>
    <w:lsdException w:name="Light Grid Accent 6" w:uiPriority="46"/>
    <w:lsdException w:name="Medium Shading 1 Accent 6" w:uiPriority="46"/>
    <w:lsdException w:name="Medium Shading 2 Accent 6" w:uiPriority="46"/>
    <w:lsdException w:name="Medium List 1 Accent 6" w:uiPriority="46"/>
    <w:lsdException w:name="Medium List 2 Accent 6" w:uiPriority="46"/>
    <w:lsdException w:name="Medium Grid 1 Accent 6" w:uiPriority="46"/>
    <w:lsdException w:name="Medium Grid 2 Accent 6" w:uiPriority="46"/>
    <w:lsdException w:name="Medium Grid 3 Accent 6" w:uiPriority="46"/>
    <w:lsdException w:name="Dark List Accent 6" w:uiPriority="46"/>
    <w:lsdException w:name="Colorful Shading Accent 6" w:uiPriority="46"/>
    <w:lsdException w:name="Colorful List Accent 6" w:uiPriority="46"/>
    <w:lsdException w:name="Colorful Grid Accent 6" w:uiPriority="4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3229C"/>
    <w:pPr>
      <w:spacing w:after="0" w:line="240" w:lineRule="auto"/>
    </w:pPr>
    <w:rPr>
      <w:sz w:val="17"/>
    </w:rPr>
  </w:style>
  <w:style w:type="paragraph" w:styleId="Ttulo1">
    <w:name w:val="heading 1"/>
    <w:basedOn w:val="Normal"/>
    <w:next w:val="Normal"/>
    <w:link w:val="Ttulo1Car"/>
    <w:uiPriority w:val="1"/>
    <w:rsid w:val="0065156B"/>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iPriority w:val="1"/>
    <w:qFormat/>
    <w:rsid w:val="003E400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encabezado1">
    <w:name w:val="encabezado 1"/>
    <w:basedOn w:val="Normal"/>
    <w:next w:val="Normal"/>
    <w:link w:val="Carcter1deencabezado"/>
    <w:uiPriority w:val="1"/>
    <w:semiHidden/>
    <w:unhideWhenUsed/>
    <w:rsid w:val="0023229C"/>
    <w:pPr>
      <w:outlineLvl w:val="0"/>
    </w:pPr>
    <w:rPr>
      <w:rFonts w:asciiTheme="majorHAnsi" w:hAnsiTheme="majorHAnsi"/>
      <w:sz w:val="96"/>
      <w:szCs w:val="96"/>
    </w:rPr>
  </w:style>
  <w:style w:type="paragraph" w:customStyle="1" w:styleId="encabezado2">
    <w:name w:val="encabezado 2"/>
    <w:basedOn w:val="encabezado1"/>
    <w:next w:val="Normal"/>
    <w:link w:val="Carcter2deencabezado"/>
    <w:uiPriority w:val="1"/>
    <w:semiHidden/>
    <w:unhideWhenUsed/>
    <w:qFormat/>
    <w:rsid w:val="0023229C"/>
    <w:pPr>
      <w:outlineLvl w:val="1"/>
    </w:pPr>
    <w:rPr>
      <w:i/>
      <w:sz w:val="32"/>
      <w:szCs w:val="32"/>
    </w:rPr>
  </w:style>
  <w:style w:type="paragraph" w:customStyle="1" w:styleId="encabezado3">
    <w:name w:val="encabezado 3"/>
    <w:basedOn w:val="Normal"/>
    <w:next w:val="Normal"/>
    <w:link w:val="Carcter3deencabezado"/>
    <w:uiPriority w:val="1"/>
    <w:semiHidden/>
    <w:unhideWhenUsed/>
    <w:qFormat/>
    <w:rsid w:val="0023229C"/>
    <w:pPr>
      <w:outlineLvl w:val="2"/>
    </w:pPr>
    <w:rPr>
      <w:rFonts w:asciiTheme="majorHAnsi" w:hAnsiTheme="majorHAnsi"/>
      <w:color w:val="FFFFFF" w:themeColor="background1"/>
      <w:sz w:val="52"/>
      <w:szCs w:val="56"/>
    </w:rPr>
  </w:style>
  <w:style w:type="paragraph" w:customStyle="1" w:styleId="encabezado4">
    <w:name w:val="encabezado 4"/>
    <w:basedOn w:val="Normal"/>
    <w:next w:val="Normal"/>
    <w:link w:val="Carcter4deencabezado"/>
    <w:uiPriority w:val="1"/>
    <w:unhideWhenUsed/>
    <w:qFormat/>
    <w:rsid w:val="0023229C"/>
    <w:pPr>
      <w:ind w:left="14"/>
      <w:outlineLvl w:val="3"/>
    </w:pPr>
    <w:rPr>
      <w:rFonts w:asciiTheme="majorHAnsi" w:hAnsiTheme="majorHAnsi"/>
      <w:sz w:val="32"/>
      <w:szCs w:val="36"/>
    </w:rPr>
  </w:style>
  <w:style w:type="paragraph" w:customStyle="1" w:styleId="encabezado5">
    <w:name w:val="encabezado 5"/>
    <w:basedOn w:val="Normal"/>
    <w:next w:val="Normal"/>
    <w:link w:val="Carcter5deencabezado"/>
    <w:uiPriority w:val="1"/>
    <w:semiHidden/>
    <w:unhideWhenUsed/>
    <w:qFormat/>
    <w:rsid w:val="0023229C"/>
    <w:pPr>
      <w:spacing w:after="200"/>
      <w:outlineLvl w:val="4"/>
    </w:pPr>
    <w:rPr>
      <w:rFonts w:asciiTheme="majorHAnsi" w:hAnsiTheme="majorHAnsi"/>
      <w:sz w:val="18"/>
      <w:szCs w:val="20"/>
    </w:rPr>
  </w:style>
  <w:style w:type="paragraph" w:customStyle="1" w:styleId="encabezado6">
    <w:name w:val="encabezado 6"/>
    <w:basedOn w:val="encabezado4"/>
    <w:next w:val="Normal"/>
    <w:link w:val="Carcter6deencabezado"/>
    <w:uiPriority w:val="1"/>
    <w:semiHidden/>
    <w:unhideWhenUsed/>
    <w:qFormat/>
    <w:rsid w:val="0023229C"/>
    <w:pPr>
      <w:outlineLvl w:val="5"/>
    </w:pPr>
    <w:rPr>
      <w:b/>
      <w:noProof/>
      <w:color w:val="FFFFFF" w:themeColor="background1"/>
    </w:rPr>
  </w:style>
  <w:style w:type="table" w:styleId="Tablaconcuadrcula">
    <w:name w:val="Table Grid"/>
    <w:basedOn w:val="Tablanormal"/>
    <w:uiPriority w:val="1"/>
    <w:rsid w:val="0023229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Globodetexto">
    <w:name w:val="Globo de texto"/>
    <w:basedOn w:val="Normal"/>
    <w:link w:val="Carcterdeglobodetexto"/>
    <w:uiPriority w:val="99"/>
    <w:semiHidden/>
    <w:unhideWhenUsed/>
    <w:rsid w:val="0023229C"/>
    <w:rPr>
      <w:rFonts w:ascii="Tahoma" w:hAnsi="Tahoma" w:cs="Tahoma"/>
      <w:szCs w:val="16"/>
    </w:rPr>
  </w:style>
  <w:style w:type="character" w:customStyle="1" w:styleId="Carcterdeglobodetexto">
    <w:name w:val="Carácter de globo de texto"/>
    <w:basedOn w:val="Fuentedeprrafopredeter"/>
    <w:link w:val="Globodetexto"/>
    <w:uiPriority w:val="99"/>
    <w:semiHidden/>
    <w:rsid w:val="0023229C"/>
    <w:rPr>
      <w:rFonts w:ascii="Tahoma" w:hAnsi="Tahoma" w:cs="Tahoma"/>
      <w:sz w:val="16"/>
      <w:szCs w:val="16"/>
    </w:rPr>
  </w:style>
  <w:style w:type="character" w:customStyle="1" w:styleId="Carcter1deencabezado">
    <w:name w:val="Carácter 1 de encabezado"/>
    <w:basedOn w:val="Fuentedeprrafopredeter"/>
    <w:link w:val="encabezado1"/>
    <w:uiPriority w:val="1"/>
    <w:semiHidden/>
    <w:rsid w:val="0023229C"/>
    <w:rPr>
      <w:rFonts w:asciiTheme="majorHAnsi" w:hAnsiTheme="majorHAnsi"/>
      <w:sz w:val="96"/>
      <w:szCs w:val="96"/>
    </w:rPr>
  </w:style>
  <w:style w:type="character" w:customStyle="1" w:styleId="Carcter2deencabezado">
    <w:name w:val="Carácter 2 de encabezado"/>
    <w:basedOn w:val="Fuentedeprrafopredeter"/>
    <w:link w:val="encabezado2"/>
    <w:uiPriority w:val="1"/>
    <w:semiHidden/>
    <w:rsid w:val="0023229C"/>
    <w:rPr>
      <w:rFonts w:asciiTheme="majorHAnsi" w:hAnsiTheme="majorHAnsi"/>
      <w:i/>
      <w:sz w:val="32"/>
      <w:szCs w:val="32"/>
    </w:rPr>
  </w:style>
  <w:style w:type="paragraph" w:customStyle="1" w:styleId="Fechadelboletn">
    <w:name w:val="Fecha del boletín"/>
    <w:basedOn w:val="Normal"/>
    <w:link w:val="Carcterdefechadelboletn"/>
    <w:qFormat/>
    <w:rsid w:val="0023229C"/>
    <w:rPr>
      <w:rFonts w:asciiTheme="majorHAnsi" w:hAnsiTheme="majorHAnsi"/>
      <w:b/>
    </w:rPr>
  </w:style>
  <w:style w:type="paragraph" w:customStyle="1" w:styleId="Volumendelboletn">
    <w:name w:val="Volumen del boletín"/>
    <w:basedOn w:val="Normal"/>
    <w:qFormat/>
    <w:rsid w:val="0023229C"/>
    <w:pPr>
      <w:jc w:val="right"/>
    </w:pPr>
    <w:rPr>
      <w:rFonts w:asciiTheme="majorHAnsi" w:hAnsiTheme="majorHAnsi"/>
      <w:b/>
      <w:color w:val="FFFFFF" w:themeColor="background1"/>
      <w:sz w:val="20"/>
    </w:rPr>
  </w:style>
  <w:style w:type="character" w:customStyle="1" w:styleId="Carcter3deencabezado">
    <w:name w:val="Carácter 3 de encabezado"/>
    <w:basedOn w:val="Fuentedeprrafopredeter"/>
    <w:link w:val="encabezado3"/>
    <w:uiPriority w:val="1"/>
    <w:semiHidden/>
    <w:rsid w:val="0023229C"/>
    <w:rPr>
      <w:rFonts w:asciiTheme="majorHAnsi" w:hAnsiTheme="majorHAnsi"/>
      <w:color w:val="FFFFFF" w:themeColor="background1"/>
      <w:sz w:val="52"/>
      <w:szCs w:val="56"/>
    </w:rPr>
  </w:style>
  <w:style w:type="paragraph" w:customStyle="1" w:styleId="Textoprincipaldelboletn">
    <w:name w:val="Texto principal del boletín"/>
    <w:basedOn w:val="Normal"/>
    <w:qFormat/>
    <w:rsid w:val="0023229C"/>
    <w:pPr>
      <w:spacing w:after="130" w:line="260" w:lineRule="exact"/>
      <w:ind w:left="144" w:right="144"/>
    </w:pPr>
  </w:style>
  <w:style w:type="character" w:customStyle="1" w:styleId="Carcter4deencabezado">
    <w:name w:val="Carácter 4 de encabezado"/>
    <w:basedOn w:val="Fuentedeprrafopredeter"/>
    <w:link w:val="encabezado4"/>
    <w:uiPriority w:val="1"/>
    <w:rsid w:val="0023229C"/>
    <w:rPr>
      <w:rFonts w:asciiTheme="majorHAnsi" w:hAnsiTheme="majorHAnsi"/>
      <w:sz w:val="32"/>
      <w:szCs w:val="36"/>
    </w:rPr>
  </w:style>
  <w:style w:type="character" w:customStyle="1" w:styleId="Carcter5deencabezado">
    <w:name w:val="Carácter 5 de encabezado"/>
    <w:basedOn w:val="Fuentedeprrafopredeter"/>
    <w:link w:val="encabezado5"/>
    <w:uiPriority w:val="1"/>
    <w:semiHidden/>
    <w:rsid w:val="0023229C"/>
    <w:rPr>
      <w:rFonts w:asciiTheme="majorHAnsi" w:hAnsiTheme="majorHAnsi"/>
      <w:sz w:val="18"/>
      <w:szCs w:val="20"/>
    </w:rPr>
  </w:style>
  <w:style w:type="paragraph" w:customStyle="1" w:styleId="Contenido">
    <w:name w:val="Contenido"/>
    <w:basedOn w:val="Normal"/>
    <w:qFormat/>
    <w:rsid w:val="0023229C"/>
    <w:pPr>
      <w:tabs>
        <w:tab w:val="left" w:pos="2304"/>
      </w:tabs>
      <w:spacing w:after="200" w:line="360" w:lineRule="auto"/>
      <w:contextualSpacing/>
    </w:pPr>
  </w:style>
  <w:style w:type="paragraph" w:customStyle="1" w:styleId="encabezado">
    <w:name w:val="encabezado"/>
    <w:basedOn w:val="Normal"/>
    <w:link w:val="Carcterdeencabezado"/>
    <w:uiPriority w:val="99"/>
    <w:semiHidden/>
    <w:unhideWhenUsed/>
    <w:rsid w:val="0023229C"/>
    <w:pPr>
      <w:tabs>
        <w:tab w:val="center" w:pos="4680"/>
        <w:tab w:val="right" w:pos="9360"/>
      </w:tabs>
    </w:pPr>
  </w:style>
  <w:style w:type="character" w:customStyle="1" w:styleId="Carcterdeencabezado">
    <w:name w:val="Carácter de encabezado"/>
    <w:basedOn w:val="Fuentedeprrafopredeter"/>
    <w:link w:val="encabezado"/>
    <w:uiPriority w:val="99"/>
    <w:semiHidden/>
    <w:rsid w:val="0023229C"/>
    <w:rPr>
      <w:sz w:val="16"/>
    </w:rPr>
  </w:style>
  <w:style w:type="paragraph" w:customStyle="1" w:styleId="piedepgina">
    <w:name w:val="pie de página"/>
    <w:basedOn w:val="Normal"/>
    <w:link w:val="Carcterdepiedepgina"/>
    <w:uiPriority w:val="99"/>
    <w:semiHidden/>
    <w:unhideWhenUsed/>
    <w:rsid w:val="0023229C"/>
    <w:pPr>
      <w:tabs>
        <w:tab w:val="center" w:pos="4680"/>
        <w:tab w:val="right" w:pos="9360"/>
      </w:tabs>
    </w:pPr>
  </w:style>
  <w:style w:type="character" w:customStyle="1" w:styleId="Carcterdepiedepgina">
    <w:name w:val="Carácter de pie de página"/>
    <w:basedOn w:val="Fuentedeprrafopredeter"/>
    <w:link w:val="piedepgina"/>
    <w:uiPriority w:val="99"/>
    <w:semiHidden/>
    <w:rsid w:val="0023229C"/>
    <w:rPr>
      <w:sz w:val="16"/>
    </w:rPr>
  </w:style>
  <w:style w:type="paragraph" w:customStyle="1" w:styleId="Nmerodepgina-Derecha">
    <w:name w:val="Número de página - Derecha"/>
    <w:basedOn w:val="Normal"/>
    <w:qFormat/>
    <w:rsid w:val="0023229C"/>
    <w:pPr>
      <w:ind w:right="144"/>
      <w:jc w:val="right"/>
    </w:pPr>
    <w:rPr>
      <w:rFonts w:asciiTheme="majorHAnsi" w:hAnsiTheme="majorHAnsi"/>
      <w:b/>
      <w:color w:val="FFFFFF" w:themeColor="background1"/>
      <w:sz w:val="20"/>
    </w:rPr>
  </w:style>
  <w:style w:type="paragraph" w:customStyle="1" w:styleId="Nmerodepgina-Izquierda">
    <w:name w:val="Número de página - Izquierda"/>
    <w:basedOn w:val="Normal"/>
    <w:qFormat/>
    <w:rsid w:val="0023229C"/>
    <w:pPr>
      <w:ind w:left="144"/>
    </w:pPr>
    <w:rPr>
      <w:rFonts w:asciiTheme="majorHAnsi" w:hAnsiTheme="majorHAnsi"/>
      <w:b/>
      <w:color w:val="FFFFFF" w:themeColor="background1"/>
      <w:sz w:val="22"/>
    </w:rPr>
  </w:style>
  <w:style w:type="character" w:customStyle="1" w:styleId="Carcter6deencabezado">
    <w:name w:val="Carácter 6 de encabezado"/>
    <w:basedOn w:val="Fuentedeprrafopredeter"/>
    <w:link w:val="encabezado6"/>
    <w:uiPriority w:val="1"/>
    <w:semiHidden/>
    <w:rsid w:val="0023229C"/>
    <w:rPr>
      <w:rFonts w:asciiTheme="majorHAnsi" w:hAnsiTheme="majorHAnsi"/>
      <w:b/>
      <w:noProof/>
      <w:color w:val="FFFFFF" w:themeColor="background1"/>
      <w:sz w:val="32"/>
      <w:szCs w:val="36"/>
    </w:rPr>
  </w:style>
  <w:style w:type="paragraph" w:customStyle="1" w:styleId="Ttulodefoto">
    <w:name w:val="Título de foto"/>
    <w:basedOn w:val="Normal"/>
    <w:qFormat/>
    <w:rsid w:val="0023229C"/>
    <w:pPr>
      <w:spacing w:after="40" w:line="288" w:lineRule="auto"/>
      <w:jc w:val="right"/>
    </w:pPr>
    <w:rPr>
      <w:i/>
      <w:sz w:val="16"/>
      <w:szCs w:val="20"/>
    </w:rPr>
  </w:style>
  <w:style w:type="paragraph" w:customStyle="1" w:styleId="Citalarga">
    <w:name w:val="Cita larga"/>
    <w:basedOn w:val="Normal"/>
    <w:qFormat/>
    <w:rsid w:val="0023229C"/>
    <w:pPr>
      <w:spacing w:line="288" w:lineRule="auto"/>
    </w:pPr>
    <w:rPr>
      <w:rFonts w:asciiTheme="majorHAnsi" w:hAnsiTheme="majorHAnsi"/>
      <w:i/>
      <w:color w:val="9BBB59" w:themeColor="accent3"/>
      <w:sz w:val="24"/>
      <w:szCs w:val="28"/>
    </w:rPr>
  </w:style>
  <w:style w:type="paragraph" w:customStyle="1" w:styleId="Artculocorto-tipomayor">
    <w:name w:val="Artículo corto - tipo mayor"/>
    <w:basedOn w:val="Normal"/>
    <w:qFormat/>
    <w:rsid w:val="0023229C"/>
    <w:pPr>
      <w:spacing w:after="120" w:line="360" w:lineRule="auto"/>
    </w:pPr>
    <w:rPr>
      <w:sz w:val="24"/>
    </w:rPr>
  </w:style>
  <w:style w:type="paragraph" w:customStyle="1" w:styleId="Subttulodebarralateral">
    <w:name w:val="Subtítulo de barra lateral"/>
    <w:basedOn w:val="Normal"/>
    <w:qFormat/>
    <w:rsid w:val="0023229C"/>
    <w:pPr>
      <w:spacing w:after="120"/>
    </w:pPr>
    <w:rPr>
      <w:rFonts w:asciiTheme="majorHAnsi" w:hAnsiTheme="majorHAnsi"/>
      <w:sz w:val="20"/>
      <w:szCs w:val="20"/>
    </w:rPr>
  </w:style>
  <w:style w:type="paragraph" w:customStyle="1" w:styleId="Ttulodebarralateral">
    <w:name w:val="Título de barra lateral"/>
    <w:basedOn w:val="Normal"/>
    <w:qFormat/>
    <w:rsid w:val="0023229C"/>
    <w:pPr>
      <w:pBdr>
        <w:bottom w:val="single" w:sz="4" w:space="1" w:color="9BBB59" w:themeColor="accent3"/>
      </w:pBdr>
      <w:spacing w:before="200" w:after="200" w:line="276" w:lineRule="auto"/>
    </w:pPr>
    <w:rPr>
      <w:rFonts w:asciiTheme="majorHAnsi" w:hAnsiTheme="majorHAnsi"/>
      <w:color w:val="76923C" w:themeColor="accent3" w:themeShade="BF"/>
      <w:sz w:val="24"/>
    </w:rPr>
  </w:style>
  <w:style w:type="paragraph" w:customStyle="1" w:styleId="Lemadelacompaa">
    <w:name w:val="Lema de la compañía"/>
    <w:basedOn w:val="Normal"/>
    <w:qFormat/>
    <w:rsid w:val="0023229C"/>
    <w:pPr>
      <w:spacing w:before="200" w:after="200"/>
    </w:pPr>
    <w:rPr>
      <w:rFonts w:asciiTheme="majorHAnsi" w:hAnsiTheme="majorHAnsi"/>
      <w:i/>
    </w:rPr>
  </w:style>
  <w:style w:type="paragraph" w:customStyle="1" w:styleId="Textoprincipaldelabarralateral">
    <w:name w:val="Texto principal de la barra lateral"/>
    <w:basedOn w:val="Normal"/>
    <w:qFormat/>
    <w:rsid w:val="0023229C"/>
    <w:pPr>
      <w:spacing w:after="200" w:line="384" w:lineRule="auto"/>
    </w:pPr>
    <w:rPr>
      <w:sz w:val="15"/>
    </w:rPr>
  </w:style>
  <w:style w:type="paragraph" w:customStyle="1" w:styleId="Nombredelacompaa-Portada">
    <w:name w:val="Nombre de la compañía - Portada"/>
    <w:basedOn w:val="Normal"/>
    <w:link w:val="Nombredelacompaa-Carcterdeportada"/>
    <w:qFormat/>
    <w:rsid w:val="0023229C"/>
    <w:rPr>
      <w:rFonts w:asciiTheme="majorHAnsi" w:hAnsiTheme="majorHAnsi"/>
    </w:rPr>
  </w:style>
  <w:style w:type="character" w:customStyle="1" w:styleId="Carcterdefechadelboletn">
    <w:name w:val="Carácter de fecha del boletín"/>
    <w:basedOn w:val="Fuentedeprrafopredeter"/>
    <w:link w:val="Fechadelboletn"/>
    <w:rsid w:val="0023229C"/>
    <w:rPr>
      <w:rFonts w:asciiTheme="majorHAnsi" w:hAnsiTheme="majorHAnsi"/>
      <w:b/>
      <w:sz w:val="17"/>
    </w:rPr>
  </w:style>
  <w:style w:type="character" w:customStyle="1" w:styleId="Nombredelacompaa-Carcterdeportada">
    <w:name w:val="Nombre de la compañía - Carácter de portada"/>
    <w:basedOn w:val="Fuentedeprrafopredeter"/>
    <w:link w:val="Nombredelacompaa-Portada"/>
    <w:rsid w:val="0023229C"/>
    <w:rPr>
      <w:rFonts w:asciiTheme="majorHAnsi" w:hAnsiTheme="majorHAnsi"/>
      <w:sz w:val="17"/>
    </w:rPr>
  </w:style>
  <w:style w:type="paragraph" w:customStyle="1" w:styleId="Inserteaquellogotipo">
    <w:name w:val="Inserte aquí el logotipo"/>
    <w:basedOn w:val="Normal"/>
    <w:qFormat/>
    <w:rsid w:val="0023229C"/>
    <w:pPr>
      <w:jc w:val="center"/>
    </w:pPr>
    <w:rPr>
      <w:rFonts w:asciiTheme="majorHAnsi" w:hAnsiTheme="majorHAnsi"/>
      <w:sz w:val="20"/>
    </w:rPr>
  </w:style>
  <w:style w:type="character" w:styleId="Textodelmarcadordeposicin">
    <w:name w:val="Placeholder Text"/>
    <w:basedOn w:val="Fuentedeprrafopredeter"/>
    <w:uiPriority w:val="99"/>
    <w:semiHidden/>
    <w:rsid w:val="0023229C"/>
    <w:rPr>
      <w:color w:val="808080"/>
    </w:rPr>
  </w:style>
  <w:style w:type="paragraph" w:customStyle="1" w:styleId="Ttulodelboletn">
    <w:name w:val="Título del boletín"/>
    <w:basedOn w:val="Normal"/>
    <w:qFormat/>
    <w:rsid w:val="0023229C"/>
    <w:pPr>
      <w:framePr w:hSpace="180" w:wrap="around" w:vAnchor="page" w:hAnchor="margin" w:y="1141"/>
    </w:pPr>
    <w:rPr>
      <w:rFonts w:asciiTheme="majorHAnsi" w:hAnsiTheme="majorHAnsi"/>
      <w:noProof/>
      <w:sz w:val="96"/>
      <w:szCs w:val="96"/>
    </w:rPr>
  </w:style>
  <w:style w:type="paragraph" w:styleId="Textodeglobo">
    <w:name w:val="Balloon Text"/>
    <w:basedOn w:val="Normal"/>
    <w:link w:val="TextodegloboCar"/>
    <w:uiPriority w:val="99"/>
    <w:semiHidden/>
    <w:unhideWhenUsed/>
    <w:rsid w:val="00B37353"/>
    <w:rPr>
      <w:rFonts w:ascii="Tahoma" w:hAnsi="Tahoma" w:cs="Tahoma"/>
      <w:sz w:val="16"/>
      <w:szCs w:val="16"/>
    </w:rPr>
  </w:style>
  <w:style w:type="character" w:customStyle="1" w:styleId="TextodegloboCar">
    <w:name w:val="Texto de globo Car"/>
    <w:basedOn w:val="Fuentedeprrafopredeter"/>
    <w:link w:val="Textodeglobo"/>
    <w:uiPriority w:val="99"/>
    <w:semiHidden/>
    <w:rsid w:val="00B37353"/>
    <w:rPr>
      <w:rFonts w:ascii="Tahoma" w:hAnsi="Tahoma" w:cs="Tahoma"/>
      <w:sz w:val="16"/>
      <w:szCs w:val="16"/>
    </w:rPr>
  </w:style>
  <w:style w:type="paragraph" w:styleId="Sinespaciado">
    <w:name w:val="No Spacing"/>
    <w:link w:val="SinespaciadoCar"/>
    <w:uiPriority w:val="1"/>
    <w:qFormat/>
    <w:rsid w:val="007502CE"/>
    <w:pPr>
      <w:spacing w:after="0" w:line="240" w:lineRule="auto"/>
    </w:pPr>
    <w:rPr>
      <w:rFonts w:eastAsiaTheme="minorEastAsia"/>
      <w:lang w:val="es-CL" w:eastAsia="es-CL"/>
    </w:rPr>
  </w:style>
  <w:style w:type="character" w:customStyle="1" w:styleId="SinespaciadoCar">
    <w:name w:val="Sin espaciado Car"/>
    <w:basedOn w:val="Fuentedeprrafopredeter"/>
    <w:link w:val="Sinespaciado"/>
    <w:uiPriority w:val="1"/>
    <w:rsid w:val="007502CE"/>
    <w:rPr>
      <w:rFonts w:eastAsiaTheme="minorEastAsia"/>
      <w:lang w:val="es-CL" w:eastAsia="es-CL"/>
    </w:rPr>
  </w:style>
  <w:style w:type="paragraph" w:styleId="Puesto">
    <w:name w:val="Title"/>
    <w:basedOn w:val="Normal"/>
    <w:next w:val="Normal"/>
    <w:link w:val="PuestoCar"/>
    <w:uiPriority w:val="4"/>
    <w:qFormat/>
    <w:rsid w:val="0065156B"/>
    <w:pPr>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4"/>
    <w:rsid w:val="0065156B"/>
    <w:rPr>
      <w:rFonts w:asciiTheme="majorHAnsi" w:eastAsiaTheme="majorEastAsia" w:hAnsiTheme="majorHAnsi" w:cstheme="majorBidi"/>
      <w:spacing w:val="-10"/>
      <w:kern w:val="28"/>
      <w:sz w:val="56"/>
      <w:szCs w:val="56"/>
    </w:rPr>
  </w:style>
  <w:style w:type="paragraph" w:styleId="Encabezado0">
    <w:name w:val="header"/>
    <w:basedOn w:val="Normal"/>
    <w:link w:val="EncabezadoCar"/>
    <w:uiPriority w:val="99"/>
    <w:unhideWhenUsed/>
    <w:rsid w:val="0065156B"/>
    <w:pPr>
      <w:tabs>
        <w:tab w:val="center" w:pos="4419"/>
        <w:tab w:val="right" w:pos="8838"/>
      </w:tabs>
    </w:pPr>
  </w:style>
  <w:style w:type="character" w:customStyle="1" w:styleId="EncabezadoCar">
    <w:name w:val="Encabezado Car"/>
    <w:basedOn w:val="Fuentedeprrafopredeter"/>
    <w:link w:val="Encabezado0"/>
    <w:uiPriority w:val="99"/>
    <w:rsid w:val="0065156B"/>
    <w:rPr>
      <w:sz w:val="17"/>
    </w:rPr>
  </w:style>
  <w:style w:type="paragraph" w:styleId="Piedepgina0">
    <w:name w:val="footer"/>
    <w:basedOn w:val="Normal"/>
    <w:link w:val="PiedepginaCar"/>
    <w:uiPriority w:val="99"/>
    <w:unhideWhenUsed/>
    <w:rsid w:val="0065156B"/>
    <w:pPr>
      <w:tabs>
        <w:tab w:val="center" w:pos="4419"/>
        <w:tab w:val="right" w:pos="8838"/>
      </w:tabs>
    </w:pPr>
  </w:style>
  <w:style w:type="character" w:customStyle="1" w:styleId="PiedepginaCar">
    <w:name w:val="Pie de página Car"/>
    <w:basedOn w:val="Fuentedeprrafopredeter"/>
    <w:link w:val="Piedepgina0"/>
    <w:uiPriority w:val="99"/>
    <w:rsid w:val="0065156B"/>
    <w:rPr>
      <w:sz w:val="17"/>
    </w:rPr>
  </w:style>
  <w:style w:type="character" w:customStyle="1" w:styleId="Ttulo1Car">
    <w:name w:val="Título 1 Car"/>
    <w:basedOn w:val="Fuentedeprrafopredeter"/>
    <w:link w:val="Ttulo1"/>
    <w:uiPriority w:val="1"/>
    <w:rsid w:val="0065156B"/>
    <w:rPr>
      <w:rFonts w:asciiTheme="majorHAnsi" w:eastAsiaTheme="majorEastAsia" w:hAnsiTheme="majorHAnsi" w:cstheme="majorBidi"/>
      <w:color w:val="365F91" w:themeColor="accent1" w:themeShade="BF"/>
      <w:sz w:val="32"/>
      <w:szCs w:val="32"/>
    </w:rPr>
  </w:style>
  <w:style w:type="paragraph" w:styleId="TtulodeTDC">
    <w:name w:val="TOC Heading"/>
    <w:basedOn w:val="Ttulo1"/>
    <w:next w:val="Normal"/>
    <w:uiPriority w:val="39"/>
    <w:unhideWhenUsed/>
    <w:qFormat/>
    <w:rsid w:val="0065156B"/>
    <w:pPr>
      <w:spacing w:line="259" w:lineRule="auto"/>
      <w:outlineLvl w:val="9"/>
    </w:pPr>
    <w:rPr>
      <w:lang w:val="es-CL" w:eastAsia="es-CL"/>
    </w:rPr>
  </w:style>
  <w:style w:type="paragraph" w:styleId="Prrafodelista">
    <w:name w:val="List Paragraph"/>
    <w:basedOn w:val="Normal"/>
    <w:uiPriority w:val="34"/>
    <w:qFormat/>
    <w:rsid w:val="00387159"/>
    <w:pPr>
      <w:spacing w:after="200" w:line="276" w:lineRule="auto"/>
      <w:ind w:left="720"/>
      <w:contextualSpacing/>
    </w:pPr>
    <w:rPr>
      <w:sz w:val="22"/>
      <w:lang w:val="es-CL" w:eastAsia="en-US"/>
    </w:rPr>
  </w:style>
  <w:style w:type="paragraph" w:styleId="Textonotapie">
    <w:name w:val="footnote text"/>
    <w:basedOn w:val="Normal"/>
    <w:link w:val="TextonotapieCar"/>
    <w:uiPriority w:val="99"/>
    <w:semiHidden/>
    <w:unhideWhenUsed/>
    <w:rsid w:val="00C22746"/>
    <w:rPr>
      <w:sz w:val="20"/>
      <w:szCs w:val="20"/>
    </w:rPr>
  </w:style>
  <w:style w:type="character" w:customStyle="1" w:styleId="TextonotapieCar">
    <w:name w:val="Texto nota pie Car"/>
    <w:basedOn w:val="Fuentedeprrafopredeter"/>
    <w:link w:val="Textonotapie"/>
    <w:uiPriority w:val="99"/>
    <w:semiHidden/>
    <w:rsid w:val="00C22746"/>
    <w:rPr>
      <w:sz w:val="20"/>
      <w:szCs w:val="20"/>
    </w:rPr>
  </w:style>
  <w:style w:type="character" w:styleId="Refdenotaalpie">
    <w:name w:val="footnote reference"/>
    <w:basedOn w:val="Fuentedeprrafopredeter"/>
    <w:uiPriority w:val="99"/>
    <w:semiHidden/>
    <w:unhideWhenUsed/>
    <w:rsid w:val="00C22746"/>
    <w:rPr>
      <w:vertAlign w:val="superscript"/>
    </w:rPr>
  </w:style>
  <w:style w:type="character" w:customStyle="1" w:styleId="Ttulo2Car">
    <w:name w:val="Título 2 Car"/>
    <w:basedOn w:val="Fuentedeprrafopredeter"/>
    <w:link w:val="Ttulo2"/>
    <w:uiPriority w:val="1"/>
    <w:rsid w:val="003E4003"/>
    <w:rPr>
      <w:rFonts w:asciiTheme="majorHAnsi" w:eastAsiaTheme="majorEastAsia" w:hAnsiTheme="majorHAnsi" w:cstheme="majorBidi"/>
      <w:color w:val="365F91" w:themeColor="accent1" w:themeShade="BF"/>
      <w:sz w:val="26"/>
      <w:szCs w:val="26"/>
    </w:rPr>
  </w:style>
  <w:style w:type="table" w:customStyle="1" w:styleId="Tablaconcuadrcula1">
    <w:name w:val="Tabla con cuadrícula1"/>
    <w:basedOn w:val="Tablanormal"/>
    <w:next w:val="Tablaconcuadrcula"/>
    <w:uiPriority w:val="39"/>
    <w:rsid w:val="005342F7"/>
    <w:pPr>
      <w:spacing w:after="0" w:line="240" w:lineRule="auto"/>
    </w:pPr>
    <w:rPr>
      <w:lang w:val="es-CL"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ww.nazaret.tv/inicio?cat=12" TargetMode="External"/><Relationship Id="rId26" Type="http://schemas.openxmlformats.org/officeDocument/2006/relationships/hyperlink" Target="http://www.synod2018.va/content/synod2018/es/jovenes-testigos/jovenes-que-quieran-dejar-una-huella-en-la-historia.html" TargetMode="External"/><Relationship Id="rId39" Type="http://schemas.openxmlformats.org/officeDocument/2006/relationships/hyperlink" Target="https://www.youtube.com/watch?v=PiUN_a_ktD8" TargetMode="External"/><Relationship Id="rId21" Type="http://schemas.openxmlformats.org/officeDocument/2006/relationships/hyperlink" Target="https://www.aciprensa.com/noticias/que-piensan-los-sacerdotes-respecto-a-la-crisis-de-la-iglesia-catolica-video-81532" TargetMode="External"/><Relationship Id="rId34" Type="http://schemas.openxmlformats.org/officeDocument/2006/relationships/hyperlink" Target="https://www.youtube.com/watch?v=WDZjGBUpGGM" TargetMode="External"/><Relationship Id="rId42" Type="http://schemas.openxmlformats.org/officeDocument/2006/relationships/hyperlink" Target="https://www.nazaret.tv/video/12/comparte-tu-fe-catoacutelica-vive-la-eucaristiacutea" TargetMode="Externa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s://www.youtube.com/watch?v=Zo9-Bd1dsDU"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www.eldesconcierto.cl/2017/11/24/video-antes-de-que-sea-tarde-el-emotivo-corto-contra-la-violencia-en-el-pololeo-hecho-por-un-joven-de-15-anos/" TargetMode="External"/><Relationship Id="rId32" Type="http://schemas.openxmlformats.org/officeDocument/2006/relationships/hyperlink" Target="https://www.nazaret.tv/video/12/love-was-not-safe-but-god-made-crystalina-evert-new-part-1" TargetMode="External"/><Relationship Id="rId37" Type="http://schemas.openxmlformats.org/officeDocument/2006/relationships/hyperlink" Target="https://www.nazaret.tv/video/12/iquestquieacuten-es-dios-para-ti" TargetMode="External"/><Relationship Id="rId40" Type="http://schemas.openxmlformats.org/officeDocument/2006/relationships/hyperlink" Target="https://www.youtube.com/watch?v=dQE9pvZ8mEg" TargetMode="External"/><Relationship Id="rId45" Type="http://schemas.openxmlformats.org/officeDocument/2006/relationships/theme" Target="theme/theme1.xml"/><Relationship Id="rId5" Type="http://schemas.openxmlformats.org/officeDocument/2006/relationships/styles" Target="styles.xml"/><Relationship Id="rId15" Type="http://schemas.openxmlformats.org/officeDocument/2006/relationships/footer" Target="footer1.xml"/><Relationship Id="rId23" Type="http://schemas.openxmlformats.org/officeDocument/2006/relationships/hyperlink" Target="https://www.nazaret.tv/inicio?cat=12" TargetMode="External"/><Relationship Id="rId28" Type="http://schemas.openxmlformats.org/officeDocument/2006/relationships/hyperlink" Target="https://www.youtube.com/watch?v=EU8NhioCp6c" TargetMode="External"/><Relationship Id="rId36" Type="http://schemas.openxmlformats.org/officeDocument/2006/relationships/hyperlink" Target="https://www.nazaret.tv/video/12/siguelo" TargetMode="External"/><Relationship Id="rId10" Type="http://schemas.openxmlformats.org/officeDocument/2006/relationships/image" Target="media/image1.jpg"/><Relationship Id="rId19" Type="http://schemas.openxmlformats.org/officeDocument/2006/relationships/hyperlink" Target="http://www.t13.cl/videos/nacional/video-migrantes-victimas-del-subarriendo-quien-regula" TargetMode="External"/><Relationship Id="rId31" Type="http://schemas.openxmlformats.org/officeDocument/2006/relationships/hyperlink" Target="https://www.youtube.com/watch?v=2iOxSVBMZbE" TargetMode="External"/><Relationship Id="rId44" Type="http://schemas.openxmlformats.org/officeDocument/2006/relationships/glossaryDocument" Target="glossary/document.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hyperlink" Target="https://www.youtube.com/watch?v=G7GMnUWWqOE" TargetMode="External"/><Relationship Id="rId27" Type="http://schemas.openxmlformats.org/officeDocument/2006/relationships/hyperlink" Target="https://www.youtube.com/watch?v=w4CIfJHaKrM" TargetMode="External"/><Relationship Id="rId30" Type="http://schemas.openxmlformats.org/officeDocument/2006/relationships/hyperlink" Target="https://noticias.caracoltv.com/salud/por-presion-social-jovenes-estan-iniciando-mas-temprano-su-vida-sexual" TargetMode="External"/><Relationship Id="rId35" Type="http://schemas.openxmlformats.org/officeDocument/2006/relationships/hyperlink" Target="https://www.facebook.com/caeteratolle/videos/10152419060100222/" TargetMode="External"/><Relationship Id="rId43" Type="http://schemas.openxmlformats.org/officeDocument/2006/relationships/fontTable" Target="fontTable.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wmf"/><Relationship Id="rId17" Type="http://schemas.openxmlformats.org/officeDocument/2006/relationships/hyperlink" Target="https://www.youtube.com/watch?v=HbK_CLoZq1k" TargetMode="External"/><Relationship Id="rId25" Type="http://schemas.openxmlformats.org/officeDocument/2006/relationships/hyperlink" Target="https://www.24horas.cl/nacional/nino-victima-de-bullying-se-despide-de-sus-companeros-con-desgarradora-carta-2327139" TargetMode="External"/><Relationship Id="rId33" Type="http://schemas.openxmlformats.org/officeDocument/2006/relationships/hyperlink" Target="https://www.youtube.com/watch?v=VQfpGGnDPnk" TargetMode="External"/><Relationship Id="rId38" Type="http://schemas.openxmlformats.org/officeDocument/2006/relationships/hyperlink" Target="https://www.youtube.com/watch?v=ga6qrS9ye5I" TargetMode="External"/><Relationship Id="rId20" Type="http://schemas.openxmlformats.org/officeDocument/2006/relationships/hyperlink" Target="https://www.youtube.com/watch?v=aX-xZI5NqLw" TargetMode="External"/><Relationship Id="rId41" Type="http://schemas.openxmlformats.org/officeDocument/2006/relationships/hyperlink" Target="http://www.nazaret.tv/video/35/cs-1---la-vocacio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cer\AppData\Roaming\Microsoft\Plantillas\Bolet&#237;n%20empresari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C1FD6973362C4375ADC52A9F72B23086"/>
        <w:category>
          <w:name w:val="General"/>
          <w:gallery w:val="placeholder"/>
        </w:category>
        <w:types>
          <w:type w:val="bbPlcHdr"/>
        </w:types>
        <w:behaviors>
          <w:behavior w:val="content"/>
        </w:behaviors>
        <w:guid w:val="{AEEB8A4F-700A-419E-B995-6290B45086C4}"/>
      </w:docPartPr>
      <w:docPartBody>
        <w:p w:rsidR="003427CB" w:rsidRDefault="003427CB">
          <w:pPr>
            <w:pStyle w:val="C1FD6973362C4375ADC52A9F72B23086"/>
          </w:pPr>
          <w:r>
            <w:rPr>
              <w:rStyle w:val="Nombredelacompaa-Carcterdeportada"/>
            </w:rPr>
            <w:t>[Nombre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i">
    <w:panose1 w:val="00000000000000000000"/>
    <w:charset w:val="00"/>
    <w:family w:val="auto"/>
    <w:pitch w:val="variable"/>
    <w:sig w:usb0="00000003" w:usb1="00000000" w:usb2="00000000" w:usb3="00000000" w:csb0="00000001" w:csb1="00000000"/>
  </w:font>
  <w:font w:name="Nirmala UI">
    <w:panose1 w:val="020B0502040204020203"/>
    <w:charset w:val="00"/>
    <w:family w:val="swiss"/>
    <w:pitch w:val="variable"/>
    <w:sig w:usb0="80FF8023" w:usb1="0000004A" w:usb2="00000200" w:usb3="00000000" w:csb0="00000001"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comments="0"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27CB"/>
    <w:rsid w:val="002F565E"/>
    <w:rsid w:val="003427CB"/>
    <w:rsid w:val="00641A33"/>
    <w:rsid w:val="00ED6B4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CL" w:eastAsia="es-C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B8C89B3662B242DAB2B98CDE87B7CA98">
    <w:name w:val="B8C89B3662B242DAB2B98CDE87B7CA98"/>
  </w:style>
  <w:style w:type="paragraph" w:customStyle="1" w:styleId="Nombredelacompaa-Portada">
    <w:name w:val="Nombre de la compañía - Portada"/>
    <w:basedOn w:val="Normal"/>
    <w:link w:val="Nombredelacompaa-Carcterdeportada"/>
    <w:qFormat/>
    <w:pPr>
      <w:spacing w:after="0" w:line="240" w:lineRule="auto"/>
    </w:pPr>
    <w:rPr>
      <w:rFonts w:asciiTheme="majorHAnsi" w:eastAsiaTheme="minorHAnsi" w:hAnsiTheme="majorHAnsi"/>
      <w:sz w:val="17"/>
      <w:lang w:val="es-ES" w:eastAsia="zh-CN"/>
    </w:rPr>
  </w:style>
  <w:style w:type="character" w:customStyle="1" w:styleId="Nombredelacompaa-Carcterdeportada">
    <w:name w:val="Nombre de la compañía - Carácter de portada"/>
    <w:basedOn w:val="Fuentedeprrafopredeter"/>
    <w:link w:val="Nombredelacompaa-Portada"/>
    <w:rPr>
      <w:rFonts w:asciiTheme="majorHAnsi" w:eastAsiaTheme="minorHAnsi" w:hAnsiTheme="majorHAnsi"/>
      <w:sz w:val="17"/>
      <w:lang w:val="es-ES" w:eastAsia="zh-CN"/>
    </w:rPr>
  </w:style>
  <w:style w:type="paragraph" w:customStyle="1" w:styleId="C1FD6973362C4375ADC52A9F72B23086">
    <w:name w:val="C1FD6973362C4375ADC52A9F72B23086"/>
  </w:style>
  <w:style w:type="paragraph" w:customStyle="1" w:styleId="52D271AA755E4205AC9CB420FA238CE7">
    <w:name w:val="52D271AA755E4205AC9CB420FA238CE7"/>
  </w:style>
  <w:style w:type="paragraph" w:customStyle="1" w:styleId="4B660A760C4B4FE783D5DD0176507D3B">
    <w:name w:val="4B660A760C4B4FE783D5DD0176507D3B"/>
  </w:style>
  <w:style w:type="character" w:styleId="Textodelmarcadordeposicin">
    <w:name w:val="Placeholder Text"/>
    <w:basedOn w:val="Fuentedeprrafopredeter"/>
    <w:uiPriority w:val="99"/>
    <w:semiHidden/>
    <w:rPr>
      <w:color w:val="808080"/>
    </w:rPr>
  </w:style>
  <w:style w:type="paragraph" w:customStyle="1" w:styleId="4899CBAFE83E4DAAAF247AFF530DE566">
    <w:name w:val="4899CBAFE83E4DAAAF247AFF530DE566"/>
  </w:style>
  <w:style w:type="paragraph" w:customStyle="1" w:styleId="3D451CCFA27F499788C4B0741402B133">
    <w:name w:val="3D451CCFA27F499788C4B0741402B133"/>
  </w:style>
  <w:style w:type="paragraph" w:customStyle="1" w:styleId="E6D2902E209246788A233E28B9DF3CC8">
    <w:name w:val="E6D2902E209246788A233E28B9DF3CC8"/>
  </w:style>
  <w:style w:type="paragraph" w:customStyle="1" w:styleId="C0C6737944C34FD0B49F0CC634F1D1CA">
    <w:name w:val="C0C6737944C34FD0B49F0CC634F1D1CA"/>
  </w:style>
  <w:style w:type="paragraph" w:customStyle="1" w:styleId="1FE4684A05124031B526F03D6DF0C12F">
    <w:name w:val="1FE4684A05124031B526F03D6DF0C12F"/>
  </w:style>
  <w:style w:type="paragraph" w:customStyle="1" w:styleId="351FAEE2FB2D4140B1D9F69734350F7E">
    <w:name w:val="351FAEE2FB2D4140B1D9F69734350F7E"/>
  </w:style>
  <w:style w:type="paragraph" w:customStyle="1" w:styleId="FA441ED7642A4167A9D9FE804F5C6357">
    <w:name w:val="FA441ED7642A4167A9D9FE804F5C6357"/>
  </w:style>
  <w:style w:type="paragraph" w:customStyle="1" w:styleId="C6F4A0BF31ED4979B8FDC75D654C291E">
    <w:name w:val="C6F4A0BF31ED4979B8FDC75D654C291E"/>
  </w:style>
  <w:style w:type="paragraph" w:customStyle="1" w:styleId="FBD61383FBEC4FDCB0B328F9F115047C">
    <w:name w:val="FBD61383FBEC4FDCB0B328F9F115047C"/>
  </w:style>
  <w:style w:type="paragraph" w:customStyle="1" w:styleId="8A82E129CDD543C089327EE492AE0473">
    <w:name w:val="8A82E129CDD543C089327EE492AE0473"/>
  </w:style>
  <w:style w:type="paragraph" w:customStyle="1" w:styleId="3EF851A457864C27A9DB3E25ED4B100C">
    <w:name w:val="3EF851A457864C27A9DB3E25ED4B100C"/>
  </w:style>
  <w:style w:type="paragraph" w:customStyle="1" w:styleId="96CA90F7B14D48D0B0E2BD8BD57541F0">
    <w:name w:val="96CA90F7B14D48D0B0E2BD8BD57541F0"/>
  </w:style>
  <w:style w:type="paragraph" w:customStyle="1" w:styleId="3382095A2E8D46E4BEDABBCB939A2D0B">
    <w:name w:val="3382095A2E8D46E4BEDABBCB939A2D0B"/>
  </w:style>
  <w:style w:type="paragraph" w:customStyle="1" w:styleId="E8134046A06B448F95AC30C57B7B64C9">
    <w:name w:val="E8134046A06B448F95AC30C57B7B64C9"/>
  </w:style>
  <w:style w:type="paragraph" w:customStyle="1" w:styleId="D9B2C244F7574EFD8CA952F42E3A6489">
    <w:name w:val="D9B2C244F7574EFD8CA952F42E3A6489"/>
    <w:rsid w:val="003427CB"/>
  </w:style>
  <w:style w:type="paragraph" w:customStyle="1" w:styleId="85EE1C524E03419F8AC5EBE0AA45CF15">
    <w:name w:val="85EE1C524E03419F8AC5EBE0AA45CF15"/>
    <w:rsid w:val="003427C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100000" t="-60000" r="100000" b="200000"/>
          </a:path>
        </a:gradFill>
        <a:gradFill rotWithShape="1">
          <a:gsLst>
            <a:gs pos="0">
              <a:schemeClr val="phClr">
                <a:tint val="80000"/>
                <a:satMod val="300000"/>
              </a:schemeClr>
            </a:gs>
            <a:gs pos="100000">
              <a:schemeClr val="phClr">
                <a:shade val="30000"/>
                <a:satMod val="200000"/>
              </a:schemeClr>
            </a:gs>
          </a:gsLst>
          <a:path path="circle">
            <a:fillToRect l="100000" t="10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2018</PublishDate>
  <Abstract/>
  <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b:Sources xmlns:b="http://schemas.openxmlformats.org/officeDocument/2006/bibliography" xmlns="http://schemas.openxmlformats.org/officeDocument/2006/bibliography" SelectedStyle="\APA.XSL"/>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6143005-3A2E-42B2-A953-DD25379F8B30}">
  <ds:schemaRefs>
    <ds:schemaRef ds:uri="http://schemas.microsoft.com/sharepoint/v3/contenttype/forms"/>
  </ds:schemaRefs>
</ds:datastoreItem>
</file>

<file path=customXml/itemProps3.xml><?xml version="1.0" encoding="utf-8"?>
<ds:datastoreItem xmlns:ds="http://schemas.openxmlformats.org/officeDocument/2006/customXml" ds:itemID="{91F4A939-3F15-4433-8576-EF270EA72A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Boletín empresarial.dotx</Template>
  <TotalTime>4102</TotalTime>
  <Pages>65</Pages>
  <Words>4607</Words>
  <Characters>25343</Characters>
  <Application>Microsoft Office Word</Application>
  <DocSecurity>0</DocSecurity>
  <Lines>211</Lines>
  <Paragraphs>59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MES DE MARÍA JUVENIL</vt:lpstr>
      <vt:lpstr/>
    </vt:vector>
  </TitlesOfParts>
  <Company>Pastoral Juvenil Salesiana</Company>
  <LinksUpToDate>false</LinksUpToDate>
  <CharactersWithSpaces>29891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MES DE MARÍA JUVENIL</dc:title>
  <dc:subject/>
  <dc:creator>P. Hugo Strahsburger</dc:creator>
  <cp:keywords/>
  <cp:lastModifiedBy>Freddy Araya</cp:lastModifiedBy>
  <cp:revision>53</cp:revision>
  <cp:lastPrinted>2018-10-30T08:14:00Z</cp:lastPrinted>
  <dcterms:created xsi:type="dcterms:W3CDTF">2018-10-23T09:09:00Z</dcterms:created>
  <dcterms:modified xsi:type="dcterms:W3CDTF">2018-10-30T08:24:00Z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TC101733869990</vt:lpwstr>
  </property>
</Properties>
</file>